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017F" w:rsidRPr="0006017F" w:rsidRDefault="00711B4D" w:rsidP="00F41FD4">
      <w:pPr>
        <w:pStyle w:val="Assignmenttitle"/>
      </w:pPr>
      <w:bookmarkStart w:id="0" w:name="_GoBack"/>
      <w:r>
        <w:t>Written Assignment</w:t>
      </w:r>
      <w:r w:rsidR="00F1480A">
        <w:t xml:space="preserve"> </w:t>
      </w:r>
    </w:p>
    <w:bookmarkEnd w:id="0"/>
    <w:p w:rsidR="007802CE" w:rsidRDefault="0006017F" w:rsidP="00F41FD4">
      <w:pPr>
        <w:pStyle w:val="SubjectTitlecode"/>
      </w:pPr>
      <w:r w:rsidRPr="0006017F">
        <w:t>Certificate IV in Finance and Mortgage Broking (CIVMB_AS_v4</w:t>
      </w:r>
      <w:r w:rsidR="00434FC1">
        <w:t>A</w:t>
      </w:r>
      <w:r w:rsidR="00603828">
        <w:t>1</w:t>
      </w:r>
      <w:r w:rsidRPr="0006017F">
        <w:t>)</w:t>
      </w:r>
    </w:p>
    <w:p w:rsidR="00F14599" w:rsidRDefault="00F14599" w:rsidP="008D245A">
      <w:pPr>
        <w:pStyle w:val="sh"/>
      </w:pPr>
      <w:r w:rsidRPr="0008486F">
        <w:t>Student identification</w:t>
      </w:r>
      <w:r w:rsidRPr="00BA5598">
        <w:t xml:space="preserve"> </w:t>
      </w:r>
      <w:r w:rsidRPr="003A4977">
        <w:rPr>
          <w:i/>
        </w:rPr>
        <w:t>(student to complete)</w:t>
      </w:r>
    </w:p>
    <w:p w:rsidR="00F14599" w:rsidRDefault="00F14599" w:rsidP="00AF08CB">
      <w:r w:rsidRPr="0008486F">
        <w:t xml:space="preserve">Please complete the fields </w:t>
      </w:r>
      <w:r w:rsidRPr="00B14DBC">
        <w:rPr>
          <w:highlight w:val="lightGray"/>
        </w:rPr>
        <w:t>shaded grey</w:t>
      </w:r>
      <w:r w:rsidRPr="00584708">
        <w:t>.</w:t>
      </w:r>
    </w:p>
    <w:tbl>
      <w:tblPr>
        <w:tblW w:w="9752" w:type="dxa"/>
        <w:tbl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insideH w:val="single" w:sz="2" w:space="0" w:color="808080" w:themeColor="background1" w:themeShade="80"/>
          <w:insideV w:val="single" w:sz="2" w:space="0" w:color="808080" w:themeColor="background1" w:themeShade="80"/>
        </w:tblBorders>
        <w:tblLayout w:type="fixed"/>
        <w:tblCellMar>
          <w:top w:w="57" w:type="dxa"/>
          <w:left w:w="57" w:type="dxa"/>
          <w:bottom w:w="57" w:type="dxa"/>
          <w:right w:w="57" w:type="dxa"/>
        </w:tblCellMar>
        <w:tblLook w:val="04A0" w:firstRow="1" w:lastRow="0" w:firstColumn="1" w:lastColumn="0" w:noHBand="0" w:noVBand="1"/>
      </w:tblPr>
      <w:tblGrid>
        <w:gridCol w:w="2265"/>
        <w:gridCol w:w="7487"/>
      </w:tblGrid>
      <w:tr w:rsidR="00F14599" w:rsidRPr="00E44ED3" w:rsidTr="00F678B9">
        <w:trPr>
          <w:trHeight w:hRule="exact" w:val="397"/>
        </w:trPr>
        <w:tc>
          <w:tcPr>
            <w:tcW w:w="2265" w:type="dxa"/>
            <w:vAlign w:val="center"/>
          </w:tcPr>
          <w:p w:rsidR="00F14599" w:rsidRPr="00DC0EB2" w:rsidRDefault="00F14599" w:rsidP="00281EFD">
            <w:pPr>
              <w:pStyle w:val="th"/>
              <w:keepNext w:val="0"/>
              <w:jc w:val="left"/>
            </w:pPr>
            <w:r w:rsidRPr="00DC0EB2">
              <w:t>Student number</w:t>
            </w:r>
          </w:p>
        </w:tc>
        <w:tc>
          <w:tcPr>
            <w:tcW w:w="7487" w:type="dxa"/>
            <w:shd w:val="clear" w:color="auto" w:fill="D9D9D9" w:themeFill="background1" w:themeFillShade="D9"/>
            <w:vAlign w:val="center"/>
          </w:tcPr>
          <w:p w:rsidR="00F14599" w:rsidRPr="005C7A2A" w:rsidRDefault="00F14599" w:rsidP="00281EFD">
            <w:pPr>
              <w:pStyle w:val="tt"/>
            </w:pPr>
          </w:p>
        </w:tc>
      </w:tr>
    </w:tbl>
    <w:p w:rsidR="0046129F" w:rsidRDefault="0006017F" w:rsidP="0006017F">
      <w:pPr>
        <w:pStyle w:val="sh"/>
      </w:pPr>
      <w:r>
        <w:t>Written a</w:t>
      </w:r>
      <w:r w:rsidR="0046129F">
        <w:t xml:space="preserve">ssignment result </w:t>
      </w:r>
      <w:r w:rsidR="0046129F" w:rsidRPr="00AA79FF">
        <w:rPr>
          <w:i/>
        </w:rPr>
        <w:t>(assessor to complete)</w:t>
      </w:r>
    </w:p>
    <w:tbl>
      <w:tblPr>
        <w:tblW w:w="9752" w:type="dxa"/>
        <w:tbl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insideH w:val="single" w:sz="2" w:space="0" w:color="808080" w:themeColor="background1" w:themeShade="80"/>
          <w:insideV w:val="single" w:sz="2" w:space="0" w:color="808080" w:themeColor="background1" w:themeShade="80"/>
        </w:tblBorders>
        <w:tblLayout w:type="fixed"/>
        <w:tblCellMar>
          <w:top w:w="57" w:type="dxa"/>
          <w:left w:w="57" w:type="dxa"/>
          <w:bottom w:w="57" w:type="dxa"/>
          <w:right w:w="57" w:type="dxa"/>
        </w:tblCellMar>
        <w:tblLook w:val="0000" w:firstRow="0" w:lastRow="0" w:firstColumn="0" w:lastColumn="0" w:noHBand="0" w:noVBand="0"/>
      </w:tblPr>
      <w:tblGrid>
        <w:gridCol w:w="9752"/>
      </w:tblGrid>
      <w:tr w:rsidR="0046129F" w:rsidRPr="00C7594D" w:rsidTr="009562F7">
        <w:trPr>
          <w:cantSplit/>
        </w:trPr>
        <w:tc>
          <w:tcPr>
            <w:tcW w:w="9752" w:type="dxa"/>
            <w:tcBorders>
              <w:bottom w:val="single" w:sz="2" w:space="0" w:color="808080" w:themeColor="background1" w:themeShade="80"/>
            </w:tcBorders>
            <w:tcMar>
              <w:top w:w="57" w:type="dxa"/>
            </w:tcMar>
            <w:vAlign w:val="center"/>
          </w:tcPr>
          <w:p w:rsidR="0046129F" w:rsidRPr="005E6208" w:rsidRDefault="0046129F" w:rsidP="003A4977">
            <w:pPr>
              <w:pStyle w:val="th"/>
              <w:jc w:val="left"/>
              <w:rPr>
                <w:szCs w:val="17"/>
              </w:rPr>
            </w:pPr>
            <w:r w:rsidRPr="005E6208">
              <w:rPr>
                <w:szCs w:val="17"/>
              </w:rPr>
              <w:t>Result — first submission (Details for each activity are shown in the table below)</w:t>
            </w:r>
            <w:r w:rsidR="003A4977">
              <w:rPr>
                <w:szCs w:val="17"/>
              </w:rPr>
              <w:t xml:space="preserve"> </w:t>
            </w:r>
          </w:p>
        </w:tc>
      </w:tr>
      <w:tr w:rsidR="0046129F" w:rsidRPr="00C7594D" w:rsidTr="009562F7">
        <w:trPr>
          <w:cantSplit/>
          <w:trHeight w:hRule="exact" w:val="397"/>
        </w:trPr>
        <w:tc>
          <w:tcPr>
            <w:tcW w:w="9752" w:type="dxa"/>
            <w:shd w:val="clear" w:color="auto" w:fill="D9D9D9" w:themeFill="background1" w:themeFillShade="D9"/>
            <w:tcMar>
              <w:top w:w="57" w:type="dxa"/>
            </w:tcMar>
            <w:vAlign w:val="center"/>
          </w:tcPr>
          <w:p w:rsidR="0046129F" w:rsidRPr="005E6208" w:rsidRDefault="0046129F" w:rsidP="005C7A2A">
            <w:pPr>
              <w:pStyle w:val="Markerfeedback"/>
            </w:pPr>
          </w:p>
        </w:tc>
      </w:tr>
      <w:tr w:rsidR="0046129F" w:rsidRPr="00C7594D" w:rsidTr="009562F7">
        <w:trPr>
          <w:cantSplit/>
          <w:trHeight w:hRule="exact" w:val="397"/>
        </w:trPr>
        <w:tc>
          <w:tcPr>
            <w:tcW w:w="9752" w:type="dxa"/>
            <w:tcBorders>
              <w:bottom w:val="single" w:sz="2" w:space="0" w:color="808080" w:themeColor="background1" w:themeShade="80"/>
            </w:tcBorders>
            <w:tcMar>
              <w:top w:w="57" w:type="dxa"/>
            </w:tcMar>
            <w:vAlign w:val="center"/>
          </w:tcPr>
          <w:p w:rsidR="0046129F" w:rsidRPr="005E6208" w:rsidRDefault="009562F7" w:rsidP="005C7A2A">
            <w:pPr>
              <w:pStyle w:val="th"/>
              <w:jc w:val="left"/>
            </w:pPr>
            <w:r w:rsidRPr="009562F7">
              <w:t>Parts that must be resubmitted:</w:t>
            </w:r>
          </w:p>
        </w:tc>
      </w:tr>
      <w:tr w:rsidR="009562F7" w:rsidRPr="002124A2" w:rsidTr="009562F7">
        <w:trPr>
          <w:cantSplit/>
          <w:trHeight w:hRule="exact" w:val="397"/>
        </w:trPr>
        <w:tc>
          <w:tcPr>
            <w:tcW w:w="9752" w:type="dxa"/>
            <w:shd w:val="clear" w:color="auto" w:fill="D9D9D9" w:themeFill="background1" w:themeFillShade="D9"/>
            <w:tcMar>
              <w:top w:w="57" w:type="dxa"/>
            </w:tcMar>
            <w:vAlign w:val="center"/>
          </w:tcPr>
          <w:p w:rsidR="009562F7" w:rsidRPr="002124A2" w:rsidRDefault="009562F7" w:rsidP="002124A2">
            <w:pPr>
              <w:pStyle w:val="Markerfeedback"/>
            </w:pPr>
          </w:p>
        </w:tc>
      </w:tr>
      <w:tr w:rsidR="009562F7" w:rsidRPr="002124A2" w:rsidTr="009562F7">
        <w:trPr>
          <w:cantSplit/>
          <w:trHeight w:hRule="exact" w:val="397"/>
        </w:trPr>
        <w:tc>
          <w:tcPr>
            <w:tcW w:w="9752" w:type="dxa"/>
            <w:tcBorders>
              <w:bottom w:val="single" w:sz="2" w:space="0" w:color="808080" w:themeColor="background1" w:themeShade="80"/>
            </w:tcBorders>
            <w:tcMar>
              <w:top w:w="57" w:type="dxa"/>
            </w:tcMar>
            <w:vAlign w:val="center"/>
          </w:tcPr>
          <w:p w:rsidR="009562F7" w:rsidRPr="002124A2" w:rsidRDefault="009562F7" w:rsidP="002124A2">
            <w:pPr>
              <w:pStyle w:val="th"/>
              <w:jc w:val="left"/>
            </w:pPr>
            <w:r w:rsidRPr="002124A2">
              <w:t>Result — resubmission (if applicable)</w:t>
            </w:r>
          </w:p>
        </w:tc>
      </w:tr>
      <w:tr w:rsidR="0046129F" w:rsidRPr="00C7594D" w:rsidTr="009562F7">
        <w:trPr>
          <w:cantSplit/>
          <w:trHeight w:hRule="exact" w:val="397"/>
        </w:trPr>
        <w:tc>
          <w:tcPr>
            <w:tcW w:w="9752" w:type="dxa"/>
            <w:shd w:val="clear" w:color="auto" w:fill="D9D9D9" w:themeFill="background1" w:themeFillShade="D9"/>
            <w:tcMar>
              <w:top w:w="57" w:type="dxa"/>
            </w:tcMar>
            <w:vAlign w:val="center"/>
          </w:tcPr>
          <w:p w:rsidR="0046129F" w:rsidRPr="005E6208" w:rsidRDefault="0046129F" w:rsidP="00B57C18">
            <w:pPr>
              <w:pStyle w:val="Markerfeedback"/>
            </w:pPr>
          </w:p>
        </w:tc>
      </w:tr>
    </w:tbl>
    <w:p w:rsidR="0046129F" w:rsidRDefault="0046129F" w:rsidP="00281EFD">
      <w:pPr>
        <w:pStyle w:val="sh"/>
        <w:rPr>
          <w:i/>
        </w:rPr>
      </w:pPr>
      <w:r>
        <w:lastRenderedPageBreak/>
        <w:t>Result summary</w:t>
      </w:r>
      <w:r w:rsidRPr="003A4977">
        <w:t xml:space="preserve"> </w:t>
      </w:r>
      <w:r w:rsidRPr="007529C9">
        <w:rPr>
          <w:i/>
        </w:rPr>
        <w:t>(assessor to complete)</w:t>
      </w:r>
    </w:p>
    <w:tbl>
      <w:tblPr>
        <w:tblW w:w="0" w:type="auto"/>
        <w:tblBorders>
          <w:top w:val="single" w:sz="2" w:space="0" w:color="BFBFBF"/>
          <w:left w:val="single" w:sz="2" w:space="0" w:color="BFBFBF"/>
          <w:bottom w:val="single" w:sz="2" w:space="0" w:color="BFBFBF"/>
          <w:right w:val="single" w:sz="2" w:space="0" w:color="BFBFBF"/>
          <w:insideH w:val="single" w:sz="2" w:space="0" w:color="BFBFBF"/>
          <w:insideV w:val="single" w:sz="2" w:space="0" w:color="BFBFBF"/>
        </w:tblBorders>
        <w:tblLayout w:type="fixed"/>
        <w:tblCellMar>
          <w:top w:w="57" w:type="dxa"/>
          <w:left w:w="57" w:type="dxa"/>
          <w:bottom w:w="57" w:type="dxa"/>
          <w:right w:w="57" w:type="dxa"/>
        </w:tblCellMar>
        <w:tblLook w:val="0000" w:firstRow="0" w:lastRow="0" w:firstColumn="0" w:lastColumn="0" w:noHBand="0" w:noVBand="0"/>
      </w:tblPr>
      <w:tblGrid>
        <w:gridCol w:w="701"/>
        <w:gridCol w:w="4423"/>
        <w:gridCol w:w="2268"/>
        <w:gridCol w:w="2268"/>
      </w:tblGrid>
      <w:tr w:rsidR="0006017F" w:rsidRPr="0006017F" w:rsidTr="002F6BEB">
        <w:tc>
          <w:tcPr>
            <w:tcW w:w="701" w:type="dxa"/>
            <w:tcBorders>
              <w:top w:val="nil"/>
              <w:left w:val="nil"/>
              <w:bottom w:val="single" w:sz="2" w:space="0" w:color="808080" w:themeColor="background1" w:themeShade="80"/>
              <w:right w:val="nil"/>
            </w:tcBorders>
          </w:tcPr>
          <w:p w:rsidR="0006017F" w:rsidRPr="0006017F" w:rsidRDefault="0006017F" w:rsidP="0006017F">
            <w:pPr>
              <w:pStyle w:val="th"/>
            </w:pPr>
          </w:p>
        </w:tc>
        <w:tc>
          <w:tcPr>
            <w:tcW w:w="4423" w:type="dxa"/>
            <w:tcBorders>
              <w:top w:val="nil"/>
              <w:left w:val="nil"/>
              <w:bottom w:val="single" w:sz="2" w:space="0" w:color="808080" w:themeColor="background1" w:themeShade="80"/>
              <w:right w:val="single" w:sz="2" w:space="0" w:color="808080" w:themeColor="background1" w:themeShade="80"/>
            </w:tcBorders>
            <w:shd w:val="clear" w:color="auto" w:fill="auto"/>
            <w:vAlign w:val="center"/>
          </w:tcPr>
          <w:p w:rsidR="0006017F" w:rsidRPr="0006017F" w:rsidRDefault="0006017F" w:rsidP="0006017F">
            <w:pPr>
              <w:pStyle w:val="th"/>
            </w:pPr>
          </w:p>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Pr>
          <w:p w:rsidR="0006017F" w:rsidRPr="0006017F" w:rsidRDefault="0006017F" w:rsidP="0006017F">
            <w:pPr>
              <w:pStyle w:val="th"/>
            </w:pPr>
            <w:r w:rsidRPr="0006017F">
              <w:t>First submission</w:t>
            </w:r>
          </w:p>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Pr>
          <w:p w:rsidR="0006017F" w:rsidRPr="0006017F" w:rsidRDefault="0006017F" w:rsidP="0006017F">
            <w:pPr>
              <w:pStyle w:val="th"/>
            </w:pPr>
            <w:r w:rsidRPr="0006017F">
              <w:t>Resubmission (if required)</w:t>
            </w:r>
          </w:p>
        </w:tc>
      </w:tr>
      <w:tr w:rsidR="0006017F" w:rsidRPr="0006017F" w:rsidTr="002F6BEB">
        <w:tc>
          <w:tcPr>
            <w:tcW w:w="701" w:type="dxa"/>
            <w:vMerge w:val="restart"/>
            <w:tcBorders>
              <w:left w:val="single" w:sz="2" w:space="0" w:color="808080" w:themeColor="background1" w:themeShade="80"/>
              <w:right w:val="single" w:sz="2" w:space="0" w:color="808080" w:themeColor="background1" w:themeShade="80"/>
            </w:tcBorders>
            <w:textDirection w:val="btLr"/>
          </w:tcPr>
          <w:p w:rsidR="0006017F" w:rsidRPr="0006017F" w:rsidRDefault="0006017F" w:rsidP="0006017F">
            <w:pPr>
              <w:pStyle w:val="th"/>
            </w:pPr>
            <w:r w:rsidRPr="0006017F">
              <w:t xml:space="preserve">Section 1: Case study 1 — </w:t>
            </w:r>
            <w:r w:rsidRPr="0006017F">
              <w:br/>
              <w:t>Philip and Jennifer Brown</w:t>
            </w:r>
          </w:p>
        </w:tc>
        <w:tc>
          <w:tcPr>
            <w:tcW w:w="4423"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Pr>
          <w:p w:rsidR="0006017F" w:rsidRPr="0006017F" w:rsidRDefault="0006017F" w:rsidP="0006017F">
            <w:pPr>
              <w:pStyle w:val="tt"/>
            </w:pPr>
            <w:r w:rsidRPr="0006017F">
              <w:t>Task 1 — Gathering and documenting client information</w:t>
            </w:r>
          </w:p>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FFFFFF"/>
          </w:tcPr>
          <w:sdt>
            <w:sdtPr>
              <w:alias w:val="Please select competency"/>
              <w:tag w:val="Please select"/>
              <w:id w:val="-1358732426"/>
              <w:placeholder>
                <w:docPart w:val="66A239A791694A27A3A996DED2DC52D7"/>
              </w:placeholder>
              <w:dropDownList>
                <w:listItem w:displayText="Demonstrated" w:value="Demonstrated"/>
                <w:listItem w:displayText="Not yet demonstrated" w:value="Not yet demonstrated"/>
              </w:dropDownList>
            </w:sdtPr>
            <w:sdtEndPr/>
            <w:sdtContent>
              <w:p w:rsidR="0006017F" w:rsidRPr="0006017F" w:rsidRDefault="0006017F" w:rsidP="0006017F">
                <w:pPr>
                  <w:pStyle w:val="Markerfeedback"/>
                  <w:jc w:val="center"/>
                </w:pPr>
                <w:r w:rsidRPr="0006017F">
                  <w:t>Not yet demonstrated</w:t>
                </w:r>
              </w:p>
            </w:sdtContent>
          </w:sdt>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FFFFFF"/>
          </w:tcPr>
          <w:sdt>
            <w:sdtPr>
              <w:alias w:val="Please select competency"/>
              <w:tag w:val="Please select"/>
              <w:id w:val="51665972"/>
              <w:placeholder>
                <w:docPart w:val="BB6B122464814D6A9132C7FFBF245A4A"/>
              </w:placeholder>
              <w:dropDownList>
                <w:listItem w:displayText="Demonstrated" w:value="Demonstrated"/>
                <w:listItem w:displayText="Not yet demonstrated" w:value="Not yet demonstrated"/>
              </w:dropDownList>
            </w:sdtPr>
            <w:sdtEndPr/>
            <w:sdtContent>
              <w:p w:rsidR="0006017F" w:rsidRPr="0006017F" w:rsidRDefault="0006017F" w:rsidP="0006017F">
                <w:pPr>
                  <w:pStyle w:val="Markerfeedback"/>
                  <w:jc w:val="center"/>
                </w:pPr>
                <w:r w:rsidRPr="0006017F">
                  <w:t>Not yet demonstrated</w:t>
                </w:r>
              </w:p>
            </w:sdtContent>
          </w:sdt>
        </w:tc>
      </w:tr>
      <w:tr w:rsidR="0006017F" w:rsidRPr="0006017F" w:rsidTr="002F6BEB">
        <w:tc>
          <w:tcPr>
            <w:tcW w:w="701" w:type="dxa"/>
            <w:vMerge/>
            <w:tcBorders>
              <w:left w:val="single" w:sz="2" w:space="0" w:color="808080" w:themeColor="background1" w:themeShade="80"/>
              <w:right w:val="single" w:sz="2" w:space="0" w:color="808080" w:themeColor="background1" w:themeShade="80"/>
            </w:tcBorders>
          </w:tcPr>
          <w:p w:rsidR="0006017F" w:rsidRPr="0006017F" w:rsidRDefault="0006017F" w:rsidP="0006017F">
            <w:pPr>
              <w:pStyle w:val="th"/>
            </w:pPr>
          </w:p>
        </w:tc>
        <w:tc>
          <w:tcPr>
            <w:tcW w:w="4423"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Pr>
          <w:p w:rsidR="0006017F" w:rsidRPr="0006017F" w:rsidRDefault="0006017F" w:rsidP="0006017F">
            <w:pPr>
              <w:pStyle w:val="tt"/>
            </w:pPr>
            <w:r w:rsidRPr="0006017F">
              <w:t>Task 2 — Assessing the clients’ situation</w:t>
            </w:r>
          </w:p>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FFFFFF"/>
          </w:tcPr>
          <w:sdt>
            <w:sdtPr>
              <w:alias w:val="Please select competency"/>
              <w:tag w:val="Please select"/>
              <w:id w:val="213939754"/>
              <w:placeholder>
                <w:docPart w:val="FDF01D7306C146BC87A00FBD44C862C0"/>
              </w:placeholder>
              <w:dropDownList>
                <w:listItem w:displayText="Demonstrated" w:value="Demonstrated"/>
                <w:listItem w:displayText="Not yet demonstrated" w:value="Not yet demonstrated"/>
              </w:dropDownList>
            </w:sdtPr>
            <w:sdtEndPr/>
            <w:sdtContent>
              <w:p w:rsidR="0006017F" w:rsidRPr="0006017F" w:rsidRDefault="0006017F" w:rsidP="0006017F">
                <w:pPr>
                  <w:pStyle w:val="Markerfeedback"/>
                  <w:jc w:val="center"/>
                </w:pPr>
                <w:r w:rsidRPr="0006017F">
                  <w:t>Not yet demonstrated</w:t>
                </w:r>
              </w:p>
            </w:sdtContent>
          </w:sdt>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FFFFFF"/>
          </w:tcPr>
          <w:sdt>
            <w:sdtPr>
              <w:alias w:val="Please select competency"/>
              <w:tag w:val="Please select"/>
              <w:id w:val="284159362"/>
              <w:placeholder>
                <w:docPart w:val="58D204873F354C17A5D1F7C29963B895"/>
              </w:placeholder>
              <w:dropDownList>
                <w:listItem w:displayText="Demonstrated" w:value="Demonstrated"/>
                <w:listItem w:displayText="Not yet demonstrated" w:value="Not yet demonstrated"/>
              </w:dropDownList>
            </w:sdtPr>
            <w:sdtEndPr/>
            <w:sdtContent>
              <w:p w:rsidR="0006017F" w:rsidRPr="0006017F" w:rsidRDefault="0006017F" w:rsidP="0006017F">
                <w:pPr>
                  <w:pStyle w:val="Markerfeedback"/>
                  <w:jc w:val="center"/>
                </w:pPr>
                <w:r w:rsidRPr="0006017F">
                  <w:t>Not yet demonstrated</w:t>
                </w:r>
              </w:p>
            </w:sdtContent>
          </w:sdt>
        </w:tc>
      </w:tr>
      <w:tr w:rsidR="0006017F" w:rsidRPr="0006017F" w:rsidTr="002F6BEB">
        <w:tc>
          <w:tcPr>
            <w:tcW w:w="701" w:type="dxa"/>
            <w:vMerge/>
            <w:tcBorders>
              <w:left w:val="single" w:sz="2" w:space="0" w:color="808080" w:themeColor="background1" w:themeShade="80"/>
              <w:right w:val="single" w:sz="2" w:space="0" w:color="808080" w:themeColor="background1" w:themeShade="80"/>
            </w:tcBorders>
          </w:tcPr>
          <w:p w:rsidR="0006017F" w:rsidRPr="0006017F" w:rsidRDefault="0006017F" w:rsidP="0006017F">
            <w:pPr>
              <w:pStyle w:val="th"/>
            </w:pPr>
          </w:p>
        </w:tc>
        <w:tc>
          <w:tcPr>
            <w:tcW w:w="4423"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Pr>
          <w:p w:rsidR="0006017F" w:rsidRPr="0006017F" w:rsidRDefault="0006017F" w:rsidP="00917870">
            <w:pPr>
              <w:pStyle w:val="tt"/>
            </w:pPr>
            <w:r w:rsidRPr="0006017F">
              <w:t xml:space="preserve">Task 3 — Borrowing </w:t>
            </w:r>
            <w:r w:rsidR="00917870">
              <w:t>o</w:t>
            </w:r>
            <w:r w:rsidRPr="0006017F">
              <w:t>ptions</w:t>
            </w:r>
          </w:p>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FFFFFF"/>
          </w:tcPr>
          <w:sdt>
            <w:sdtPr>
              <w:alias w:val="Please select competency"/>
              <w:tag w:val="Please select"/>
              <w:id w:val="-868907717"/>
              <w:placeholder>
                <w:docPart w:val="E04CBACDAEDA4E24923EC6ADF4EBE512"/>
              </w:placeholder>
              <w:dropDownList>
                <w:listItem w:displayText="Demonstrated" w:value="Demonstrated"/>
                <w:listItem w:displayText="Not yet demonstrated" w:value="Not yet demonstrated"/>
              </w:dropDownList>
            </w:sdtPr>
            <w:sdtEndPr/>
            <w:sdtContent>
              <w:p w:rsidR="0006017F" w:rsidRPr="0006017F" w:rsidRDefault="0006017F" w:rsidP="0006017F">
                <w:pPr>
                  <w:pStyle w:val="Markerfeedback"/>
                  <w:jc w:val="center"/>
                </w:pPr>
                <w:r w:rsidRPr="0006017F">
                  <w:t>Not yet demonstrated</w:t>
                </w:r>
              </w:p>
            </w:sdtContent>
          </w:sdt>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FFFFFF"/>
          </w:tcPr>
          <w:sdt>
            <w:sdtPr>
              <w:alias w:val="Please select competency"/>
              <w:tag w:val="Please select"/>
              <w:id w:val="-889183412"/>
              <w:placeholder>
                <w:docPart w:val="248158320AA34087A69AC5FEB3328F8B"/>
              </w:placeholder>
              <w:dropDownList>
                <w:listItem w:displayText="Demonstrated" w:value="Demonstrated"/>
                <w:listItem w:displayText="Not yet demonstrated" w:value="Not yet demonstrated"/>
              </w:dropDownList>
            </w:sdtPr>
            <w:sdtEndPr/>
            <w:sdtContent>
              <w:p w:rsidR="0006017F" w:rsidRPr="0006017F" w:rsidRDefault="0006017F" w:rsidP="0006017F">
                <w:pPr>
                  <w:pStyle w:val="Markerfeedback"/>
                  <w:jc w:val="center"/>
                </w:pPr>
                <w:r w:rsidRPr="0006017F">
                  <w:t>Not yet demonstrated</w:t>
                </w:r>
              </w:p>
            </w:sdtContent>
          </w:sdt>
        </w:tc>
      </w:tr>
      <w:tr w:rsidR="0006017F" w:rsidRPr="0006017F" w:rsidTr="002F6BEB">
        <w:tc>
          <w:tcPr>
            <w:tcW w:w="701" w:type="dxa"/>
            <w:vMerge/>
            <w:tcBorders>
              <w:left w:val="single" w:sz="2" w:space="0" w:color="808080" w:themeColor="background1" w:themeShade="80"/>
              <w:right w:val="single" w:sz="2" w:space="0" w:color="808080" w:themeColor="background1" w:themeShade="80"/>
            </w:tcBorders>
          </w:tcPr>
          <w:p w:rsidR="0006017F" w:rsidRPr="0006017F" w:rsidRDefault="0006017F" w:rsidP="0006017F">
            <w:pPr>
              <w:pStyle w:val="th"/>
            </w:pPr>
          </w:p>
        </w:tc>
        <w:tc>
          <w:tcPr>
            <w:tcW w:w="4423"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Pr>
          <w:p w:rsidR="0006017F" w:rsidRPr="0006017F" w:rsidRDefault="0006017F" w:rsidP="0006017F">
            <w:pPr>
              <w:pStyle w:val="tt"/>
            </w:pPr>
            <w:r w:rsidRPr="0006017F">
              <w:t>Task 4 — Reasonable enquiries</w:t>
            </w:r>
          </w:p>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FFFFFF"/>
          </w:tcPr>
          <w:sdt>
            <w:sdtPr>
              <w:alias w:val="Please select competency"/>
              <w:tag w:val="Please select"/>
              <w:id w:val="787861358"/>
              <w:placeholder>
                <w:docPart w:val="055724D605404D6F9A882BE11E200E70"/>
              </w:placeholder>
              <w:dropDownList>
                <w:listItem w:displayText="Demonstrated" w:value="Demonstrated"/>
                <w:listItem w:displayText="Not yet demonstrated" w:value="Not yet demonstrated"/>
              </w:dropDownList>
            </w:sdtPr>
            <w:sdtEndPr/>
            <w:sdtContent>
              <w:p w:rsidR="0006017F" w:rsidRPr="0006017F" w:rsidRDefault="0006017F" w:rsidP="0006017F">
                <w:pPr>
                  <w:pStyle w:val="Markerfeedback"/>
                  <w:jc w:val="center"/>
                </w:pPr>
                <w:r w:rsidRPr="0006017F">
                  <w:t>Not yet demonstrated</w:t>
                </w:r>
              </w:p>
            </w:sdtContent>
          </w:sdt>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FFFFFF"/>
          </w:tcPr>
          <w:sdt>
            <w:sdtPr>
              <w:alias w:val="Please select competency"/>
              <w:tag w:val="Please select"/>
              <w:id w:val="1968237118"/>
              <w:placeholder>
                <w:docPart w:val="A1B2A7C36B7C4A84831D789229B57512"/>
              </w:placeholder>
              <w:dropDownList>
                <w:listItem w:displayText="Demonstrated" w:value="Demonstrated"/>
                <w:listItem w:displayText="Not yet demonstrated" w:value="Not yet demonstrated"/>
              </w:dropDownList>
            </w:sdtPr>
            <w:sdtEndPr/>
            <w:sdtContent>
              <w:p w:rsidR="0006017F" w:rsidRPr="0006017F" w:rsidRDefault="0006017F" w:rsidP="0006017F">
                <w:pPr>
                  <w:pStyle w:val="Markerfeedback"/>
                  <w:jc w:val="center"/>
                </w:pPr>
                <w:r w:rsidRPr="0006017F">
                  <w:t>Not yet demonstrated</w:t>
                </w:r>
              </w:p>
            </w:sdtContent>
          </w:sdt>
        </w:tc>
      </w:tr>
      <w:tr w:rsidR="0006017F" w:rsidRPr="0006017F" w:rsidTr="002F6BEB">
        <w:tc>
          <w:tcPr>
            <w:tcW w:w="701" w:type="dxa"/>
            <w:vMerge/>
            <w:tcBorders>
              <w:left w:val="single" w:sz="2" w:space="0" w:color="808080" w:themeColor="background1" w:themeShade="80"/>
              <w:right w:val="single" w:sz="2" w:space="0" w:color="808080" w:themeColor="background1" w:themeShade="80"/>
            </w:tcBorders>
          </w:tcPr>
          <w:p w:rsidR="0006017F" w:rsidRPr="0006017F" w:rsidRDefault="0006017F" w:rsidP="0006017F">
            <w:pPr>
              <w:pStyle w:val="th"/>
            </w:pPr>
          </w:p>
        </w:tc>
        <w:tc>
          <w:tcPr>
            <w:tcW w:w="4423"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Pr>
          <w:p w:rsidR="0006017F" w:rsidRPr="0006017F" w:rsidRDefault="0006017F" w:rsidP="0006017F">
            <w:pPr>
              <w:pStyle w:val="tt"/>
            </w:pPr>
            <w:r w:rsidRPr="0006017F">
              <w:t>Task 5 — First Home Owners Grant</w:t>
            </w:r>
          </w:p>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FFFFFF"/>
          </w:tcPr>
          <w:sdt>
            <w:sdtPr>
              <w:alias w:val="Please select competency"/>
              <w:tag w:val="Please select"/>
              <w:id w:val="-1260597932"/>
              <w:placeholder>
                <w:docPart w:val="601BA5E60DAC43B483A30231131A0605"/>
              </w:placeholder>
              <w:dropDownList>
                <w:listItem w:displayText="Demonstrated" w:value="Demonstrated"/>
                <w:listItem w:displayText="Not yet demonstrated" w:value="Not yet demonstrated"/>
              </w:dropDownList>
            </w:sdtPr>
            <w:sdtEndPr/>
            <w:sdtContent>
              <w:p w:rsidR="0006017F" w:rsidRPr="0006017F" w:rsidRDefault="0006017F" w:rsidP="0006017F">
                <w:pPr>
                  <w:pStyle w:val="Markerfeedback"/>
                  <w:jc w:val="center"/>
                </w:pPr>
                <w:r w:rsidRPr="0006017F">
                  <w:t>Not yet demonstrated</w:t>
                </w:r>
              </w:p>
            </w:sdtContent>
          </w:sdt>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FFFFFF"/>
          </w:tcPr>
          <w:sdt>
            <w:sdtPr>
              <w:alias w:val="Please select competency"/>
              <w:tag w:val="Please select"/>
              <w:id w:val="-383491117"/>
              <w:placeholder>
                <w:docPart w:val="F6CBDAC474604453B18DEC3836F75436"/>
              </w:placeholder>
              <w:dropDownList>
                <w:listItem w:displayText="Demonstrated" w:value="Demonstrated"/>
                <w:listItem w:displayText="Not yet demonstrated" w:value="Not yet demonstrated"/>
              </w:dropDownList>
            </w:sdtPr>
            <w:sdtEndPr/>
            <w:sdtContent>
              <w:p w:rsidR="0006017F" w:rsidRPr="0006017F" w:rsidRDefault="0006017F" w:rsidP="0006017F">
                <w:pPr>
                  <w:pStyle w:val="Markerfeedback"/>
                  <w:jc w:val="center"/>
                </w:pPr>
                <w:r w:rsidRPr="0006017F">
                  <w:t>Not yet demonstrated</w:t>
                </w:r>
              </w:p>
            </w:sdtContent>
          </w:sdt>
        </w:tc>
      </w:tr>
      <w:tr w:rsidR="0006017F" w:rsidRPr="0006017F" w:rsidTr="002F6BEB">
        <w:tc>
          <w:tcPr>
            <w:tcW w:w="701" w:type="dxa"/>
            <w:vMerge/>
            <w:tcBorders>
              <w:left w:val="single" w:sz="2" w:space="0" w:color="808080" w:themeColor="background1" w:themeShade="80"/>
              <w:right w:val="single" w:sz="2" w:space="0" w:color="808080" w:themeColor="background1" w:themeShade="80"/>
            </w:tcBorders>
          </w:tcPr>
          <w:p w:rsidR="0006017F" w:rsidRPr="0006017F" w:rsidRDefault="0006017F" w:rsidP="0006017F">
            <w:pPr>
              <w:pStyle w:val="th"/>
            </w:pPr>
          </w:p>
        </w:tc>
        <w:tc>
          <w:tcPr>
            <w:tcW w:w="4423"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Pr>
          <w:p w:rsidR="0006017F" w:rsidRPr="0006017F" w:rsidRDefault="0006017F" w:rsidP="0006017F">
            <w:pPr>
              <w:pStyle w:val="tt"/>
            </w:pPr>
            <w:r w:rsidRPr="0006017F">
              <w:t>Task 6 — Philip and Jennifer’s professional network</w:t>
            </w:r>
          </w:p>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FFFFFF"/>
          </w:tcPr>
          <w:sdt>
            <w:sdtPr>
              <w:alias w:val="Please select competency"/>
              <w:tag w:val="Please select"/>
              <w:id w:val="2065762865"/>
              <w:placeholder>
                <w:docPart w:val="1F984155125543BB8DEFE33412171A21"/>
              </w:placeholder>
              <w:dropDownList>
                <w:listItem w:displayText="Demonstrated" w:value="Demonstrated"/>
                <w:listItem w:displayText="Not yet demonstrated" w:value="Not yet demonstrated"/>
              </w:dropDownList>
            </w:sdtPr>
            <w:sdtEndPr/>
            <w:sdtContent>
              <w:p w:rsidR="0006017F" w:rsidRPr="0006017F" w:rsidRDefault="0006017F" w:rsidP="0006017F">
                <w:pPr>
                  <w:pStyle w:val="Markerfeedback"/>
                  <w:jc w:val="center"/>
                </w:pPr>
                <w:r w:rsidRPr="0006017F">
                  <w:t>Not yet demonstrated</w:t>
                </w:r>
              </w:p>
            </w:sdtContent>
          </w:sdt>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FFFFFF"/>
          </w:tcPr>
          <w:sdt>
            <w:sdtPr>
              <w:alias w:val="Please select competency"/>
              <w:tag w:val="Please select"/>
              <w:id w:val="319933770"/>
              <w:placeholder>
                <w:docPart w:val="FFD237054FBA44B78D7F69C5DB5D6135"/>
              </w:placeholder>
              <w:dropDownList>
                <w:listItem w:displayText="Demonstrated" w:value="Demonstrated"/>
                <w:listItem w:displayText="Not yet demonstrated" w:value="Not yet demonstrated"/>
              </w:dropDownList>
            </w:sdtPr>
            <w:sdtEndPr/>
            <w:sdtContent>
              <w:p w:rsidR="0006017F" w:rsidRPr="0006017F" w:rsidRDefault="0006017F" w:rsidP="0006017F">
                <w:pPr>
                  <w:pStyle w:val="Markerfeedback"/>
                  <w:jc w:val="center"/>
                </w:pPr>
                <w:r w:rsidRPr="0006017F">
                  <w:t>Not yet demonstrated</w:t>
                </w:r>
              </w:p>
            </w:sdtContent>
          </w:sdt>
        </w:tc>
      </w:tr>
      <w:tr w:rsidR="0006017F" w:rsidRPr="0006017F" w:rsidTr="002F6BEB">
        <w:tc>
          <w:tcPr>
            <w:tcW w:w="701" w:type="dxa"/>
            <w:vMerge/>
            <w:tcBorders>
              <w:left w:val="single" w:sz="2" w:space="0" w:color="808080" w:themeColor="background1" w:themeShade="80"/>
              <w:right w:val="single" w:sz="2" w:space="0" w:color="808080" w:themeColor="background1" w:themeShade="80"/>
            </w:tcBorders>
          </w:tcPr>
          <w:p w:rsidR="0006017F" w:rsidRPr="0006017F" w:rsidRDefault="0006017F" w:rsidP="0006017F">
            <w:pPr>
              <w:pStyle w:val="th"/>
            </w:pPr>
          </w:p>
        </w:tc>
        <w:tc>
          <w:tcPr>
            <w:tcW w:w="4423"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Pr>
          <w:p w:rsidR="0006017F" w:rsidRPr="0006017F" w:rsidRDefault="0006017F" w:rsidP="0006017F">
            <w:pPr>
              <w:pStyle w:val="tt"/>
            </w:pPr>
            <w:r w:rsidRPr="0006017F">
              <w:t>Task 7 — Interest rates</w:t>
            </w:r>
          </w:p>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FFFFFF"/>
          </w:tcPr>
          <w:sdt>
            <w:sdtPr>
              <w:alias w:val="Please select competency"/>
              <w:tag w:val="Please select"/>
              <w:id w:val="523528180"/>
              <w:placeholder>
                <w:docPart w:val="3E723D1922F34049A0DA5A108708A1BC"/>
              </w:placeholder>
              <w:dropDownList>
                <w:listItem w:displayText="Demonstrated" w:value="Demonstrated"/>
                <w:listItem w:displayText="Not yet demonstrated" w:value="Not yet demonstrated"/>
              </w:dropDownList>
            </w:sdtPr>
            <w:sdtEndPr/>
            <w:sdtContent>
              <w:p w:rsidR="0006017F" w:rsidRPr="0006017F" w:rsidRDefault="0006017F" w:rsidP="0006017F">
                <w:pPr>
                  <w:pStyle w:val="Markerfeedback"/>
                  <w:jc w:val="center"/>
                </w:pPr>
                <w:r w:rsidRPr="0006017F">
                  <w:t>Not yet demonstrated</w:t>
                </w:r>
              </w:p>
            </w:sdtContent>
          </w:sdt>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FFFFFF"/>
          </w:tcPr>
          <w:sdt>
            <w:sdtPr>
              <w:alias w:val="Please select competency"/>
              <w:tag w:val="Please select"/>
              <w:id w:val="-1524472733"/>
              <w:placeholder>
                <w:docPart w:val="D5CBCBA86CD94E99953E245C92EB4BB5"/>
              </w:placeholder>
              <w:dropDownList>
                <w:listItem w:displayText="Demonstrated" w:value="Demonstrated"/>
                <w:listItem w:displayText="Not yet demonstrated" w:value="Not yet demonstrated"/>
              </w:dropDownList>
            </w:sdtPr>
            <w:sdtEndPr/>
            <w:sdtContent>
              <w:p w:rsidR="0006017F" w:rsidRPr="0006017F" w:rsidRDefault="0006017F" w:rsidP="0006017F">
                <w:pPr>
                  <w:pStyle w:val="Markerfeedback"/>
                  <w:jc w:val="center"/>
                </w:pPr>
                <w:r w:rsidRPr="0006017F">
                  <w:t>Not yet demonstrated</w:t>
                </w:r>
              </w:p>
            </w:sdtContent>
          </w:sdt>
        </w:tc>
      </w:tr>
      <w:tr w:rsidR="0006017F" w:rsidRPr="0006017F" w:rsidTr="002F6BEB">
        <w:tc>
          <w:tcPr>
            <w:tcW w:w="701" w:type="dxa"/>
            <w:vMerge w:val="restart"/>
            <w:tcBorders>
              <w:top w:val="single" w:sz="2" w:space="0" w:color="808080" w:themeColor="background1" w:themeShade="80"/>
              <w:left w:val="single" w:sz="2" w:space="0" w:color="808080" w:themeColor="background1" w:themeShade="80"/>
              <w:right w:val="single" w:sz="2" w:space="0" w:color="808080" w:themeColor="background1" w:themeShade="80"/>
            </w:tcBorders>
            <w:textDirection w:val="btLr"/>
          </w:tcPr>
          <w:p w:rsidR="0006017F" w:rsidRPr="0006017F" w:rsidRDefault="0006017F" w:rsidP="0006017F">
            <w:pPr>
              <w:pStyle w:val="th"/>
            </w:pPr>
            <w:r w:rsidRPr="0006017F">
              <w:t xml:space="preserve">Section 2: Case study 2 — </w:t>
            </w:r>
            <w:r w:rsidRPr="0006017F">
              <w:br/>
              <w:t>Richard and Pauline</w:t>
            </w:r>
            <w:r>
              <w:t xml:space="preserve"> </w:t>
            </w:r>
            <w:r w:rsidRPr="0006017F">
              <w:t>Jackson</w:t>
            </w:r>
          </w:p>
        </w:tc>
        <w:tc>
          <w:tcPr>
            <w:tcW w:w="4423"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Pr>
          <w:p w:rsidR="0006017F" w:rsidRPr="0006017F" w:rsidRDefault="0006017F" w:rsidP="0006017F">
            <w:pPr>
              <w:pStyle w:val="tt"/>
            </w:pPr>
            <w:r w:rsidRPr="0006017F">
              <w:t>Task 8 — Establishing level of financial knowledge</w:t>
            </w:r>
          </w:p>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FFFFFF"/>
          </w:tcPr>
          <w:sdt>
            <w:sdtPr>
              <w:alias w:val="Please select competency"/>
              <w:tag w:val="Please select"/>
              <w:id w:val="1323545059"/>
              <w:placeholder>
                <w:docPart w:val="0CEF7D2EAC294CA89166C0D401B26B37"/>
              </w:placeholder>
              <w:dropDownList>
                <w:listItem w:displayText="Demonstrated" w:value="Demonstrated"/>
                <w:listItem w:displayText="Not yet demonstrated" w:value="Not yet demonstrated"/>
              </w:dropDownList>
            </w:sdtPr>
            <w:sdtEndPr/>
            <w:sdtContent>
              <w:p w:rsidR="0006017F" w:rsidRPr="0006017F" w:rsidRDefault="0006017F" w:rsidP="0006017F">
                <w:pPr>
                  <w:pStyle w:val="Markerfeedback"/>
                  <w:jc w:val="center"/>
                </w:pPr>
                <w:r w:rsidRPr="0006017F">
                  <w:t>Not yet demonstrated</w:t>
                </w:r>
              </w:p>
            </w:sdtContent>
          </w:sdt>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FFFFFF"/>
          </w:tcPr>
          <w:sdt>
            <w:sdtPr>
              <w:alias w:val="Please select competency"/>
              <w:tag w:val="Please select"/>
              <w:id w:val="513505344"/>
              <w:placeholder>
                <w:docPart w:val="D9AE60CC197C4B9F9E6A8D4EBE93DA21"/>
              </w:placeholder>
              <w:dropDownList>
                <w:listItem w:displayText="Demonstrated" w:value="Demonstrated"/>
                <w:listItem w:displayText="Not yet demonstrated" w:value="Not yet demonstrated"/>
              </w:dropDownList>
            </w:sdtPr>
            <w:sdtEndPr/>
            <w:sdtContent>
              <w:p w:rsidR="0006017F" w:rsidRPr="0006017F" w:rsidRDefault="0006017F" w:rsidP="0006017F">
                <w:pPr>
                  <w:pStyle w:val="Markerfeedback"/>
                  <w:jc w:val="center"/>
                </w:pPr>
                <w:r w:rsidRPr="0006017F">
                  <w:t>Not yet demonstrated</w:t>
                </w:r>
              </w:p>
            </w:sdtContent>
          </w:sdt>
        </w:tc>
      </w:tr>
      <w:tr w:rsidR="0006017F" w:rsidRPr="0006017F" w:rsidTr="002F6BEB">
        <w:tc>
          <w:tcPr>
            <w:tcW w:w="701" w:type="dxa"/>
            <w:vMerge/>
            <w:tcBorders>
              <w:left w:val="single" w:sz="2" w:space="0" w:color="808080" w:themeColor="background1" w:themeShade="80"/>
              <w:right w:val="single" w:sz="2" w:space="0" w:color="808080" w:themeColor="background1" w:themeShade="80"/>
            </w:tcBorders>
          </w:tcPr>
          <w:p w:rsidR="0006017F" w:rsidRPr="0006017F" w:rsidRDefault="0006017F" w:rsidP="0006017F">
            <w:pPr>
              <w:pStyle w:val="th"/>
            </w:pPr>
          </w:p>
        </w:tc>
        <w:tc>
          <w:tcPr>
            <w:tcW w:w="4423"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Pr>
          <w:p w:rsidR="0006017F" w:rsidRPr="0006017F" w:rsidRDefault="0006017F" w:rsidP="0006017F">
            <w:pPr>
              <w:pStyle w:val="tt"/>
            </w:pPr>
            <w:r w:rsidRPr="0006017F">
              <w:t>Task 9 — Responsible lending obligations</w:t>
            </w:r>
          </w:p>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FFFFFF"/>
          </w:tcPr>
          <w:sdt>
            <w:sdtPr>
              <w:alias w:val="Please select competency"/>
              <w:tag w:val="Please select"/>
              <w:id w:val="1129281226"/>
              <w:placeholder>
                <w:docPart w:val="5A5F24F9F00148D39C69402541CB9B6A"/>
              </w:placeholder>
              <w:dropDownList>
                <w:listItem w:displayText="Demonstrated" w:value="Demonstrated"/>
                <w:listItem w:displayText="Not yet demonstrated" w:value="Not yet demonstrated"/>
              </w:dropDownList>
            </w:sdtPr>
            <w:sdtEndPr/>
            <w:sdtContent>
              <w:p w:rsidR="0006017F" w:rsidRPr="0006017F" w:rsidRDefault="0006017F" w:rsidP="0006017F">
                <w:pPr>
                  <w:pStyle w:val="Markerfeedback"/>
                  <w:jc w:val="center"/>
                </w:pPr>
                <w:r w:rsidRPr="0006017F">
                  <w:t>Not yet demonstrated</w:t>
                </w:r>
              </w:p>
            </w:sdtContent>
          </w:sdt>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FFFFFF"/>
          </w:tcPr>
          <w:sdt>
            <w:sdtPr>
              <w:alias w:val="Please select competency"/>
              <w:tag w:val="Please select"/>
              <w:id w:val="-1282809118"/>
              <w:placeholder>
                <w:docPart w:val="79BBB4F588D04C599F5B08F8CAB8F146"/>
              </w:placeholder>
              <w:dropDownList>
                <w:listItem w:displayText="Demonstrated" w:value="Demonstrated"/>
                <w:listItem w:displayText="Not yet demonstrated" w:value="Not yet demonstrated"/>
              </w:dropDownList>
            </w:sdtPr>
            <w:sdtEndPr/>
            <w:sdtContent>
              <w:p w:rsidR="0006017F" w:rsidRPr="0006017F" w:rsidRDefault="0006017F" w:rsidP="0006017F">
                <w:pPr>
                  <w:pStyle w:val="Markerfeedback"/>
                  <w:jc w:val="center"/>
                </w:pPr>
                <w:r w:rsidRPr="0006017F">
                  <w:t>Not yet demonstrated</w:t>
                </w:r>
              </w:p>
            </w:sdtContent>
          </w:sdt>
        </w:tc>
      </w:tr>
      <w:tr w:rsidR="0006017F" w:rsidRPr="0006017F" w:rsidTr="002F6BEB">
        <w:tc>
          <w:tcPr>
            <w:tcW w:w="701" w:type="dxa"/>
            <w:vMerge/>
            <w:tcBorders>
              <w:left w:val="single" w:sz="2" w:space="0" w:color="808080" w:themeColor="background1" w:themeShade="80"/>
              <w:right w:val="single" w:sz="2" w:space="0" w:color="808080" w:themeColor="background1" w:themeShade="80"/>
            </w:tcBorders>
          </w:tcPr>
          <w:p w:rsidR="0006017F" w:rsidRPr="0006017F" w:rsidRDefault="0006017F" w:rsidP="0006017F">
            <w:pPr>
              <w:pStyle w:val="th"/>
            </w:pPr>
          </w:p>
        </w:tc>
        <w:tc>
          <w:tcPr>
            <w:tcW w:w="4423"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Pr>
          <w:p w:rsidR="0006017F" w:rsidRPr="0006017F" w:rsidRDefault="0006017F" w:rsidP="0006017F">
            <w:pPr>
              <w:pStyle w:val="tt"/>
            </w:pPr>
            <w:r w:rsidRPr="0006017F">
              <w:t>Task 10 — Self Employed special considerations</w:t>
            </w:r>
          </w:p>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FFFFFF"/>
          </w:tcPr>
          <w:sdt>
            <w:sdtPr>
              <w:alias w:val="Please select competency"/>
              <w:tag w:val="Please select"/>
              <w:id w:val="-584761082"/>
              <w:placeholder>
                <w:docPart w:val="56521B62B99C4D098210DF499AA6B7C4"/>
              </w:placeholder>
              <w:dropDownList>
                <w:listItem w:displayText="Demonstrated" w:value="Demonstrated"/>
                <w:listItem w:displayText="Not yet demonstrated" w:value="Not yet demonstrated"/>
              </w:dropDownList>
            </w:sdtPr>
            <w:sdtEndPr/>
            <w:sdtContent>
              <w:p w:rsidR="0006017F" w:rsidRPr="0006017F" w:rsidRDefault="0006017F" w:rsidP="0006017F">
                <w:pPr>
                  <w:pStyle w:val="Markerfeedback"/>
                  <w:jc w:val="center"/>
                </w:pPr>
                <w:r w:rsidRPr="0006017F">
                  <w:t>Not yet demonstrated</w:t>
                </w:r>
              </w:p>
            </w:sdtContent>
          </w:sdt>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FFFFFF"/>
          </w:tcPr>
          <w:sdt>
            <w:sdtPr>
              <w:alias w:val="Please select competency"/>
              <w:tag w:val="Please select"/>
              <w:id w:val="864862204"/>
              <w:placeholder>
                <w:docPart w:val="E775B58DBE8940A1918F2A62127F2D87"/>
              </w:placeholder>
              <w:dropDownList>
                <w:listItem w:displayText="Demonstrated" w:value="Demonstrated"/>
                <w:listItem w:displayText="Not yet demonstrated" w:value="Not yet demonstrated"/>
              </w:dropDownList>
            </w:sdtPr>
            <w:sdtEndPr/>
            <w:sdtContent>
              <w:p w:rsidR="0006017F" w:rsidRPr="0006017F" w:rsidRDefault="0006017F" w:rsidP="0006017F">
                <w:pPr>
                  <w:pStyle w:val="Markerfeedback"/>
                  <w:jc w:val="center"/>
                </w:pPr>
                <w:r w:rsidRPr="0006017F">
                  <w:t>Not yet demonstrated</w:t>
                </w:r>
              </w:p>
            </w:sdtContent>
          </w:sdt>
        </w:tc>
      </w:tr>
      <w:tr w:rsidR="0006017F" w:rsidRPr="0006017F" w:rsidTr="002F6BEB">
        <w:tc>
          <w:tcPr>
            <w:tcW w:w="701" w:type="dxa"/>
            <w:vMerge/>
            <w:tcBorders>
              <w:left w:val="single" w:sz="2" w:space="0" w:color="808080" w:themeColor="background1" w:themeShade="80"/>
              <w:right w:val="single" w:sz="2" w:space="0" w:color="808080" w:themeColor="background1" w:themeShade="80"/>
            </w:tcBorders>
          </w:tcPr>
          <w:p w:rsidR="0006017F" w:rsidRPr="0006017F" w:rsidRDefault="0006017F" w:rsidP="0006017F">
            <w:pPr>
              <w:pStyle w:val="th"/>
            </w:pPr>
          </w:p>
        </w:tc>
        <w:tc>
          <w:tcPr>
            <w:tcW w:w="4423"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Pr>
          <w:p w:rsidR="0006017F" w:rsidRPr="0006017F" w:rsidRDefault="0006017F" w:rsidP="0006017F">
            <w:pPr>
              <w:pStyle w:val="tt"/>
            </w:pPr>
            <w:r w:rsidRPr="0006017F">
              <w:t>Task 11 — Advising on strategies</w:t>
            </w:r>
          </w:p>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FFFFFF"/>
          </w:tcPr>
          <w:sdt>
            <w:sdtPr>
              <w:alias w:val="Please select competency"/>
              <w:tag w:val="Please select"/>
              <w:id w:val="2128116748"/>
              <w:placeholder>
                <w:docPart w:val="13487FB82770484280AD602F50639D81"/>
              </w:placeholder>
              <w:dropDownList>
                <w:listItem w:displayText="Demonstrated" w:value="Demonstrated"/>
                <w:listItem w:displayText="Not yet demonstrated" w:value="Not yet demonstrated"/>
              </w:dropDownList>
            </w:sdtPr>
            <w:sdtEndPr/>
            <w:sdtContent>
              <w:p w:rsidR="0006017F" w:rsidRPr="0006017F" w:rsidRDefault="0006017F" w:rsidP="0006017F">
                <w:pPr>
                  <w:pStyle w:val="Markerfeedback"/>
                  <w:jc w:val="center"/>
                </w:pPr>
                <w:r w:rsidRPr="0006017F">
                  <w:t>Not yet demonstrated</w:t>
                </w:r>
              </w:p>
            </w:sdtContent>
          </w:sdt>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FFFFFF"/>
          </w:tcPr>
          <w:sdt>
            <w:sdtPr>
              <w:alias w:val="Please select competency"/>
              <w:tag w:val="Please select"/>
              <w:id w:val="1297419402"/>
              <w:placeholder>
                <w:docPart w:val="48058202AE874CC8ADE8B6249CC876FE"/>
              </w:placeholder>
              <w:dropDownList>
                <w:listItem w:displayText="Demonstrated" w:value="Demonstrated"/>
                <w:listItem w:displayText="Not yet demonstrated" w:value="Not yet demonstrated"/>
              </w:dropDownList>
            </w:sdtPr>
            <w:sdtEndPr/>
            <w:sdtContent>
              <w:p w:rsidR="0006017F" w:rsidRPr="0006017F" w:rsidRDefault="0006017F" w:rsidP="0006017F">
                <w:pPr>
                  <w:pStyle w:val="Markerfeedback"/>
                  <w:jc w:val="center"/>
                </w:pPr>
                <w:r w:rsidRPr="0006017F">
                  <w:t>Not yet demonstrated</w:t>
                </w:r>
              </w:p>
            </w:sdtContent>
          </w:sdt>
        </w:tc>
      </w:tr>
      <w:tr w:rsidR="0006017F" w:rsidRPr="0006017F" w:rsidTr="002F6BEB">
        <w:tc>
          <w:tcPr>
            <w:tcW w:w="701" w:type="dxa"/>
            <w:vMerge/>
            <w:tcBorders>
              <w:left w:val="single" w:sz="2" w:space="0" w:color="808080" w:themeColor="background1" w:themeShade="80"/>
              <w:right w:val="single" w:sz="2" w:space="0" w:color="808080" w:themeColor="background1" w:themeShade="80"/>
            </w:tcBorders>
          </w:tcPr>
          <w:p w:rsidR="0006017F" w:rsidRPr="0006017F" w:rsidRDefault="0006017F" w:rsidP="0006017F">
            <w:pPr>
              <w:pStyle w:val="th"/>
            </w:pPr>
          </w:p>
        </w:tc>
        <w:tc>
          <w:tcPr>
            <w:tcW w:w="4423"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Pr>
          <w:p w:rsidR="0006017F" w:rsidRPr="0006017F" w:rsidRDefault="0006017F" w:rsidP="0006017F">
            <w:pPr>
              <w:pStyle w:val="tt"/>
            </w:pPr>
            <w:r w:rsidRPr="0006017F">
              <w:t>Task 12 — Impact of credit history</w:t>
            </w:r>
          </w:p>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FFFFFF"/>
          </w:tcPr>
          <w:sdt>
            <w:sdtPr>
              <w:alias w:val="Please select competency"/>
              <w:tag w:val="Please select"/>
              <w:id w:val="1128289185"/>
              <w:placeholder>
                <w:docPart w:val="AD265B9125F14AA98D220BBFA591E67C"/>
              </w:placeholder>
              <w:dropDownList>
                <w:listItem w:displayText="Demonstrated" w:value="Demonstrated"/>
                <w:listItem w:displayText="Not yet demonstrated" w:value="Not yet demonstrated"/>
              </w:dropDownList>
            </w:sdtPr>
            <w:sdtEndPr/>
            <w:sdtContent>
              <w:p w:rsidR="0006017F" w:rsidRPr="0006017F" w:rsidRDefault="0006017F" w:rsidP="0006017F">
                <w:pPr>
                  <w:pStyle w:val="Markerfeedback"/>
                  <w:jc w:val="center"/>
                </w:pPr>
                <w:r w:rsidRPr="0006017F">
                  <w:t>Not yet demonstrated</w:t>
                </w:r>
              </w:p>
            </w:sdtContent>
          </w:sdt>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FFFFFF"/>
          </w:tcPr>
          <w:sdt>
            <w:sdtPr>
              <w:alias w:val="Please select competency"/>
              <w:tag w:val="Please select"/>
              <w:id w:val="1626042012"/>
              <w:placeholder>
                <w:docPart w:val="11BE1B5A7BC44833A8E9396179441BCB"/>
              </w:placeholder>
              <w:dropDownList>
                <w:listItem w:displayText="Demonstrated" w:value="Demonstrated"/>
                <w:listItem w:displayText="Not yet demonstrated" w:value="Not yet demonstrated"/>
              </w:dropDownList>
            </w:sdtPr>
            <w:sdtEndPr/>
            <w:sdtContent>
              <w:p w:rsidR="0006017F" w:rsidRPr="0006017F" w:rsidRDefault="0006017F" w:rsidP="0006017F">
                <w:pPr>
                  <w:pStyle w:val="Markerfeedback"/>
                  <w:jc w:val="center"/>
                </w:pPr>
                <w:r w:rsidRPr="0006017F">
                  <w:t>Not yet demonstrated</w:t>
                </w:r>
              </w:p>
            </w:sdtContent>
          </w:sdt>
        </w:tc>
      </w:tr>
      <w:tr w:rsidR="0006017F" w:rsidRPr="0006017F" w:rsidTr="002F6BEB">
        <w:tc>
          <w:tcPr>
            <w:tcW w:w="701" w:type="dxa"/>
            <w:vMerge/>
            <w:tcBorders>
              <w:left w:val="single" w:sz="2" w:space="0" w:color="808080" w:themeColor="background1" w:themeShade="80"/>
              <w:right w:val="single" w:sz="2" w:space="0" w:color="808080" w:themeColor="background1" w:themeShade="80"/>
            </w:tcBorders>
          </w:tcPr>
          <w:p w:rsidR="0006017F" w:rsidRPr="0006017F" w:rsidRDefault="0006017F" w:rsidP="0006017F">
            <w:pPr>
              <w:pStyle w:val="th"/>
            </w:pPr>
          </w:p>
        </w:tc>
        <w:tc>
          <w:tcPr>
            <w:tcW w:w="4423"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Pr>
          <w:p w:rsidR="0006017F" w:rsidRPr="0006017F" w:rsidRDefault="0006017F" w:rsidP="0006017F">
            <w:pPr>
              <w:pStyle w:val="tt"/>
            </w:pPr>
            <w:r w:rsidRPr="0006017F">
              <w:t>Task 13 — External dispute resolution</w:t>
            </w:r>
          </w:p>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FFFFFF"/>
          </w:tcPr>
          <w:sdt>
            <w:sdtPr>
              <w:alias w:val="Please select competency"/>
              <w:tag w:val="Please select"/>
              <w:id w:val="-1000736381"/>
              <w:placeholder>
                <w:docPart w:val="0F68368318C942C7BBBFF0BB6E8B516D"/>
              </w:placeholder>
              <w:dropDownList>
                <w:listItem w:displayText="Demonstrated" w:value="Demonstrated"/>
                <w:listItem w:displayText="Not yet demonstrated" w:value="Not yet demonstrated"/>
              </w:dropDownList>
            </w:sdtPr>
            <w:sdtEndPr/>
            <w:sdtContent>
              <w:p w:rsidR="0006017F" w:rsidRPr="0006017F" w:rsidRDefault="0006017F" w:rsidP="0006017F">
                <w:pPr>
                  <w:pStyle w:val="Markerfeedback"/>
                  <w:jc w:val="center"/>
                </w:pPr>
                <w:r w:rsidRPr="0006017F">
                  <w:t>Not yet demonstrated</w:t>
                </w:r>
              </w:p>
            </w:sdtContent>
          </w:sdt>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FFFFFF"/>
          </w:tcPr>
          <w:sdt>
            <w:sdtPr>
              <w:alias w:val="Please select competency"/>
              <w:tag w:val="Please select"/>
              <w:id w:val="-1132552750"/>
              <w:placeholder>
                <w:docPart w:val="2D5D854FE75A4DC3814879EB346BAB83"/>
              </w:placeholder>
              <w:dropDownList>
                <w:listItem w:displayText="Demonstrated" w:value="Demonstrated"/>
                <w:listItem w:displayText="Not yet demonstrated" w:value="Not yet demonstrated"/>
              </w:dropDownList>
            </w:sdtPr>
            <w:sdtEndPr/>
            <w:sdtContent>
              <w:p w:rsidR="0006017F" w:rsidRPr="0006017F" w:rsidRDefault="0006017F" w:rsidP="0006017F">
                <w:pPr>
                  <w:pStyle w:val="Markerfeedback"/>
                  <w:jc w:val="center"/>
                </w:pPr>
                <w:r w:rsidRPr="0006017F">
                  <w:t>Not yet demonstrated</w:t>
                </w:r>
              </w:p>
            </w:sdtContent>
          </w:sdt>
        </w:tc>
      </w:tr>
      <w:tr w:rsidR="0006017F" w:rsidRPr="0006017F" w:rsidTr="002F6BEB">
        <w:tc>
          <w:tcPr>
            <w:tcW w:w="701" w:type="dxa"/>
            <w:vMerge/>
            <w:tcBorders>
              <w:left w:val="single" w:sz="2" w:space="0" w:color="808080" w:themeColor="background1" w:themeShade="80"/>
              <w:bottom w:val="single" w:sz="2" w:space="0" w:color="808080" w:themeColor="background1" w:themeShade="80"/>
              <w:right w:val="single" w:sz="2" w:space="0" w:color="808080" w:themeColor="background1" w:themeShade="80"/>
            </w:tcBorders>
          </w:tcPr>
          <w:p w:rsidR="0006017F" w:rsidRPr="0006017F" w:rsidRDefault="0006017F" w:rsidP="0006017F">
            <w:pPr>
              <w:pStyle w:val="th"/>
            </w:pPr>
          </w:p>
        </w:tc>
        <w:tc>
          <w:tcPr>
            <w:tcW w:w="4423"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Pr>
          <w:p w:rsidR="0006017F" w:rsidRPr="0006017F" w:rsidRDefault="0006017F" w:rsidP="0006017F">
            <w:pPr>
              <w:pStyle w:val="tt"/>
            </w:pPr>
            <w:r w:rsidRPr="0006017F">
              <w:t>Task 14 — Effective access to files</w:t>
            </w:r>
          </w:p>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FFFFFF"/>
          </w:tcPr>
          <w:sdt>
            <w:sdtPr>
              <w:alias w:val="Please select competency"/>
              <w:tag w:val="Please select"/>
              <w:id w:val="851846714"/>
              <w:placeholder>
                <w:docPart w:val="02C3335105F046F28B5C512733AFCEF6"/>
              </w:placeholder>
              <w:dropDownList>
                <w:listItem w:displayText="Demonstrated" w:value="Demonstrated"/>
                <w:listItem w:displayText="Not yet demonstrated" w:value="Not yet demonstrated"/>
              </w:dropDownList>
            </w:sdtPr>
            <w:sdtEndPr/>
            <w:sdtContent>
              <w:p w:rsidR="0006017F" w:rsidRPr="0006017F" w:rsidRDefault="0006017F" w:rsidP="0006017F">
                <w:pPr>
                  <w:pStyle w:val="Markerfeedback"/>
                  <w:jc w:val="center"/>
                </w:pPr>
                <w:r w:rsidRPr="0006017F">
                  <w:t>Not yet demonstrated</w:t>
                </w:r>
              </w:p>
            </w:sdtContent>
          </w:sdt>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FFFFFF"/>
          </w:tcPr>
          <w:sdt>
            <w:sdtPr>
              <w:alias w:val="Please select competency"/>
              <w:tag w:val="Please select"/>
              <w:id w:val="-1254899821"/>
              <w:placeholder>
                <w:docPart w:val="F38A6BFA010E4633BA5AFDEC53A2A645"/>
              </w:placeholder>
              <w:dropDownList>
                <w:listItem w:displayText="Demonstrated" w:value="Demonstrated"/>
                <w:listItem w:displayText="Not yet demonstrated" w:value="Not yet demonstrated"/>
              </w:dropDownList>
            </w:sdtPr>
            <w:sdtEndPr/>
            <w:sdtContent>
              <w:p w:rsidR="0006017F" w:rsidRPr="0006017F" w:rsidRDefault="0006017F" w:rsidP="0006017F">
                <w:pPr>
                  <w:pStyle w:val="Markerfeedback"/>
                  <w:jc w:val="center"/>
                </w:pPr>
                <w:r w:rsidRPr="0006017F">
                  <w:t>Not yet demonstrated</w:t>
                </w:r>
              </w:p>
            </w:sdtContent>
          </w:sdt>
        </w:tc>
      </w:tr>
    </w:tbl>
    <w:p w:rsidR="0046129F" w:rsidRPr="0085621E" w:rsidRDefault="0046129F" w:rsidP="008D245A">
      <w:pPr>
        <w:pStyle w:val="sh"/>
      </w:pPr>
      <w:r w:rsidRPr="0085621E">
        <w:t xml:space="preserve">Feedback </w:t>
      </w:r>
      <w:r w:rsidRPr="0006017F">
        <w:t>(assessor to complete)</w:t>
      </w:r>
    </w:p>
    <w:p w:rsidR="0046129F" w:rsidRDefault="0046129F" w:rsidP="00B57C18">
      <w:pPr>
        <w:pStyle w:val="Markerfeedback"/>
      </w:pPr>
      <w:r w:rsidRPr="00130EA4">
        <w:t>[insert assessor feedback]</w:t>
      </w:r>
    </w:p>
    <w:p w:rsidR="0006017F" w:rsidRDefault="0006017F" w:rsidP="00B57C18">
      <w:pPr>
        <w:pStyle w:val="Markerfeedback"/>
      </w:pPr>
    </w:p>
    <w:p w:rsidR="00B14DBC" w:rsidRDefault="002343FF" w:rsidP="007641A6">
      <w:pPr>
        <w:pStyle w:val="0mhindent"/>
      </w:pPr>
      <w:r>
        <w:lastRenderedPageBreak/>
        <w:t>Before you begin</w:t>
      </w:r>
    </w:p>
    <w:p w:rsidR="002343FF" w:rsidRDefault="002343FF" w:rsidP="004B6425">
      <w:r>
        <w:t xml:space="preserve">Read everything in this document before you start your assignment </w:t>
      </w:r>
      <w:r w:rsidRPr="00E26F0E">
        <w:t>for</w:t>
      </w:r>
      <w:r w:rsidR="00885B13" w:rsidRPr="00E26F0E">
        <w:t xml:space="preserve"> </w:t>
      </w:r>
      <w:r w:rsidR="00B70013">
        <w:rPr>
          <w:noProof/>
        </w:rPr>
        <w:fldChar w:fldCharType="begin"/>
      </w:r>
      <w:r w:rsidR="00B70013">
        <w:rPr>
          <w:noProof/>
        </w:rPr>
        <w:instrText xml:space="preserve"> STYLEREF  "Subject Title &amp; code"  \* MERGEFORMAT </w:instrText>
      </w:r>
      <w:r w:rsidR="00B70013">
        <w:rPr>
          <w:noProof/>
        </w:rPr>
        <w:fldChar w:fldCharType="separate"/>
      </w:r>
      <w:r w:rsidR="00F1480A">
        <w:rPr>
          <w:noProof/>
        </w:rPr>
        <w:t>Certificate IV in Finance and Mortgage Broking (CIVMB_AS_v4A1)</w:t>
      </w:r>
      <w:r w:rsidR="00B70013">
        <w:rPr>
          <w:noProof/>
        </w:rPr>
        <w:fldChar w:fldCharType="end"/>
      </w:r>
      <w:r w:rsidRPr="00E26F0E">
        <w:t>.</w:t>
      </w:r>
    </w:p>
    <w:p w:rsidR="002343FF" w:rsidRDefault="002343FF" w:rsidP="0085621E">
      <w:pPr>
        <w:pStyle w:val="sh"/>
      </w:pPr>
      <w:r>
        <w:t>About this document</w:t>
      </w:r>
    </w:p>
    <w:p w:rsidR="00E26F0E" w:rsidRPr="00E26F0E" w:rsidRDefault="00E26F0E" w:rsidP="00A06311">
      <w:bookmarkStart w:id="1" w:name="_Hlk505512660"/>
      <w:r w:rsidRPr="00E26F0E">
        <w:t xml:space="preserve">This document is the written assignment </w:t>
      </w:r>
      <w:r w:rsidR="00A06311">
        <w:t>—</w:t>
      </w:r>
      <w:r w:rsidRPr="00E26F0E">
        <w:t xml:space="preserve"> half of the overall </w:t>
      </w:r>
      <w:r w:rsidRPr="00E26F0E">
        <w:rPr>
          <w:i/>
        </w:rPr>
        <w:t>Written and Oral Assignment.</w:t>
      </w:r>
      <w:bookmarkEnd w:id="1"/>
    </w:p>
    <w:p w:rsidR="00E26F0E" w:rsidRPr="00E26F0E" w:rsidRDefault="00E26F0E" w:rsidP="00A06311">
      <w:r w:rsidRPr="00E26F0E">
        <w:t>This document includes the following parts:</w:t>
      </w:r>
    </w:p>
    <w:p w:rsidR="00E26F0E" w:rsidRPr="00E26F0E" w:rsidRDefault="00E26F0E" w:rsidP="00E26F0E">
      <w:pPr>
        <w:pStyle w:val="ind1"/>
      </w:pPr>
      <w:r w:rsidRPr="00E26F0E">
        <w:t>•</w:t>
      </w:r>
      <w:r w:rsidRPr="00E26F0E">
        <w:tab/>
      </w:r>
      <w:r w:rsidRPr="00E26F0E">
        <w:rPr>
          <w:b/>
        </w:rPr>
        <w:t>Instructions for completing and submitting this assignment</w:t>
      </w:r>
    </w:p>
    <w:p w:rsidR="00E26F0E" w:rsidRPr="00E26F0E" w:rsidRDefault="00E26F0E" w:rsidP="00E26F0E">
      <w:pPr>
        <w:pStyle w:val="ind1"/>
        <w:rPr>
          <w:b/>
        </w:rPr>
      </w:pPr>
      <w:r w:rsidRPr="00E26F0E">
        <w:t>•</w:t>
      </w:r>
      <w:r w:rsidRPr="00E26F0E">
        <w:tab/>
      </w:r>
      <w:r w:rsidRPr="00E26F0E">
        <w:rPr>
          <w:b/>
        </w:rPr>
        <w:t>Section 1: Case study 1 — Philip and Jennifer Brown</w:t>
      </w:r>
    </w:p>
    <w:p w:rsidR="00E26F0E" w:rsidRPr="00E26F0E" w:rsidRDefault="003A2110" w:rsidP="00E26F0E">
      <w:pPr>
        <w:pStyle w:val="ind1"/>
      </w:pPr>
      <w:r>
        <w:tab/>
      </w:r>
      <w:r w:rsidR="00E26F0E" w:rsidRPr="00E26F0E">
        <w:t>A case study with a series of short-answer questions</w:t>
      </w:r>
      <w:r>
        <w:t>:</w:t>
      </w:r>
    </w:p>
    <w:p w:rsidR="00E26F0E" w:rsidRPr="00E26F0E" w:rsidRDefault="003A2110" w:rsidP="003A2110">
      <w:pPr>
        <w:pStyle w:val="ind2"/>
      </w:pPr>
      <w:r>
        <w:tab/>
        <w:t>–</w:t>
      </w:r>
      <w:r>
        <w:tab/>
      </w:r>
      <w:r w:rsidR="00E26F0E" w:rsidRPr="00E26F0E">
        <w:t>Task 1 — Gathering and documenting client information</w:t>
      </w:r>
    </w:p>
    <w:p w:rsidR="00E26F0E" w:rsidRPr="00E26F0E" w:rsidRDefault="00E26F0E" w:rsidP="003A2110">
      <w:pPr>
        <w:pStyle w:val="ind2"/>
      </w:pPr>
      <w:r w:rsidRPr="00E26F0E">
        <w:tab/>
        <w:t>–</w:t>
      </w:r>
      <w:r w:rsidRPr="00E26F0E">
        <w:tab/>
        <w:t>Task 2 — Assessing the clients’ situation</w:t>
      </w:r>
    </w:p>
    <w:p w:rsidR="00E26F0E" w:rsidRPr="00E26F0E" w:rsidRDefault="00E26F0E" w:rsidP="003A2110">
      <w:pPr>
        <w:pStyle w:val="ind2"/>
      </w:pPr>
      <w:r w:rsidRPr="00E26F0E">
        <w:tab/>
        <w:t>–</w:t>
      </w:r>
      <w:r w:rsidRPr="00E26F0E">
        <w:tab/>
        <w:t>Task 3 — Borrowing Options</w:t>
      </w:r>
    </w:p>
    <w:p w:rsidR="00E26F0E" w:rsidRPr="00E26F0E" w:rsidRDefault="00E26F0E" w:rsidP="003A2110">
      <w:pPr>
        <w:pStyle w:val="ind2"/>
      </w:pPr>
      <w:r w:rsidRPr="00E26F0E">
        <w:tab/>
        <w:t>–</w:t>
      </w:r>
      <w:r w:rsidRPr="00E26F0E">
        <w:tab/>
        <w:t>Task 4 — Reasonable enquiries</w:t>
      </w:r>
    </w:p>
    <w:p w:rsidR="00E26F0E" w:rsidRPr="00E26F0E" w:rsidRDefault="00E26F0E" w:rsidP="003A2110">
      <w:pPr>
        <w:pStyle w:val="ind2"/>
      </w:pPr>
      <w:r w:rsidRPr="00E26F0E">
        <w:tab/>
        <w:t>–</w:t>
      </w:r>
      <w:r w:rsidRPr="00E26F0E">
        <w:tab/>
        <w:t>Task 5 — First Home Owners Grant</w:t>
      </w:r>
    </w:p>
    <w:p w:rsidR="00E26F0E" w:rsidRPr="00E26F0E" w:rsidRDefault="00E26F0E" w:rsidP="003A2110">
      <w:pPr>
        <w:pStyle w:val="ind2"/>
      </w:pPr>
      <w:r w:rsidRPr="00E26F0E">
        <w:tab/>
        <w:t>–</w:t>
      </w:r>
      <w:r w:rsidRPr="00E26F0E">
        <w:tab/>
        <w:t>Task 6 —Philip and Jennifer’s professional network</w:t>
      </w:r>
    </w:p>
    <w:p w:rsidR="00E26F0E" w:rsidRPr="00E26F0E" w:rsidRDefault="00E26F0E" w:rsidP="003A2110">
      <w:pPr>
        <w:pStyle w:val="ind2"/>
      </w:pPr>
      <w:r w:rsidRPr="00E26F0E">
        <w:tab/>
        <w:t>–</w:t>
      </w:r>
      <w:r w:rsidRPr="00E26F0E">
        <w:tab/>
        <w:t>Task 7 — Interest rates</w:t>
      </w:r>
    </w:p>
    <w:p w:rsidR="00E26F0E" w:rsidRPr="00E26F0E" w:rsidRDefault="00E26F0E" w:rsidP="00E26F0E">
      <w:pPr>
        <w:pStyle w:val="ind1"/>
        <w:rPr>
          <w:b/>
        </w:rPr>
      </w:pPr>
      <w:r w:rsidRPr="00E26F0E">
        <w:t>•</w:t>
      </w:r>
      <w:r w:rsidRPr="00E26F0E">
        <w:tab/>
      </w:r>
      <w:r w:rsidRPr="00E26F0E">
        <w:rPr>
          <w:b/>
        </w:rPr>
        <w:t>Section 2: Case study 2 — Richard and Pauline Jackson</w:t>
      </w:r>
    </w:p>
    <w:p w:rsidR="00E26F0E" w:rsidRPr="00E26F0E" w:rsidRDefault="003A2110" w:rsidP="00E26F0E">
      <w:pPr>
        <w:pStyle w:val="ind1"/>
      </w:pPr>
      <w:r>
        <w:tab/>
      </w:r>
      <w:r w:rsidR="00E26F0E" w:rsidRPr="00E26F0E">
        <w:t>A case study and a series of short-answer questions</w:t>
      </w:r>
      <w:r>
        <w:t>:</w:t>
      </w:r>
    </w:p>
    <w:p w:rsidR="00E26F0E" w:rsidRPr="00E26F0E" w:rsidRDefault="00E26F0E" w:rsidP="003A2110">
      <w:pPr>
        <w:pStyle w:val="ind2"/>
      </w:pPr>
      <w:r w:rsidRPr="00E26F0E">
        <w:tab/>
        <w:t>–</w:t>
      </w:r>
      <w:r w:rsidRPr="00E26F0E">
        <w:tab/>
        <w:t>Task 8 — Establishing level of financial knowledge</w:t>
      </w:r>
    </w:p>
    <w:p w:rsidR="00E26F0E" w:rsidRPr="00E26F0E" w:rsidRDefault="00E26F0E" w:rsidP="003A2110">
      <w:pPr>
        <w:pStyle w:val="ind2"/>
      </w:pPr>
      <w:r w:rsidRPr="00E26F0E">
        <w:tab/>
        <w:t>–</w:t>
      </w:r>
      <w:r w:rsidRPr="00E26F0E">
        <w:tab/>
        <w:t>Task 9 — Responsible lending obligations</w:t>
      </w:r>
    </w:p>
    <w:p w:rsidR="00E26F0E" w:rsidRPr="00E26F0E" w:rsidRDefault="00E26F0E" w:rsidP="003A2110">
      <w:pPr>
        <w:pStyle w:val="ind2"/>
      </w:pPr>
      <w:r w:rsidRPr="00E26F0E">
        <w:tab/>
        <w:t>–</w:t>
      </w:r>
      <w:r w:rsidRPr="00E26F0E">
        <w:tab/>
        <w:t>Task 10 — Self Employed special considerations</w:t>
      </w:r>
    </w:p>
    <w:p w:rsidR="00E26F0E" w:rsidRPr="00E26F0E" w:rsidRDefault="00E26F0E" w:rsidP="003A2110">
      <w:pPr>
        <w:pStyle w:val="ind2"/>
      </w:pPr>
      <w:r w:rsidRPr="00E26F0E">
        <w:tab/>
        <w:t>–</w:t>
      </w:r>
      <w:r w:rsidRPr="00E26F0E">
        <w:tab/>
        <w:t>Task 11 — Advising on strategies</w:t>
      </w:r>
    </w:p>
    <w:p w:rsidR="00E26F0E" w:rsidRPr="00E26F0E" w:rsidRDefault="00E26F0E" w:rsidP="003A2110">
      <w:pPr>
        <w:pStyle w:val="ind2"/>
      </w:pPr>
      <w:r w:rsidRPr="00E26F0E">
        <w:tab/>
        <w:t>–</w:t>
      </w:r>
      <w:r w:rsidRPr="00E26F0E">
        <w:tab/>
        <w:t>Task 12 — Impact of credit history</w:t>
      </w:r>
    </w:p>
    <w:p w:rsidR="00E26F0E" w:rsidRPr="00E26F0E" w:rsidRDefault="00E26F0E" w:rsidP="003A2110">
      <w:pPr>
        <w:pStyle w:val="ind2"/>
      </w:pPr>
      <w:r w:rsidRPr="00E26F0E">
        <w:tab/>
        <w:t>–</w:t>
      </w:r>
      <w:r w:rsidRPr="00E26F0E">
        <w:tab/>
        <w:t>Task 13 — External dispute resolution</w:t>
      </w:r>
    </w:p>
    <w:p w:rsidR="00E26F0E" w:rsidRPr="00E26F0E" w:rsidRDefault="00E26F0E" w:rsidP="003A2110">
      <w:pPr>
        <w:pStyle w:val="ind2"/>
      </w:pPr>
      <w:r w:rsidRPr="00E26F0E">
        <w:tab/>
        <w:t>–</w:t>
      </w:r>
      <w:r w:rsidRPr="00E26F0E">
        <w:tab/>
        <w:t>Task 14 — Effective access to files</w:t>
      </w:r>
    </w:p>
    <w:p w:rsidR="00E26F0E" w:rsidRPr="00E26F0E" w:rsidRDefault="00E26F0E" w:rsidP="00E26F0E">
      <w:pPr>
        <w:pStyle w:val="ind1"/>
      </w:pPr>
      <w:r w:rsidRPr="00E26F0E">
        <w:t>•</w:t>
      </w:r>
      <w:r w:rsidRPr="00E26F0E">
        <w:tab/>
      </w:r>
      <w:r w:rsidRPr="00E26F0E">
        <w:rPr>
          <w:b/>
        </w:rPr>
        <w:t xml:space="preserve">Appendix 1: </w:t>
      </w:r>
      <w:r w:rsidRPr="00E26F0E">
        <w:t>Client information collection tool/Fact Finder.</w:t>
      </w:r>
    </w:p>
    <w:p w:rsidR="002B1CE0" w:rsidRDefault="002B1CE0" w:rsidP="002B1CE0">
      <w:pPr>
        <w:pStyle w:val="sh"/>
      </w:pPr>
      <w:r>
        <w:t>How to use the study plan</w:t>
      </w:r>
    </w:p>
    <w:p w:rsidR="002B1CE0" w:rsidRDefault="002B1CE0" w:rsidP="002B1CE0">
      <w:r>
        <w:t xml:space="preserve">We recommend that you use the study plan for this subject to help you manage your time to complete the assignment within your enrolment period. Your study </w:t>
      </w:r>
      <w:r w:rsidRPr="00E26F0E">
        <w:t xml:space="preserve">plan is in the KapLearn </w:t>
      </w:r>
      <w:r w:rsidR="00E26F0E" w:rsidRPr="00E26F0E">
        <w:t>Certificate </w:t>
      </w:r>
      <w:r w:rsidR="00E26F0E">
        <w:t>IV in Finance </w:t>
      </w:r>
      <w:r w:rsidR="00E26F0E" w:rsidRPr="00E26F0E">
        <w:t>and Mortgage Broking</w:t>
      </w:r>
      <w:r w:rsidR="0084010E" w:rsidRPr="00E26F0E">
        <w:t xml:space="preserve"> (</w:t>
      </w:r>
      <w:r w:rsidR="00E26F0E" w:rsidRPr="00E26F0E">
        <w:t>CIVMBv4</w:t>
      </w:r>
      <w:r w:rsidR="0084010E" w:rsidRPr="00E26F0E">
        <w:t xml:space="preserve">) </w:t>
      </w:r>
      <w:r w:rsidRPr="00E26F0E">
        <w:t>subject room.</w:t>
      </w:r>
    </w:p>
    <w:p w:rsidR="00812774" w:rsidRDefault="00812774" w:rsidP="00812774">
      <w:pPr>
        <w:pStyle w:val="0mhindent"/>
      </w:pPr>
      <w:r w:rsidRPr="00B70058">
        <w:lastRenderedPageBreak/>
        <w:t>Instructions for</w:t>
      </w:r>
      <w:r>
        <w:t xml:space="preserve"> completing and submitting this</w:t>
      </w:r>
      <w:r w:rsidR="00E26F0E">
        <w:t xml:space="preserve"> written </w:t>
      </w:r>
      <w:r w:rsidRPr="002B1CE0">
        <w:t>assignment</w:t>
      </w:r>
    </w:p>
    <w:p w:rsidR="00E26F0E" w:rsidRDefault="00E26F0E" w:rsidP="00E26F0E">
      <w:pPr>
        <w:pStyle w:val="sh"/>
      </w:pPr>
      <w:r>
        <w:t>Saving your work</w:t>
      </w:r>
    </w:p>
    <w:p w:rsidR="00E26F0E" w:rsidRPr="00E26F0E" w:rsidRDefault="00E26F0E" w:rsidP="00E26F0E">
      <w:r>
        <w:t xml:space="preserve">Download this document to your desktop, type your answers in the spaces provided and save your work </w:t>
      </w:r>
      <w:r w:rsidRPr="00E26F0E">
        <w:t>regularly.</w:t>
      </w:r>
    </w:p>
    <w:p w:rsidR="00E26F0E" w:rsidRPr="00E26F0E" w:rsidRDefault="00E26F0E" w:rsidP="00E26F0E">
      <w:pPr>
        <w:pStyle w:val="ind1"/>
      </w:pPr>
      <w:r w:rsidRPr="00E26F0E">
        <w:t>•</w:t>
      </w:r>
      <w:r w:rsidRPr="00E26F0E">
        <w:tab/>
        <w:t xml:space="preserve">Use the template provided, as other formats will not be accepted for these assignments. </w:t>
      </w:r>
    </w:p>
    <w:p w:rsidR="00E26F0E" w:rsidRPr="00E26F0E" w:rsidRDefault="00E26F0E" w:rsidP="00E26F0E">
      <w:pPr>
        <w:pStyle w:val="ind1"/>
      </w:pPr>
      <w:r w:rsidRPr="00E26F0E">
        <w:t>•</w:t>
      </w:r>
      <w:r w:rsidRPr="00E26F0E">
        <w:tab/>
        <w:t xml:space="preserve">Name your file as follows: </w:t>
      </w:r>
      <w:proofErr w:type="spellStart"/>
      <w:r w:rsidRPr="00E26F0E">
        <w:t>Studentnumber_SubjectCode_Submissionnumber</w:t>
      </w:r>
      <w:proofErr w:type="spellEnd"/>
      <w:r w:rsidRPr="00E26F0E">
        <w:t xml:space="preserve"> </w:t>
      </w:r>
      <w:r w:rsidRPr="00E26F0E">
        <w:br/>
        <w:t>(e.g. 12345678_</w:t>
      </w:r>
      <w:r>
        <w:t>CIVMB</w:t>
      </w:r>
      <w:r w:rsidRPr="00E26F0E">
        <w:t>_Submission1).</w:t>
      </w:r>
    </w:p>
    <w:p w:rsidR="00E26F0E" w:rsidRPr="00E26F0E" w:rsidRDefault="00E26F0E" w:rsidP="00E26F0E">
      <w:pPr>
        <w:pStyle w:val="ind1"/>
      </w:pPr>
      <w:r w:rsidRPr="00E26F0E">
        <w:t>•</w:t>
      </w:r>
      <w:r w:rsidRPr="00E26F0E">
        <w:tab/>
        <w:t>Include your student ID on the first page of the assignment.</w:t>
      </w:r>
    </w:p>
    <w:p w:rsidR="00E26F0E" w:rsidRDefault="00E26F0E" w:rsidP="00E26F0E">
      <w:r w:rsidRPr="00E26F0E">
        <w:t>Before you submit your work, please do a spell check and proofread your work to ensure that everything is clear and unambiguous.</w:t>
      </w:r>
    </w:p>
    <w:p w:rsidR="002B1CE0" w:rsidRDefault="002B1CE0" w:rsidP="002B1CE0">
      <w:pPr>
        <w:pStyle w:val="sh"/>
      </w:pPr>
      <w:r>
        <w:t>Word count</w:t>
      </w:r>
    </w:p>
    <w:p w:rsidR="00812774" w:rsidRDefault="00812774" w:rsidP="00812774">
      <w:r w:rsidRPr="00E26F0E">
        <w:t>The word count shown with each question is indicative only. You will not be penalised for exceeding the suggested word count. Please do not include additional information which is outside the scope of the question.</w:t>
      </w:r>
    </w:p>
    <w:p w:rsidR="002B1CE0" w:rsidRDefault="002B1CE0" w:rsidP="002B1CE0">
      <w:pPr>
        <w:pStyle w:val="sh"/>
        <w:rPr>
          <w:rFonts w:ascii="Helvetica" w:hAnsi="Helvetica"/>
          <w:sz w:val="24"/>
        </w:rPr>
      </w:pPr>
      <w:r>
        <w:t>Additional research</w:t>
      </w:r>
    </w:p>
    <w:p w:rsidR="00E26F0E" w:rsidRPr="00E26F0E" w:rsidRDefault="00E26F0E" w:rsidP="00E26F0E">
      <w:r w:rsidRPr="00E26F0E">
        <w:t xml:space="preserve">When completing the Client Information Collection Tool in </w:t>
      </w:r>
      <w:hyperlink w:anchor="Appendix1" w:history="1">
        <w:r w:rsidRPr="00E26F0E">
          <w:rPr>
            <w:rStyle w:val="Hyperlink"/>
          </w:rPr>
          <w:t>Appendix 1</w:t>
        </w:r>
      </w:hyperlink>
      <w:r w:rsidRPr="00E26F0E">
        <w:t>, assumptions are permitted, although they must not be in conflict with the information provided in the Case Study.</w:t>
      </w:r>
    </w:p>
    <w:p w:rsidR="002B1CE0" w:rsidRDefault="00E26F0E" w:rsidP="00E26F0E">
      <w:r w:rsidRPr="00E26F0E">
        <w:t>You may also be required to source additional information from other organisations in the finance industry to find the right products or services to meet your client’s requirements or to calculate any service fees that may be applicable.</w:t>
      </w:r>
    </w:p>
    <w:p w:rsidR="007E0500" w:rsidRDefault="007E0500" w:rsidP="00812774">
      <w:pPr>
        <w:pStyle w:val="0section"/>
      </w:pPr>
      <w:r>
        <w:lastRenderedPageBreak/>
        <w:t>Submitting the</w:t>
      </w:r>
      <w:r w:rsidR="00E26F0E">
        <w:t xml:space="preserve"> written</w:t>
      </w:r>
      <w:r>
        <w:t xml:space="preserve"> assignment</w:t>
      </w:r>
    </w:p>
    <w:p w:rsidR="00E26F0E" w:rsidRPr="00E26F0E" w:rsidRDefault="00E26F0E" w:rsidP="00E26F0E">
      <w:r w:rsidRPr="00E26F0E">
        <w:t>Only Microsoft Office compatible written assignments submitted in the template file will be accepted for marking by Kaplan Professional Education. You need to save and submit this entire document.</w:t>
      </w:r>
    </w:p>
    <w:p w:rsidR="00E26F0E" w:rsidRPr="00E26F0E" w:rsidRDefault="00E26F0E" w:rsidP="00E26F0E">
      <w:pPr>
        <w:rPr>
          <w:b/>
          <w:color w:val="FF0000"/>
        </w:rPr>
      </w:pPr>
      <w:r w:rsidRPr="00E26F0E">
        <w:rPr>
          <w:b/>
          <w:color w:val="FF0000"/>
        </w:rPr>
        <w:t>Do not remove any sections of the document.</w:t>
      </w:r>
    </w:p>
    <w:p w:rsidR="00E26F0E" w:rsidRPr="00E26F0E" w:rsidRDefault="00E26F0E" w:rsidP="00E26F0E">
      <w:pPr>
        <w:rPr>
          <w:b/>
        </w:rPr>
      </w:pPr>
      <w:r w:rsidRPr="00E26F0E">
        <w:rPr>
          <w:b/>
        </w:rPr>
        <w:t>Do not save your completed assignment as a PDF.</w:t>
      </w:r>
    </w:p>
    <w:p w:rsidR="00E26F0E" w:rsidRPr="00E26F0E" w:rsidRDefault="00E26F0E" w:rsidP="00E26F0E">
      <w:r w:rsidRPr="00E26F0E">
        <w:t xml:space="preserve">The written assignment must be </w:t>
      </w:r>
      <w:r w:rsidRPr="00E26F0E">
        <w:rPr>
          <w:i/>
        </w:rPr>
        <w:t>completed</w:t>
      </w:r>
      <w:r w:rsidRPr="00E26F0E">
        <w:t xml:space="preserve"> before submitting it to Kaplan Professional Education. Incomplete written assignments will be returned to you unmarked. </w:t>
      </w:r>
    </w:p>
    <w:p w:rsidR="00E26F0E" w:rsidRPr="00E26F0E" w:rsidRDefault="00E26F0E" w:rsidP="00E26F0E">
      <w:pPr>
        <w:rPr>
          <w:szCs w:val="22"/>
          <w:lang w:val="en-US" w:eastAsia="en-AU"/>
        </w:rPr>
      </w:pPr>
      <w:r w:rsidRPr="00E26F0E">
        <w:rPr>
          <w:lang w:val="en-US"/>
        </w:rPr>
        <w:t xml:space="preserve">When you submit your written and oral assignment in KapLearn, the </w:t>
      </w:r>
      <w:r w:rsidRPr="00E26F0E">
        <w:rPr>
          <w:i/>
          <w:iCs/>
          <w:lang w:val="en-US"/>
        </w:rPr>
        <w:t>File submissions</w:t>
      </w:r>
      <w:r w:rsidRPr="00E26F0E">
        <w:rPr>
          <w:lang w:val="en-US"/>
        </w:rPr>
        <w:t xml:space="preserve"> box will list the maximum size for new files and the maximum number of attachments.</w:t>
      </w:r>
    </w:p>
    <w:p w:rsidR="00E26F0E" w:rsidRPr="00E26F0E" w:rsidRDefault="00E26F0E" w:rsidP="00E26F0E">
      <w:r w:rsidRPr="00E26F0E">
        <w:t xml:space="preserve">Once you submit your written assignment for marking you will be unable to make any further changes to it. </w:t>
      </w:r>
    </w:p>
    <w:p w:rsidR="00E26F0E" w:rsidRPr="00E26F0E" w:rsidRDefault="00E26F0E" w:rsidP="00E26F0E">
      <w:r w:rsidRPr="00E26F0E">
        <w:t>You are able to submit your written assignment earlier than the deadline if you are confident you have completed all parts and have prepared a quality submission.</w:t>
      </w:r>
    </w:p>
    <w:p w:rsidR="00E26F0E" w:rsidRPr="00E26F0E" w:rsidRDefault="00E26F0E" w:rsidP="00E26F0E">
      <w:r w:rsidRPr="00E26F0E">
        <w:t xml:space="preserve">Please refer to the </w:t>
      </w:r>
      <w:r w:rsidRPr="00E26F0E">
        <w:rPr>
          <w:b/>
        </w:rPr>
        <w:t>Assignment submission/resubmission instructions (pdf)</w:t>
      </w:r>
      <w:r w:rsidRPr="00E26F0E">
        <w:t xml:space="preserve"> in the Assessment section of KapLearn for details on how to submit your written assignment.</w:t>
      </w:r>
    </w:p>
    <w:p w:rsidR="007E0500" w:rsidRDefault="00E26F0E" w:rsidP="00E26F0E">
      <w:r w:rsidRPr="00E26F0E">
        <w:rPr>
          <w:b/>
        </w:rPr>
        <w:t xml:space="preserve">Your </w:t>
      </w:r>
      <w:r w:rsidRPr="00E26F0E">
        <w:rPr>
          <w:b/>
          <w:i/>
        </w:rPr>
        <w:t>Written Assignment and Oral Assignment</w:t>
      </w:r>
      <w:r w:rsidRPr="00E26F0E">
        <w:rPr>
          <w:b/>
        </w:rPr>
        <w:t xml:space="preserve"> must be submitted together on or before your due date. Please check KapLearn for the due date.</w:t>
      </w:r>
    </w:p>
    <w:p w:rsidR="007E0500" w:rsidRDefault="007E0500" w:rsidP="007E0500">
      <w:pPr>
        <w:pStyle w:val="sh"/>
      </w:pPr>
      <w:r>
        <w:t>The assignment marking process</w:t>
      </w:r>
    </w:p>
    <w:p w:rsidR="00E26F0E" w:rsidRPr="00E26F0E" w:rsidRDefault="00E26F0E" w:rsidP="00E26F0E">
      <w:r w:rsidRPr="00E26F0E">
        <w:t xml:space="preserve">You have 26 weeks from the date of your enrolment in this subject to submit your completed assignment. </w:t>
      </w:r>
    </w:p>
    <w:p w:rsidR="00E26F0E" w:rsidRPr="00E26F0E" w:rsidRDefault="00E26F0E" w:rsidP="00E26F0E">
      <w:r w:rsidRPr="00E26F0E">
        <w:t>If you reach the end of your initial enrolment period and have been deemed Not Yet Competent in one or more assessment items, then an additional 4 weeks will be granted, provided you attempted all assessment tasks during the initial enrolment period.</w:t>
      </w:r>
    </w:p>
    <w:p w:rsidR="00E26F0E" w:rsidRPr="00E26F0E" w:rsidRDefault="00E26F0E" w:rsidP="00E26F0E">
      <w:r w:rsidRPr="00E26F0E">
        <w:t>Your assessor will mark your written and oral assignment and return it to you in the</w:t>
      </w:r>
      <w:r w:rsidR="00192A30">
        <w:t xml:space="preserve"> Certificate IV in Finance </w:t>
      </w:r>
      <w:r w:rsidRPr="00E26F0E">
        <w:t>and Mortgage Broking (CIVMBv4) subject room in KapLearn under the ‘Assessment’ tab.</w:t>
      </w:r>
    </w:p>
    <w:p w:rsidR="00496781" w:rsidRDefault="00496781" w:rsidP="00496781">
      <w:pPr>
        <w:pStyle w:val="sh"/>
        <w:rPr>
          <w:rFonts w:asciiTheme="minorHAnsi" w:hAnsiTheme="minorHAnsi"/>
          <w:lang w:val="en-US"/>
        </w:rPr>
      </w:pPr>
      <w:r>
        <w:rPr>
          <w:lang w:val="en-US"/>
        </w:rPr>
        <w:t>Make a reasonable attempt</w:t>
      </w:r>
    </w:p>
    <w:p w:rsidR="00496781" w:rsidRDefault="00496781" w:rsidP="00496781">
      <w:r>
        <w:t xml:space="preserve">You must demonstrate that you have made a reasonable attempt to answer all of the questions in your assignment. Failure to do so will mean that your assignment will not be accepted for marking; therefore you will not receive the benefit of feedback on your submission. </w:t>
      </w:r>
    </w:p>
    <w:p w:rsidR="00496781" w:rsidRDefault="00496781" w:rsidP="00496781">
      <w:r>
        <w:t xml:space="preserve">If you do not meet these requirements, you will be notified. You will then have until your submission deadline to submit your </w:t>
      </w:r>
      <w:r>
        <w:rPr>
          <w:i/>
          <w:iCs/>
        </w:rPr>
        <w:t>completed</w:t>
      </w:r>
      <w:r>
        <w:t xml:space="preserve"> assignment.</w:t>
      </w:r>
    </w:p>
    <w:p w:rsidR="00812774" w:rsidRPr="0058358E" w:rsidRDefault="00812774" w:rsidP="00E26F0E">
      <w:pPr>
        <w:pStyle w:val="0sh"/>
      </w:pPr>
      <w:r w:rsidRPr="008A5F1A">
        <w:lastRenderedPageBreak/>
        <w:t>How your</w:t>
      </w:r>
      <w:r w:rsidR="00E26F0E">
        <w:t xml:space="preserve"> written </w:t>
      </w:r>
      <w:r w:rsidRPr="008A5F1A">
        <w:t>assignment is graded</w:t>
      </w:r>
    </w:p>
    <w:p w:rsidR="00812774" w:rsidRDefault="00812774" w:rsidP="00812774">
      <w:r>
        <w:t>Assignment tasks are used to determine your ‘competence’ in demonstrating the required knowledge and/or skills for each subject. As a result, you will be graded as either competent or not yet competent.</w:t>
      </w:r>
    </w:p>
    <w:p w:rsidR="00812774" w:rsidRDefault="00812774" w:rsidP="00812774">
      <w:r>
        <w:t>Your assessor will follow the below process when marking your assignment:</w:t>
      </w:r>
    </w:p>
    <w:p w:rsidR="00812774" w:rsidRDefault="00812774" w:rsidP="00812774">
      <w:pPr>
        <w:pStyle w:val="ind1"/>
      </w:pPr>
      <w:r>
        <w:t>•</w:t>
      </w:r>
      <w:r>
        <w:tab/>
        <w:t xml:space="preserve">Assess your responses to each question, and sub-parts if applicable, and then determine whether you have demonstrated competence in each question. </w:t>
      </w:r>
    </w:p>
    <w:p w:rsidR="00812774" w:rsidRDefault="00812774" w:rsidP="00812774">
      <w:pPr>
        <w:pStyle w:val="ind1"/>
      </w:pPr>
      <w:r>
        <w:t>•</w:t>
      </w:r>
      <w:r>
        <w:tab/>
        <w:t>Determine if, on a holistic basis, your responses to the questions have demonstrated overall competence.</w:t>
      </w:r>
    </w:p>
    <w:p w:rsidR="00E26F0E" w:rsidRPr="00C92368" w:rsidRDefault="00E26F0E" w:rsidP="00E26F0E">
      <w:pPr>
        <w:rPr>
          <w:b/>
        </w:rPr>
      </w:pPr>
      <w:bookmarkStart w:id="2" w:name="_Hlk505515553"/>
      <w:r w:rsidRPr="00C92368">
        <w:rPr>
          <w:b/>
        </w:rPr>
        <w:t>You must be deemed competent in all assessment items in order to be awarded your qualification, including demonstrating competency in:</w:t>
      </w:r>
    </w:p>
    <w:p w:rsidR="00E26F0E" w:rsidRPr="00C92368" w:rsidRDefault="00E26F0E" w:rsidP="00E26F0E">
      <w:pPr>
        <w:pStyle w:val="ind1"/>
        <w:rPr>
          <w:b/>
        </w:rPr>
      </w:pPr>
      <w:r w:rsidRPr="00C92368">
        <w:rPr>
          <w:b/>
          <w:lang w:val="en-AU"/>
        </w:rPr>
        <w:t>•</w:t>
      </w:r>
      <w:r w:rsidRPr="00C92368">
        <w:rPr>
          <w:b/>
          <w:lang w:val="en-AU"/>
        </w:rPr>
        <w:tab/>
        <w:t xml:space="preserve">all of the </w:t>
      </w:r>
      <w:r w:rsidRPr="00C92368">
        <w:rPr>
          <w:b/>
        </w:rPr>
        <w:t>exam questions</w:t>
      </w:r>
    </w:p>
    <w:p w:rsidR="00E26F0E" w:rsidRPr="00C92368" w:rsidRDefault="00E26F0E" w:rsidP="00E26F0E">
      <w:pPr>
        <w:pStyle w:val="ind1"/>
        <w:rPr>
          <w:b/>
          <w:lang w:val="en-AU"/>
        </w:rPr>
      </w:pPr>
      <w:r w:rsidRPr="00C92368">
        <w:rPr>
          <w:b/>
          <w:lang w:val="en-AU"/>
        </w:rPr>
        <w:t>•</w:t>
      </w:r>
      <w:r w:rsidRPr="00C92368">
        <w:rPr>
          <w:b/>
          <w:lang w:val="en-AU"/>
        </w:rPr>
        <w:tab/>
      </w:r>
      <w:r w:rsidRPr="00C92368">
        <w:rPr>
          <w:b/>
        </w:rPr>
        <w:t>the written</w:t>
      </w:r>
      <w:r w:rsidRPr="00C92368">
        <w:rPr>
          <w:b/>
          <w:lang w:val="en-AU"/>
        </w:rPr>
        <w:t xml:space="preserve"> and oral assignment.</w:t>
      </w:r>
    </w:p>
    <w:bookmarkEnd w:id="2"/>
    <w:p w:rsidR="007E0500" w:rsidRDefault="007E0500" w:rsidP="00C92368">
      <w:pPr>
        <w:pStyle w:val="sh"/>
      </w:pPr>
      <w:r>
        <w:t>‘Not yet competent’ and resubmissions</w:t>
      </w:r>
    </w:p>
    <w:p w:rsidR="00812774" w:rsidRDefault="00812774" w:rsidP="00812774">
      <w:r>
        <w:t>Should sections of your assignment be marked as ‘not yet competent’ you will be given an additional opportunity to amend your responses so that you can demonstrate your competency to the required level.</w:t>
      </w:r>
    </w:p>
    <w:p w:rsidR="00812774" w:rsidRDefault="00812774" w:rsidP="00812774">
      <w:r>
        <w:t xml:space="preserve">You must address the assessor’s feedback in your amended responses. You only need amend those sections where the assessor has determined you are ‘not yet competent’. </w:t>
      </w:r>
    </w:p>
    <w:p w:rsidR="00812774" w:rsidRDefault="00812774" w:rsidP="00812774">
      <w:r>
        <w:t xml:space="preserve">Make changes to your original submission. </w:t>
      </w:r>
      <w:r w:rsidRPr="00FA4416">
        <w:rPr>
          <w:b/>
          <w:color w:val="FF0000"/>
        </w:rPr>
        <w:t>Use a different text colour for your resubmission</w:t>
      </w:r>
      <w:r w:rsidRPr="00E764F6">
        <w:t>.</w:t>
      </w:r>
      <w:r>
        <w:t xml:space="preserve"> Your assessor will be in a better position to gauge the quality and nature of your changes. Ensure you leave your first assessor’s comments in your assignment, so your second assessor can see the instructions that were originally provided for you. </w:t>
      </w:r>
      <w:r w:rsidRPr="008A5F1A">
        <w:rPr>
          <w:b/>
        </w:rPr>
        <w:t>Do not change any comments made by a Kaplan assessor.</w:t>
      </w:r>
    </w:p>
    <w:p w:rsidR="007E0500" w:rsidRDefault="007E0500" w:rsidP="00496781">
      <w:pPr>
        <w:pStyle w:val="ssh"/>
      </w:pPr>
      <w:r>
        <w:t>Units of competency</w:t>
      </w:r>
    </w:p>
    <w:p w:rsidR="00C92368" w:rsidRPr="00C92368" w:rsidRDefault="00C92368" w:rsidP="00C92368">
      <w:r w:rsidRPr="00C92368">
        <w:t>This written assignment is your opportunity to demonstrate your competency against these units:</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7" w:type="dxa"/>
          <w:left w:w="57" w:type="dxa"/>
          <w:bottom w:w="57" w:type="dxa"/>
          <w:right w:w="57" w:type="dxa"/>
        </w:tblCellMar>
        <w:tblLook w:val="04A0" w:firstRow="1" w:lastRow="0" w:firstColumn="1" w:lastColumn="0" w:noHBand="0" w:noVBand="1"/>
      </w:tblPr>
      <w:tblGrid>
        <w:gridCol w:w="1702"/>
        <w:gridCol w:w="7931"/>
      </w:tblGrid>
      <w:tr w:rsidR="00C92368" w:rsidRPr="00AC1DC4" w:rsidTr="00192A30">
        <w:tc>
          <w:tcPr>
            <w:tcW w:w="1702" w:type="dxa"/>
            <w:vAlign w:val="center"/>
          </w:tcPr>
          <w:p w:rsidR="00C92368" w:rsidRPr="00AC1DC4" w:rsidRDefault="00C92368" w:rsidP="00AC1DC4">
            <w:pPr>
              <w:pStyle w:val="tt"/>
              <w:rPr>
                <w:szCs w:val="18"/>
              </w:rPr>
            </w:pPr>
            <w:r w:rsidRPr="00AC1DC4">
              <w:rPr>
                <w:szCs w:val="18"/>
              </w:rPr>
              <w:t xml:space="preserve">FNSCRD301 </w:t>
            </w:r>
          </w:p>
        </w:tc>
        <w:tc>
          <w:tcPr>
            <w:tcW w:w="7931" w:type="dxa"/>
            <w:vAlign w:val="center"/>
          </w:tcPr>
          <w:p w:rsidR="00C92368" w:rsidRPr="00AC1DC4" w:rsidRDefault="00C92368" w:rsidP="00AC1DC4">
            <w:pPr>
              <w:pStyle w:val="tt"/>
              <w:rPr>
                <w:szCs w:val="18"/>
              </w:rPr>
            </w:pPr>
            <w:r w:rsidRPr="00AC1DC4">
              <w:rPr>
                <w:szCs w:val="18"/>
              </w:rPr>
              <w:t xml:space="preserve">Process applications for credit </w:t>
            </w:r>
          </w:p>
        </w:tc>
      </w:tr>
      <w:tr w:rsidR="00C92368" w:rsidRPr="00AC1DC4" w:rsidTr="00192A30">
        <w:tc>
          <w:tcPr>
            <w:tcW w:w="1702" w:type="dxa"/>
            <w:vAlign w:val="center"/>
          </w:tcPr>
          <w:p w:rsidR="00C92368" w:rsidRPr="00AC1DC4" w:rsidRDefault="00C92368" w:rsidP="00AC1DC4">
            <w:pPr>
              <w:pStyle w:val="tt"/>
              <w:rPr>
                <w:szCs w:val="18"/>
              </w:rPr>
            </w:pPr>
            <w:r w:rsidRPr="00AC1DC4">
              <w:rPr>
                <w:szCs w:val="18"/>
              </w:rPr>
              <w:t xml:space="preserve">FNSFMB401 </w:t>
            </w:r>
          </w:p>
        </w:tc>
        <w:tc>
          <w:tcPr>
            <w:tcW w:w="7931" w:type="dxa"/>
            <w:vAlign w:val="center"/>
          </w:tcPr>
          <w:p w:rsidR="00C92368" w:rsidRPr="00AC1DC4" w:rsidRDefault="00C92368" w:rsidP="00AC1DC4">
            <w:pPr>
              <w:pStyle w:val="tt"/>
              <w:rPr>
                <w:szCs w:val="18"/>
              </w:rPr>
            </w:pPr>
            <w:r w:rsidRPr="00AC1DC4">
              <w:rPr>
                <w:szCs w:val="18"/>
              </w:rPr>
              <w:t xml:space="preserve">Prepare a loan application on behalf of finance or mortgage broking clients </w:t>
            </w:r>
          </w:p>
        </w:tc>
      </w:tr>
      <w:tr w:rsidR="00C92368" w:rsidRPr="00AC1DC4" w:rsidTr="00192A30">
        <w:tc>
          <w:tcPr>
            <w:tcW w:w="1702" w:type="dxa"/>
            <w:vAlign w:val="center"/>
          </w:tcPr>
          <w:p w:rsidR="00C92368" w:rsidRPr="00AC1DC4" w:rsidRDefault="00C92368" w:rsidP="00AC1DC4">
            <w:pPr>
              <w:pStyle w:val="tt"/>
              <w:rPr>
                <w:szCs w:val="18"/>
              </w:rPr>
            </w:pPr>
            <w:r w:rsidRPr="00AC1DC4">
              <w:rPr>
                <w:szCs w:val="18"/>
              </w:rPr>
              <w:t xml:space="preserve">FNSFMB402 </w:t>
            </w:r>
          </w:p>
        </w:tc>
        <w:tc>
          <w:tcPr>
            <w:tcW w:w="7931" w:type="dxa"/>
            <w:vAlign w:val="center"/>
          </w:tcPr>
          <w:p w:rsidR="00C92368" w:rsidRPr="00AC1DC4" w:rsidRDefault="00C92368" w:rsidP="00AC1DC4">
            <w:pPr>
              <w:pStyle w:val="tt"/>
              <w:rPr>
                <w:szCs w:val="18"/>
              </w:rPr>
            </w:pPr>
            <w:r w:rsidRPr="00AC1DC4">
              <w:rPr>
                <w:szCs w:val="18"/>
              </w:rPr>
              <w:t xml:space="preserve">Identify client needs for broking services </w:t>
            </w:r>
          </w:p>
        </w:tc>
      </w:tr>
      <w:tr w:rsidR="00C92368" w:rsidRPr="00AC1DC4" w:rsidTr="00192A30">
        <w:tc>
          <w:tcPr>
            <w:tcW w:w="1702" w:type="dxa"/>
            <w:vAlign w:val="center"/>
          </w:tcPr>
          <w:p w:rsidR="00C92368" w:rsidRPr="00AC1DC4" w:rsidRDefault="00C92368" w:rsidP="00AC1DC4">
            <w:pPr>
              <w:pStyle w:val="tt"/>
              <w:rPr>
                <w:szCs w:val="18"/>
              </w:rPr>
            </w:pPr>
            <w:r w:rsidRPr="00AC1DC4">
              <w:rPr>
                <w:szCs w:val="18"/>
              </w:rPr>
              <w:t xml:space="preserve">FNSFMB403 </w:t>
            </w:r>
          </w:p>
        </w:tc>
        <w:tc>
          <w:tcPr>
            <w:tcW w:w="7931" w:type="dxa"/>
            <w:vAlign w:val="center"/>
          </w:tcPr>
          <w:p w:rsidR="00C92368" w:rsidRPr="00AC1DC4" w:rsidRDefault="00C92368" w:rsidP="00AC1DC4">
            <w:pPr>
              <w:pStyle w:val="tt"/>
              <w:rPr>
                <w:szCs w:val="18"/>
              </w:rPr>
            </w:pPr>
            <w:r w:rsidRPr="00AC1DC4">
              <w:rPr>
                <w:szCs w:val="18"/>
              </w:rPr>
              <w:t xml:space="preserve">Present broking options to client </w:t>
            </w:r>
          </w:p>
        </w:tc>
      </w:tr>
      <w:tr w:rsidR="00C92368" w:rsidRPr="00AC1DC4" w:rsidTr="00192A30">
        <w:tc>
          <w:tcPr>
            <w:tcW w:w="1702" w:type="dxa"/>
            <w:vAlign w:val="center"/>
          </w:tcPr>
          <w:p w:rsidR="00C92368" w:rsidRPr="00AC1DC4" w:rsidRDefault="00C92368" w:rsidP="00AC1DC4">
            <w:pPr>
              <w:pStyle w:val="tt"/>
              <w:rPr>
                <w:szCs w:val="18"/>
              </w:rPr>
            </w:pPr>
            <w:r w:rsidRPr="00AC1DC4">
              <w:rPr>
                <w:szCs w:val="18"/>
              </w:rPr>
              <w:t xml:space="preserve">FNSFMK505 </w:t>
            </w:r>
          </w:p>
        </w:tc>
        <w:tc>
          <w:tcPr>
            <w:tcW w:w="7931" w:type="dxa"/>
            <w:vAlign w:val="center"/>
          </w:tcPr>
          <w:p w:rsidR="00C92368" w:rsidRPr="00AC1DC4" w:rsidRDefault="00C92368" w:rsidP="00AC1DC4">
            <w:pPr>
              <w:pStyle w:val="tt"/>
              <w:rPr>
                <w:szCs w:val="18"/>
              </w:rPr>
            </w:pPr>
            <w:r w:rsidRPr="00AC1DC4">
              <w:rPr>
                <w:szCs w:val="18"/>
              </w:rPr>
              <w:t xml:space="preserve">Comply with financial services legislation and industry codes of practice </w:t>
            </w:r>
          </w:p>
        </w:tc>
      </w:tr>
      <w:tr w:rsidR="00C92368" w:rsidRPr="00AC1DC4" w:rsidTr="00192A30">
        <w:tc>
          <w:tcPr>
            <w:tcW w:w="1702" w:type="dxa"/>
            <w:vAlign w:val="center"/>
          </w:tcPr>
          <w:p w:rsidR="00C92368" w:rsidRPr="00AC1DC4" w:rsidRDefault="00C92368" w:rsidP="00AC1DC4">
            <w:pPr>
              <w:pStyle w:val="tt"/>
              <w:rPr>
                <w:szCs w:val="18"/>
              </w:rPr>
            </w:pPr>
            <w:r w:rsidRPr="00AC1DC4">
              <w:rPr>
                <w:szCs w:val="18"/>
              </w:rPr>
              <w:t xml:space="preserve">FNSINC401 </w:t>
            </w:r>
          </w:p>
        </w:tc>
        <w:tc>
          <w:tcPr>
            <w:tcW w:w="7931" w:type="dxa"/>
            <w:vAlign w:val="center"/>
          </w:tcPr>
          <w:p w:rsidR="00C92368" w:rsidRPr="00AC1DC4" w:rsidRDefault="00C92368" w:rsidP="00AC1DC4">
            <w:pPr>
              <w:pStyle w:val="tt"/>
              <w:rPr>
                <w:szCs w:val="18"/>
              </w:rPr>
            </w:pPr>
            <w:r w:rsidRPr="00AC1DC4">
              <w:rPr>
                <w:szCs w:val="18"/>
              </w:rPr>
              <w:t xml:space="preserve">Apply principles of professional practice to work in the financial services industry </w:t>
            </w:r>
          </w:p>
        </w:tc>
      </w:tr>
      <w:tr w:rsidR="00C92368" w:rsidRPr="00AC1DC4" w:rsidTr="00192A30">
        <w:tc>
          <w:tcPr>
            <w:tcW w:w="1702" w:type="dxa"/>
            <w:vAlign w:val="center"/>
          </w:tcPr>
          <w:p w:rsidR="00C92368" w:rsidRPr="00AC1DC4" w:rsidRDefault="00C92368" w:rsidP="00AC1DC4">
            <w:pPr>
              <w:pStyle w:val="tt"/>
              <w:rPr>
                <w:szCs w:val="18"/>
              </w:rPr>
            </w:pPr>
            <w:r w:rsidRPr="00AC1DC4">
              <w:rPr>
                <w:szCs w:val="18"/>
              </w:rPr>
              <w:t xml:space="preserve">FNSINC402 </w:t>
            </w:r>
          </w:p>
        </w:tc>
        <w:tc>
          <w:tcPr>
            <w:tcW w:w="7931" w:type="dxa"/>
            <w:vAlign w:val="center"/>
          </w:tcPr>
          <w:p w:rsidR="00C92368" w:rsidRPr="00AC1DC4" w:rsidRDefault="00C92368" w:rsidP="00AC1DC4">
            <w:pPr>
              <w:pStyle w:val="tt"/>
              <w:rPr>
                <w:szCs w:val="18"/>
              </w:rPr>
            </w:pPr>
            <w:r w:rsidRPr="00AC1DC4">
              <w:rPr>
                <w:szCs w:val="18"/>
              </w:rPr>
              <w:t xml:space="preserve">Develop and maintain in-depth knowledge of products and services used by an organisation or sector </w:t>
            </w:r>
          </w:p>
        </w:tc>
      </w:tr>
      <w:tr w:rsidR="00C92368" w:rsidRPr="00AC1DC4" w:rsidTr="00192A30">
        <w:tc>
          <w:tcPr>
            <w:tcW w:w="1702" w:type="dxa"/>
            <w:vAlign w:val="center"/>
          </w:tcPr>
          <w:p w:rsidR="00C92368" w:rsidRPr="00AC1DC4" w:rsidRDefault="00C92368" w:rsidP="00AC1DC4">
            <w:pPr>
              <w:pStyle w:val="tt"/>
              <w:rPr>
                <w:szCs w:val="18"/>
              </w:rPr>
            </w:pPr>
            <w:r w:rsidRPr="00AC1DC4">
              <w:rPr>
                <w:szCs w:val="18"/>
              </w:rPr>
              <w:t xml:space="preserve">BSBITU306 </w:t>
            </w:r>
          </w:p>
        </w:tc>
        <w:tc>
          <w:tcPr>
            <w:tcW w:w="7931" w:type="dxa"/>
            <w:vAlign w:val="center"/>
          </w:tcPr>
          <w:p w:rsidR="00C92368" w:rsidRPr="00AC1DC4" w:rsidRDefault="00C92368" w:rsidP="00AC1DC4">
            <w:pPr>
              <w:pStyle w:val="tt"/>
              <w:rPr>
                <w:szCs w:val="18"/>
              </w:rPr>
            </w:pPr>
            <w:r w:rsidRPr="00AC1DC4">
              <w:rPr>
                <w:szCs w:val="18"/>
              </w:rPr>
              <w:t xml:space="preserve">Design and produce business documents </w:t>
            </w:r>
          </w:p>
        </w:tc>
      </w:tr>
      <w:tr w:rsidR="00C92368" w:rsidRPr="00AC1DC4" w:rsidTr="00192A30">
        <w:tc>
          <w:tcPr>
            <w:tcW w:w="1702" w:type="dxa"/>
            <w:vAlign w:val="center"/>
          </w:tcPr>
          <w:p w:rsidR="00C92368" w:rsidRPr="00AC1DC4" w:rsidRDefault="00C92368" w:rsidP="00AC1DC4">
            <w:pPr>
              <w:pStyle w:val="tt"/>
              <w:rPr>
                <w:szCs w:val="18"/>
              </w:rPr>
            </w:pPr>
            <w:r w:rsidRPr="00AC1DC4">
              <w:rPr>
                <w:szCs w:val="18"/>
              </w:rPr>
              <w:t xml:space="preserve">BSBCUS301 </w:t>
            </w:r>
          </w:p>
        </w:tc>
        <w:tc>
          <w:tcPr>
            <w:tcW w:w="7931" w:type="dxa"/>
            <w:vAlign w:val="center"/>
          </w:tcPr>
          <w:p w:rsidR="00C92368" w:rsidRPr="00AC1DC4" w:rsidRDefault="00C92368" w:rsidP="00AC1DC4">
            <w:pPr>
              <w:pStyle w:val="tt"/>
              <w:rPr>
                <w:szCs w:val="18"/>
              </w:rPr>
            </w:pPr>
            <w:r w:rsidRPr="00AC1DC4">
              <w:rPr>
                <w:szCs w:val="18"/>
              </w:rPr>
              <w:t xml:space="preserve">Deliver and monitor a services to customers </w:t>
            </w:r>
          </w:p>
        </w:tc>
      </w:tr>
      <w:tr w:rsidR="00C92368" w:rsidRPr="00AC1DC4" w:rsidTr="00192A30">
        <w:tc>
          <w:tcPr>
            <w:tcW w:w="1702" w:type="dxa"/>
            <w:vAlign w:val="center"/>
          </w:tcPr>
          <w:p w:rsidR="00C92368" w:rsidRPr="00AC1DC4" w:rsidRDefault="00C92368" w:rsidP="00AC1DC4">
            <w:pPr>
              <w:pStyle w:val="tt"/>
              <w:rPr>
                <w:szCs w:val="18"/>
              </w:rPr>
            </w:pPr>
            <w:r w:rsidRPr="00AC1DC4">
              <w:rPr>
                <w:szCs w:val="18"/>
              </w:rPr>
              <w:t xml:space="preserve">BSBCUS402 </w:t>
            </w:r>
          </w:p>
        </w:tc>
        <w:tc>
          <w:tcPr>
            <w:tcW w:w="7931" w:type="dxa"/>
            <w:vAlign w:val="center"/>
          </w:tcPr>
          <w:p w:rsidR="00C92368" w:rsidRPr="00AC1DC4" w:rsidRDefault="00C92368" w:rsidP="00AC1DC4">
            <w:pPr>
              <w:pStyle w:val="tt"/>
              <w:rPr>
                <w:szCs w:val="18"/>
              </w:rPr>
            </w:pPr>
            <w:r w:rsidRPr="00AC1DC4">
              <w:rPr>
                <w:szCs w:val="18"/>
              </w:rPr>
              <w:t xml:space="preserve">Address customer needs </w:t>
            </w:r>
          </w:p>
        </w:tc>
      </w:tr>
      <w:tr w:rsidR="00C92368" w:rsidRPr="00AC1DC4" w:rsidTr="00192A30">
        <w:tc>
          <w:tcPr>
            <w:tcW w:w="1702" w:type="dxa"/>
            <w:vAlign w:val="center"/>
          </w:tcPr>
          <w:p w:rsidR="00C92368" w:rsidRPr="00AC1DC4" w:rsidRDefault="00C92368" w:rsidP="00AC1DC4">
            <w:pPr>
              <w:pStyle w:val="tt"/>
              <w:rPr>
                <w:szCs w:val="18"/>
              </w:rPr>
            </w:pPr>
            <w:r w:rsidRPr="00AC1DC4">
              <w:rPr>
                <w:szCs w:val="18"/>
              </w:rPr>
              <w:t>FNSSAM403</w:t>
            </w:r>
          </w:p>
        </w:tc>
        <w:tc>
          <w:tcPr>
            <w:tcW w:w="7931" w:type="dxa"/>
            <w:vAlign w:val="center"/>
          </w:tcPr>
          <w:p w:rsidR="00C92368" w:rsidRPr="00AC1DC4" w:rsidRDefault="00C92368" w:rsidP="00AC1DC4">
            <w:pPr>
              <w:pStyle w:val="tt"/>
              <w:rPr>
                <w:szCs w:val="18"/>
              </w:rPr>
            </w:pPr>
            <w:r w:rsidRPr="00AC1DC4">
              <w:rPr>
                <w:szCs w:val="18"/>
              </w:rPr>
              <w:t xml:space="preserve">Prospect for new clients </w:t>
            </w:r>
          </w:p>
        </w:tc>
      </w:tr>
      <w:tr w:rsidR="00C92368" w:rsidRPr="00AC1DC4" w:rsidTr="00192A30">
        <w:tc>
          <w:tcPr>
            <w:tcW w:w="1702" w:type="dxa"/>
            <w:vAlign w:val="center"/>
          </w:tcPr>
          <w:p w:rsidR="00C92368" w:rsidRPr="00AC1DC4" w:rsidRDefault="00C92368" w:rsidP="00AC1DC4">
            <w:pPr>
              <w:pStyle w:val="tt"/>
              <w:rPr>
                <w:szCs w:val="18"/>
              </w:rPr>
            </w:pPr>
            <w:r w:rsidRPr="00AC1DC4">
              <w:rPr>
                <w:szCs w:val="18"/>
              </w:rPr>
              <w:t xml:space="preserve">FNSFMB501 </w:t>
            </w:r>
          </w:p>
        </w:tc>
        <w:tc>
          <w:tcPr>
            <w:tcW w:w="7931" w:type="dxa"/>
            <w:vAlign w:val="center"/>
          </w:tcPr>
          <w:p w:rsidR="00C92368" w:rsidRPr="00AC1DC4" w:rsidRDefault="00C92368" w:rsidP="00AC1DC4">
            <w:pPr>
              <w:pStyle w:val="tt"/>
              <w:rPr>
                <w:szCs w:val="18"/>
              </w:rPr>
            </w:pPr>
            <w:r w:rsidRPr="00AC1DC4">
              <w:rPr>
                <w:szCs w:val="18"/>
              </w:rPr>
              <w:t xml:space="preserve">Settle applications and loan arrangements in the finance and mortgage broking industry </w:t>
            </w:r>
          </w:p>
        </w:tc>
      </w:tr>
    </w:tbl>
    <w:p w:rsidR="00C92368" w:rsidRPr="00C92368" w:rsidRDefault="00C92368" w:rsidP="00C92368">
      <w:pPr>
        <w:rPr>
          <w:lang w:val="en-US"/>
        </w:rPr>
      </w:pPr>
      <w:bookmarkStart w:id="3" w:name="_Hlk505512892"/>
      <w:r w:rsidRPr="00C92368">
        <w:rPr>
          <w:lang w:val="en-US"/>
        </w:rPr>
        <w:t xml:space="preserve">Note that the </w:t>
      </w:r>
      <w:r w:rsidRPr="00C92368">
        <w:rPr>
          <w:i/>
          <w:lang w:val="en-US"/>
        </w:rPr>
        <w:t>Written and Oral Assignment</w:t>
      </w:r>
      <w:r w:rsidRPr="00C92368">
        <w:rPr>
          <w:lang w:val="en-US"/>
        </w:rPr>
        <w:t xml:space="preserve"> is one of two assessments required to meet the requirements of the units of competency.</w:t>
      </w:r>
    </w:p>
    <w:bookmarkEnd w:id="3"/>
    <w:p w:rsidR="007E0500" w:rsidRPr="00C92368" w:rsidRDefault="007E0500" w:rsidP="004D517A">
      <w:pPr>
        <w:pStyle w:val="sh"/>
      </w:pPr>
      <w:r w:rsidRPr="00C92368">
        <w:lastRenderedPageBreak/>
        <w:t>We are here to help</w:t>
      </w:r>
    </w:p>
    <w:p w:rsidR="007E0500" w:rsidRPr="00C92368" w:rsidRDefault="00C92368" w:rsidP="00B215CB">
      <w:pPr>
        <w:keepNext/>
      </w:pPr>
      <w:r w:rsidRPr="00C92368">
        <w:t>If you have any questions about this written assignment you can post your query at the ‘Ask your Tutor’ forum in your subject room. You can expect an answer within 24 hours of your posting from one of our technical advisers or student support staff.</w:t>
      </w:r>
    </w:p>
    <w:p w:rsidR="00A448B0" w:rsidRDefault="00B36C6B" w:rsidP="00B36C6B">
      <w:pPr>
        <w:pStyle w:val="0mhindent"/>
      </w:pPr>
      <w:r w:rsidRPr="00B36C6B">
        <w:lastRenderedPageBreak/>
        <w:t>Section 1: Case study 1 — Philip and Jennifer Brown</w:t>
      </w:r>
    </w:p>
    <w:p w:rsidR="003A2110" w:rsidRPr="00C64983" w:rsidRDefault="003A2110" w:rsidP="00AC1DC4">
      <w:pPr>
        <w:pStyle w:val="sh"/>
      </w:pPr>
      <w:r w:rsidRPr="00C64983">
        <w:t>Background</w:t>
      </w:r>
    </w:p>
    <w:p w:rsidR="003A2110" w:rsidRPr="00C64983" w:rsidRDefault="003A2110" w:rsidP="003A2110">
      <w:r>
        <w:t>Philip and Jennifer Brown</w:t>
      </w:r>
      <w:r w:rsidRPr="00C64983">
        <w:t xml:space="preserve"> are a young couple about to buy their first home. They have been married for </w:t>
      </w:r>
      <w:r>
        <w:t>five</w:t>
      </w:r>
      <w:r w:rsidR="00AC1DC4">
        <w:t> </w:t>
      </w:r>
      <w:r w:rsidRPr="00C64983">
        <w:t>years and during that time have rented an apartment while saving for their own home.</w:t>
      </w:r>
      <w:r>
        <w:t xml:space="preserve"> </w:t>
      </w:r>
    </w:p>
    <w:p w:rsidR="003A2110" w:rsidRDefault="003A2110" w:rsidP="003A2110">
      <w:pPr>
        <w:pStyle w:val="CommentText"/>
      </w:pPr>
      <w:r w:rsidRPr="008611A2">
        <w:rPr>
          <w:sz w:val="22"/>
          <w:szCs w:val="22"/>
        </w:rPr>
        <w:t xml:space="preserve">Following a personal referral from Glenn Brown, Philip’s brother you have already had a first meeting with Philip and Jennifer to discuss their objectives and needs. They admitted they have little time to do much research of lenders, have limited knowledge of the loan products available and </w:t>
      </w:r>
      <w:r w:rsidR="00AC1DC4">
        <w:rPr>
          <w:sz w:val="22"/>
          <w:szCs w:val="22"/>
        </w:rPr>
        <w:t xml:space="preserve">have approached you </w:t>
      </w:r>
      <w:r w:rsidRPr="008611A2">
        <w:rPr>
          <w:sz w:val="22"/>
          <w:szCs w:val="22"/>
        </w:rPr>
        <w:t>to guide them through the process as they are confused.</w:t>
      </w:r>
    </w:p>
    <w:p w:rsidR="003A2110" w:rsidRDefault="00617E16" w:rsidP="003A2110">
      <w:pPr>
        <w:keepNext/>
      </w:pPr>
      <w:r w:rsidRPr="00617E16">
        <w:t>During (and subsequent) to your first meeting, Philip and Jennifer have provided the basic information documents — pay slips, tax returns, bank statements, property details for review/verification. You have now undertaken your preliminary assessment and need to discuss and present to them the proposal covering the options and your recommendations. It is important to get the proposal moving quickly,</w:t>
      </w:r>
      <w:r>
        <w:t xml:space="preserve"> as the </w:t>
      </w:r>
      <w:r w:rsidRPr="00617E16">
        <w:t>agent has indicated other parties are interested in the property.</w:t>
      </w:r>
    </w:p>
    <w:p w:rsidR="003A2110" w:rsidRPr="00C64983" w:rsidRDefault="003A2110" w:rsidP="003A2110">
      <w:r w:rsidRPr="00343F3F">
        <w:t xml:space="preserve">They have been looking at properties for the </w:t>
      </w:r>
      <w:r>
        <w:t xml:space="preserve">past </w:t>
      </w:r>
      <w:r w:rsidRPr="00343F3F">
        <w:t xml:space="preserve">three months and have found </w:t>
      </w:r>
      <w:r>
        <w:t>a 10 year old established apartment</w:t>
      </w:r>
      <w:r w:rsidRPr="00343F3F">
        <w:t xml:space="preserve"> that has really caught their eye,</w:t>
      </w:r>
      <w:r w:rsidRPr="00C64983">
        <w:t xml:space="preserve"> although the</w:t>
      </w:r>
      <w:r>
        <w:t>y have some concern over the</w:t>
      </w:r>
      <w:r w:rsidRPr="00C64983">
        <w:t xml:space="preserve"> kitchen</w:t>
      </w:r>
      <w:r>
        <w:t xml:space="preserve"> which requires</w:t>
      </w:r>
      <w:r w:rsidRPr="00C64983">
        <w:t xml:space="preserve"> </w:t>
      </w:r>
      <w:r>
        <w:t>some minor renovations</w:t>
      </w:r>
      <w:r w:rsidRPr="00C64983">
        <w:t>.</w:t>
      </w:r>
    </w:p>
    <w:p w:rsidR="003A2110" w:rsidRDefault="003A2110" w:rsidP="003A2110">
      <w:r w:rsidRPr="00C64983">
        <w:t>They have not paid a deposit at this stage</w:t>
      </w:r>
      <w:r>
        <w:t>, but the Real Estate Agent has provided some guidance on additional fees and charges</w:t>
      </w:r>
      <w:r w:rsidRPr="00C64983">
        <w:t>.</w:t>
      </w:r>
    </w:p>
    <w:p w:rsidR="003A2110" w:rsidRPr="00C64983" w:rsidRDefault="003A2110" w:rsidP="003A2110">
      <w:r w:rsidRPr="00C64983">
        <w:t>Following is a summary of the details of the property they wish to purchase, the couple’s financial and employment details, and the loan features they require.</w:t>
      </w:r>
    </w:p>
    <w:p w:rsidR="003A2110" w:rsidRPr="00C64983" w:rsidRDefault="003A2110" w:rsidP="003A2110">
      <w:pPr>
        <w:pStyle w:val="ssh"/>
      </w:pPr>
      <w:r w:rsidRPr="00C64983">
        <w:t>The property</w:t>
      </w:r>
    </w:p>
    <w:tbl>
      <w:tblPr>
        <w:tblW w:w="4454" w:type="pct"/>
        <w:tblBorders>
          <w:top w:val="single" w:sz="2" w:space="0" w:color="1B0069"/>
          <w:left w:val="single" w:sz="2" w:space="0" w:color="1B0069"/>
          <w:bottom w:val="single" w:sz="2" w:space="0" w:color="1B0069"/>
          <w:right w:val="single" w:sz="2" w:space="0" w:color="1B0069"/>
          <w:insideH w:val="single" w:sz="2" w:space="0" w:color="1B0069"/>
          <w:insideV w:val="single" w:sz="2" w:space="0" w:color="1B0069"/>
        </w:tblBorders>
        <w:tblLayout w:type="fixed"/>
        <w:tblCellMar>
          <w:top w:w="57" w:type="dxa"/>
          <w:left w:w="57" w:type="dxa"/>
          <w:bottom w:w="57" w:type="dxa"/>
          <w:right w:w="57" w:type="dxa"/>
        </w:tblCellMar>
        <w:tblLook w:val="0000" w:firstRow="0" w:lastRow="0" w:firstColumn="0" w:lastColumn="0" w:noHBand="0" w:noVBand="0"/>
      </w:tblPr>
      <w:tblGrid>
        <w:gridCol w:w="4121"/>
        <w:gridCol w:w="4460"/>
      </w:tblGrid>
      <w:tr w:rsidR="003A2110" w:rsidRPr="00AC1DC4" w:rsidTr="0023339F">
        <w:trPr>
          <w:cantSplit/>
        </w:trPr>
        <w:tc>
          <w:tcPr>
            <w:tcW w:w="2401" w:type="pct"/>
            <w:tcMar>
              <w:top w:w="85" w:type="dxa"/>
              <w:left w:w="85" w:type="dxa"/>
              <w:bottom w:w="57" w:type="dxa"/>
              <w:right w:w="85" w:type="dxa"/>
            </w:tcMar>
          </w:tcPr>
          <w:p w:rsidR="003A2110" w:rsidRPr="00AC1DC4" w:rsidRDefault="003A2110" w:rsidP="00AC1DC4">
            <w:pPr>
              <w:pStyle w:val="tt"/>
            </w:pPr>
            <w:r w:rsidRPr="00AC1DC4">
              <w:t>Address</w:t>
            </w:r>
          </w:p>
        </w:tc>
        <w:tc>
          <w:tcPr>
            <w:tcW w:w="2599" w:type="pct"/>
            <w:tcMar>
              <w:top w:w="85" w:type="dxa"/>
              <w:left w:w="85" w:type="dxa"/>
              <w:bottom w:w="57" w:type="dxa"/>
              <w:right w:w="85" w:type="dxa"/>
            </w:tcMar>
          </w:tcPr>
          <w:p w:rsidR="003A2110" w:rsidRPr="00AC1DC4" w:rsidRDefault="003A2110" w:rsidP="00AC1DC4">
            <w:pPr>
              <w:pStyle w:val="tt"/>
            </w:pPr>
            <w:r w:rsidRPr="00AC1DC4">
              <w:t>Unit 1, 92 Seaside Lane Edgartown (Your state)</w:t>
            </w:r>
          </w:p>
        </w:tc>
      </w:tr>
      <w:tr w:rsidR="003A2110" w:rsidRPr="00AC1DC4" w:rsidTr="0023339F">
        <w:trPr>
          <w:cantSplit/>
        </w:trPr>
        <w:tc>
          <w:tcPr>
            <w:tcW w:w="2401" w:type="pct"/>
            <w:tcMar>
              <w:top w:w="85" w:type="dxa"/>
              <w:left w:w="85" w:type="dxa"/>
              <w:bottom w:w="57" w:type="dxa"/>
              <w:right w:w="85" w:type="dxa"/>
            </w:tcMar>
          </w:tcPr>
          <w:p w:rsidR="003A2110" w:rsidRPr="00AC1DC4" w:rsidRDefault="003A2110" w:rsidP="00AC1DC4">
            <w:pPr>
              <w:pStyle w:val="tt"/>
            </w:pPr>
            <w:r w:rsidRPr="00AC1DC4">
              <w:t>Purchase price</w:t>
            </w:r>
          </w:p>
        </w:tc>
        <w:tc>
          <w:tcPr>
            <w:tcW w:w="2599" w:type="pct"/>
            <w:tcMar>
              <w:top w:w="85" w:type="dxa"/>
              <w:left w:w="85" w:type="dxa"/>
              <w:bottom w:w="57" w:type="dxa"/>
              <w:right w:w="85" w:type="dxa"/>
            </w:tcMar>
          </w:tcPr>
          <w:p w:rsidR="003A2110" w:rsidRPr="00AC1DC4" w:rsidRDefault="003A2110" w:rsidP="00AC1DC4">
            <w:pPr>
              <w:pStyle w:val="tt"/>
            </w:pPr>
            <w:r w:rsidRPr="00AC1DC4">
              <w:t>$490,000</w:t>
            </w:r>
          </w:p>
        </w:tc>
      </w:tr>
      <w:tr w:rsidR="003A2110" w:rsidRPr="00AC1DC4" w:rsidTr="0023339F">
        <w:trPr>
          <w:cantSplit/>
        </w:trPr>
        <w:tc>
          <w:tcPr>
            <w:tcW w:w="2401" w:type="pct"/>
            <w:tcMar>
              <w:top w:w="85" w:type="dxa"/>
              <w:left w:w="85" w:type="dxa"/>
              <w:bottom w:w="57" w:type="dxa"/>
              <w:right w:w="85" w:type="dxa"/>
            </w:tcMar>
          </w:tcPr>
          <w:p w:rsidR="003A2110" w:rsidRPr="00AC1DC4" w:rsidRDefault="003A2110" w:rsidP="00AC1DC4">
            <w:pPr>
              <w:pStyle w:val="tt"/>
            </w:pPr>
            <w:r w:rsidRPr="00AC1DC4">
              <w:t>Description</w:t>
            </w:r>
          </w:p>
        </w:tc>
        <w:tc>
          <w:tcPr>
            <w:tcW w:w="2599" w:type="pct"/>
            <w:tcMar>
              <w:top w:w="85" w:type="dxa"/>
              <w:left w:w="85" w:type="dxa"/>
              <w:bottom w:w="57" w:type="dxa"/>
              <w:right w:w="85" w:type="dxa"/>
            </w:tcMar>
          </w:tcPr>
          <w:p w:rsidR="003A2110" w:rsidRPr="00AC1DC4" w:rsidRDefault="003A2110" w:rsidP="00AC1DC4">
            <w:pPr>
              <w:pStyle w:val="tt"/>
            </w:pPr>
            <w:r w:rsidRPr="00AC1DC4">
              <w:t>2 bedroom, 2 bathroom Strata Title apartment</w:t>
            </w:r>
          </w:p>
        </w:tc>
      </w:tr>
      <w:tr w:rsidR="003A2110" w:rsidRPr="00AC1DC4" w:rsidTr="0023339F">
        <w:trPr>
          <w:cantSplit/>
        </w:trPr>
        <w:tc>
          <w:tcPr>
            <w:tcW w:w="2401" w:type="pct"/>
            <w:tcMar>
              <w:top w:w="85" w:type="dxa"/>
              <w:left w:w="85" w:type="dxa"/>
              <w:bottom w:w="57" w:type="dxa"/>
              <w:right w:w="85" w:type="dxa"/>
            </w:tcMar>
          </w:tcPr>
          <w:p w:rsidR="003A2110" w:rsidRPr="00AC1DC4" w:rsidRDefault="003A2110" w:rsidP="00AC1DC4">
            <w:pPr>
              <w:pStyle w:val="tt"/>
            </w:pPr>
            <w:r w:rsidRPr="00AC1DC4">
              <w:t>Agent details</w:t>
            </w:r>
          </w:p>
        </w:tc>
        <w:tc>
          <w:tcPr>
            <w:tcW w:w="2599" w:type="pct"/>
            <w:tcMar>
              <w:top w:w="85" w:type="dxa"/>
              <w:left w:w="85" w:type="dxa"/>
              <w:bottom w:w="57" w:type="dxa"/>
              <w:right w:w="85" w:type="dxa"/>
            </w:tcMar>
          </w:tcPr>
          <w:p w:rsidR="003A2110" w:rsidRPr="00AC1DC4" w:rsidRDefault="003A2110" w:rsidP="00AC1DC4">
            <w:pPr>
              <w:pStyle w:val="tt"/>
            </w:pPr>
            <w:r w:rsidRPr="00AC1DC4">
              <w:t>Stephanie Jones</w:t>
            </w:r>
          </w:p>
        </w:tc>
      </w:tr>
      <w:tr w:rsidR="003A2110" w:rsidRPr="00AC1DC4" w:rsidTr="0023339F">
        <w:trPr>
          <w:cantSplit/>
        </w:trPr>
        <w:tc>
          <w:tcPr>
            <w:tcW w:w="2401" w:type="pct"/>
            <w:tcMar>
              <w:top w:w="85" w:type="dxa"/>
              <w:left w:w="85" w:type="dxa"/>
              <w:bottom w:w="57" w:type="dxa"/>
              <w:right w:w="85" w:type="dxa"/>
            </w:tcMar>
          </w:tcPr>
          <w:p w:rsidR="003A2110" w:rsidRPr="00AC1DC4" w:rsidRDefault="003A2110" w:rsidP="00AC1DC4">
            <w:pPr>
              <w:pStyle w:val="tt"/>
            </w:pPr>
            <w:r w:rsidRPr="00AC1DC4">
              <w:t>Phone</w:t>
            </w:r>
          </w:p>
        </w:tc>
        <w:tc>
          <w:tcPr>
            <w:tcW w:w="2599" w:type="pct"/>
            <w:tcMar>
              <w:top w:w="85" w:type="dxa"/>
              <w:left w:w="85" w:type="dxa"/>
              <w:bottom w:w="57" w:type="dxa"/>
              <w:right w:w="85" w:type="dxa"/>
            </w:tcMar>
          </w:tcPr>
          <w:p w:rsidR="003A2110" w:rsidRPr="00AC1DC4" w:rsidRDefault="003A2110" w:rsidP="00AC1DC4">
            <w:pPr>
              <w:pStyle w:val="tt"/>
            </w:pPr>
            <w:r w:rsidRPr="00AC1DC4">
              <w:t>8123 1113</w:t>
            </w:r>
          </w:p>
        </w:tc>
      </w:tr>
      <w:tr w:rsidR="003A2110" w:rsidRPr="00AC1DC4" w:rsidTr="0023339F">
        <w:trPr>
          <w:cantSplit/>
        </w:trPr>
        <w:tc>
          <w:tcPr>
            <w:tcW w:w="2401" w:type="pct"/>
            <w:tcMar>
              <w:top w:w="85" w:type="dxa"/>
              <w:left w:w="85" w:type="dxa"/>
              <w:bottom w:w="57" w:type="dxa"/>
              <w:right w:w="85" w:type="dxa"/>
            </w:tcMar>
          </w:tcPr>
          <w:p w:rsidR="003A2110" w:rsidRPr="00AC1DC4" w:rsidRDefault="003A2110" w:rsidP="00AC1DC4">
            <w:pPr>
              <w:pStyle w:val="tt"/>
            </w:pPr>
            <w:r w:rsidRPr="00AC1DC4">
              <w:t>Mobile</w:t>
            </w:r>
          </w:p>
        </w:tc>
        <w:tc>
          <w:tcPr>
            <w:tcW w:w="2599" w:type="pct"/>
            <w:tcMar>
              <w:top w:w="85" w:type="dxa"/>
              <w:left w:w="85" w:type="dxa"/>
              <w:bottom w:w="57" w:type="dxa"/>
              <w:right w:w="85" w:type="dxa"/>
            </w:tcMar>
          </w:tcPr>
          <w:p w:rsidR="003A2110" w:rsidRPr="00AC1DC4" w:rsidRDefault="003A2110" w:rsidP="00AC1DC4">
            <w:pPr>
              <w:pStyle w:val="tt"/>
            </w:pPr>
            <w:r w:rsidRPr="00AC1DC4">
              <w:t>0412 880 088</w:t>
            </w:r>
          </w:p>
        </w:tc>
      </w:tr>
    </w:tbl>
    <w:p w:rsidR="003A2110" w:rsidRPr="00C64983" w:rsidRDefault="003A2110" w:rsidP="003A2110">
      <w:pPr>
        <w:pStyle w:val="ssh"/>
      </w:pPr>
      <w:r w:rsidRPr="00C64983">
        <w:t>The couple</w:t>
      </w:r>
    </w:p>
    <w:tbl>
      <w:tblPr>
        <w:tblW w:w="4454" w:type="pct"/>
        <w:tblBorders>
          <w:top w:val="single" w:sz="2" w:space="0" w:color="1B0069"/>
          <w:left w:val="single" w:sz="2" w:space="0" w:color="1B0069"/>
          <w:bottom w:val="single" w:sz="2" w:space="0" w:color="1B0069"/>
          <w:right w:val="single" w:sz="2" w:space="0" w:color="1B0069"/>
          <w:insideH w:val="single" w:sz="2" w:space="0" w:color="1B0069"/>
          <w:insideV w:val="single" w:sz="2" w:space="0" w:color="1B0069"/>
        </w:tblBorders>
        <w:tblLayout w:type="fixed"/>
        <w:tblCellMar>
          <w:top w:w="57" w:type="dxa"/>
          <w:left w:w="57" w:type="dxa"/>
          <w:bottom w:w="57" w:type="dxa"/>
          <w:right w:w="57" w:type="dxa"/>
        </w:tblCellMar>
        <w:tblLook w:val="0000" w:firstRow="0" w:lastRow="0" w:firstColumn="0" w:lastColumn="0" w:noHBand="0" w:noVBand="0"/>
      </w:tblPr>
      <w:tblGrid>
        <w:gridCol w:w="4121"/>
        <w:gridCol w:w="4460"/>
      </w:tblGrid>
      <w:tr w:rsidR="003A2110" w:rsidRPr="00AC1DC4" w:rsidTr="0023339F">
        <w:trPr>
          <w:cantSplit/>
        </w:trPr>
        <w:tc>
          <w:tcPr>
            <w:tcW w:w="2401" w:type="pct"/>
            <w:tcMar>
              <w:top w:w="85" w:type="dxa"/>
              <w:left w:w="85" w:type="dxa"/>
              <w:bottom w:w="57" w:type="dxa"/>
              <w:right w:w="85" w:type="dxa"/>
            </w:tcMar>
          </w:tcPr>
          <w:p w:rsidR="003A2110" w:rsidRPr="00AC1DC4" w:rsidRDefault="003A2110" w:rsidP="00AC1DC4">
            <w:pPr>
              <w:pStyle w:val="tt"/>
            </w:pPr>
            <w:r w:rsidRPr="00AC1DC4">
              <w:t>Current address</w:t>
            </w:r>
          </w:p>
        </w:tc>
        <w:tc>
          <w:tcPr>
            <w:tcW w:w="2599" w:type="pct"/>
            <w:tcMar>
              <w:top w:w="85" w:type="dxa"/>
              <w:left w:w="85" w:type="dxa"/>
              <w:bottom w:w="57" w:type="dxa"/>
              <w:right w:w="85" w:type="dxa"/>
            </w:tcMar>
          </w:tcPr>
          <w:p w:rsidR="003A2110" w:rsidRPr="00AC1DC4" w:rsidRDefault="003A2110" w:rsidP="00AC1DC4">
            <w:pPr>
              <w:pStyle w:val="tt"/>
            </w:pPr>
            <w:r w:rsidRPr="00AC1DC4">
              <w:t xml:space="preserve">Unit 12, 22 Wentworth Lane, </w:t>
            </w:r>
            <w:proofErr w:type="spellStart"/>
            <w:r w:rsidRPr="00AC1DC4">
              <w:t>Highville</w:t>
            </w:r>
            <w:proofErr w:type="spellEnd"/>
            <w:r w:rsidRPr="00AC1DC4">
              <w:t>, (Your state)</w:t>
            </w:r>
          </w:p>
        </w:tc>
      </w:tr>
      <w:tr w:rsidR="003A2110" w:rsidRPr="00AC1DC4" w:rsidTr="0023339F">
        <w:trPr>
          <w:cantSplit/>
        </w:trPr>
        <w:tc>
          <w:tcPr>
            <w:tcW w:w="5000" w:type="pct"/>
            <w:gridSpan w:val="2"/>
            <w:tcMar>
              <w:top w:w="85" w:type="dxa"/>
              <w:left w:w="85" w:type="dxa"/>
              <w:bottom w:w="57" w:type="dxa"/>
              <w:right w:w="85" w:type="dxa"/>
            </w:tcMar>
          </w:tcPr>
          <w:p w:rsidR="003A2110" w:rsidRPr="00AC1DC4" w:rsidRDefault="003A2110" w:rsidP="00AC1DC4">
            <w:pPr>
              <w:pStyle w:val="tt"/>
            </w:pPr>
            <w:r w:rsidRPr="00AC1DC4">
              <w:t>Philip and Jennifer have lived there since March 2012</w:t>
            </w:r>
          </w:p>
        </w:tc>
      </w:tr>
      <w:tr w:rsidR="003A2110" w:rsidRPr="00AC1DC4" w:rsidTr="0023339F">
        <w:trPr>
          <w:cantSplit/>
        </w:trPr>
        <w:tc>
          <w:tcPr>
            <w:tcW w:w="2401" w:type="pct"/>
            <w:tcMar>
              <w:top w:w="85" w:type="dxa"/>
              <w:left w:w="85" w:type="dxa"/>
              <w:bottom w:w="57" w:type="dxa"/>
              <w:right w:w="85" w:type="dxa"/>
            </w:tcMar>
          </w:tcPr>
          <w:p w:rsidR="003A2110" w:rsidRPr="00AC1DC4" w:rsidRDefault="003A2110" w:rsidP="00AC1DC4">
            <w:pPr>
              <w:pStyle w:val="tt"/>
            </w:pPr>
            <w:r w:rsidRPr="00AC1DC4">
              <w:t>Home phone</w:t>
            </w:r>
          </w:p>
        </w:tc>
        <w:tc>
          <w:tcPr>
            <w:tcW w:w="2599" w:type="pct"/>
            <w:tcMar>
              <w:top w:w="85" w:type="dxa"/>
              <w:left w:w="85" w:type="dxa"/>
              <w:bottom w:w="57" w:type="dxa"/>
              <w:right w:w="85" w:type="dxa"/>
            </w:tcMar>
          </w:tcPr>
          <w:p w:rsidR="003A2110" w:rsidRPr="00AC1DC4" w:rsidRDefault="003A2110" w:rsidP="00AC1DC4">
            <w:pPr>
              <w:pStyle w:val="tt"/>
            </w:pPr>
            <w:r w:rsidRPr="00AC1DC4">
              <w:t>9123 2121</w:t>
            </w:r>
          </w:p>
        </w:tc>
      </w:tr>
    </w:tbl>
    <w:p w:rsidR="003A2110" w:rsidRPr="00C64983" w:rsidRDefault="003A2110" w:rsidP="00AC1DC4">
      <w:pPr>
        <w:pStyle w:val="0ssh"/>
      </w:pPr>
      <w:r w:rsidRPr="00C64983">
        <w:lastRenderedPageBreak/>
        <w:t>Funds position</w:t>
      </w:r>
    </w:p>
    <w:tbl>
      <w:tblPr>
        <w:tblW w:w="3655" w:type="pct"/>
        <w:tblBorders>
          <w:top w:val="single" w:sz="2" w:space="0" w:color="1B0069"/>
          <w:left w:val="single" w:sz="2" w:space="0" w:color="1B0069"/>
          <w:bottom w:val="single" w:sz="2" w:space="0" w:color="1B0069"/>
          <w:right w:val="single" w:sz="2" w:space="0" w:color="1B0069"/>
          <w:insideH w:val="single" w:sz="2" w:space="0" w:color="1B0069"/>
          <w:insideV w:val="single" w:sz="2" w:space="0" w:color="1B0069"/>
        </w:tblBorders>
        <w:tblLayout w:type="fixed"/>
        <w:tblCellMar>
          <w:top w:w="57" w:type="dxa"/>
          <w:left w:w="57" w:type="dxa"/>
          <w:bottom w:w="57" w:type="dxa"/>
          <w:right w:w="57" w:type="dxa"/>
        </w:tblCellMar>
        <w:tblLook w:val="0000" w:firstRow="0" w:lastRow="0" w:firstColumn="0" w:lastColumn="0" w:noHBand="0" w:noVBand="0"/>
      </w:tblPr>
      <w:tblGrid>
        <w:gridCol w:w="4121"/>
        <w:gridCol w:w="2921"/>
      </w:tblGrid>
      <w:tr w:rsidR="003A2110" w:rsidRPr="00C64983" w:rsidTr="0023339F">
        <w:trPr>
          <w:cantSplit/>
        </w:trPr>
        <w:tc>
          <w:tcPr>
            <w:tcW w:w="2926" w:type="pct"/>
            <w:tcMar>
              <w:top w:w="85" w:type="dxa"/>
              <w:left w:w="85" w:type="dxa"/>
              <w:bottom w:w="57" w:type="dxa"/>
              <w:right w:w="85" w:type="dxa"/>
            </w:tcMar>
          </w:tcPr>
          <w:p w:rsidR="003A2110" w:rsidRPr="00C64983" w:rsidRDefault="003A2110" w:rsidP="00AC1DC4">
            <w:pPr>
              <w:pStyle w:val="tt"/>
            </w:pPr>
            <w:r w:rsidRPr="00C64983">
              <w:t>Purchase price</w:t>
            </w:r>
          </w:p>
        </w:tc>
        <w:tc>
          <w:tcPr>
            <w:tcW w:w="2074" w:type="pct"/>
            <w:tcMar>
              <w:top w:w="85" w:type="dxa"/>
              <w:left w:w="85" w:type="dxa"/>
              <w:bottom w:w="57" w:type="dxa"/>
              <w:right w:w="85" w:type="dxa"/>
            </w:tcMar>
          </w:tcPr>
          <w:p w:rsidR="003A2110" w:rsidRPr="00C64983" w:rsidRDefault="003A2110" w:rsidP="0048165A">
            <w:pPr>
              <w:pStyle w:val="tt"/>
              <w:tabs>
                <w:tab w:val="decimal" w:pos="1614"/>
              </w:tabs>
            </w:pPr>
            <w:r w:rsidRPr="00C64983">
              <w:t>$</w:t>
            </w:r>
            <w:r>
              <w:t>490</w:t>
            </w:r>
            <w:r w:rsidRPr="00C64983">
              <w:t>,000</w:t>
            </w:r>
          </w:p>
        </w:tc>
      </w:tr>
      <w:tr w:rsidR="003A2110" w:rsidRPr="00C64983" w:rsidTr="0023339F">
        <w:trPr>
          <w:cantSplit/>
        </w:trPr>
        <w:tc>
          <w:tcPr>
            <w:tcW w:w="2926" w:type="pct"/>
            <w:tcMar>
              <w:top w:w="85" w:type="dxa"/>
              <w:left w:w="85" w:type="dxa"/>
              <w:bottom w:w="57" w:type="dxa"/>
              <w:right w:w="85" w:type="dxa"/>
            </w:tcMar>
          </w:tcPr>
          <w:p w:rsidR="003A2110" w:rsidRPr="00C64983" w:rsidRDefault="003A2110" w:rsidP="00AC1DC4">
            <w:pPr>
              <w:pStyle w:val="tt"/>
            </w:pPr>
            <w:r>
              <w:t>Clients’ estimate of costs</w:t>
            </w:r>
          </w:p>
        </w:tc>
        <w:tc>
          <w:tcPr>
            <w:tcW w:w="2074" w:type="pct"/>
            <w:tcMar>
              <w:top w:w="85" w:type="dxa"/>
              <w:left w:w="85" w:type="dxa"/>
              <w:bottom w:w="57" w:type="dxa"/>
              <w:right w:w="85" w:type="dxa"/>
            </w:tcMar>
          </w:tcPr>
          <w:p w:rsidR="003A2110" w:rsidRPr="00C64983" w:rsidRDefault="003A2110" w:rsidP="0048165A">
            <w:pPr>
              <w:pStyle w:val="tt"/>
              <w:tabs>
                <w:tab w:val="decimal" w:pos="1614"/>
              </w:tabs>
            </w:pPr>
            <w:r w:rsidRPr="00C64983">
              <w:t>$</w:t>
            </w:r>
            <w:r>
              <w:t>25,</w:t>
            </w:r>
            <w:r w:rsidRPr="00C64983">
              <w:t>000</w:t>
            </w:r>
          </w:p>
        </w:tc>
      </w:tr>
      <w:tr w:rsidR="003A2110" w:rsidRPr="00C64983" w:rsidTr="0023339F">
        <w:trPr>
          <w:cantSplit/>
        </w:trPr>
        <w:tc>
          <w:tcPr>
            <w:tcW w:w="2926" w:type="pct"/>
            <w:tcMar>
              <w:top w:w="85" w:type="dxa"/>
              <w:left w:w="85" w:type="dxa"/>
              <w:bottom w:w="57" w:type="dxa"/>
              <w:right w:w="85" w:type="dxa"/>
            </w:tcMar>
          </w:tcPr>
          <w:p w:rsidR="003A2110" w:rsidRPr="00C64983" w:rsidRDefault="003A2110" w:rsidP="00AC1DC4">
            <w:pPr>
              <w:pStyle w:val="tt"/>
            </w:pPr>
            <w:r w:rsidRPr="00C64983">
              <w:t>Total required</w:t>
            </w:r>
          </w:p>
        </w:tc>
        <w:tc>
          <w:tcPr>
            <w:tcW w:w="2074" w:type="pct"/>
            <w:tcMar>
              <w:top w:w="85" w:type="dxa"/>
              <w:left w:w="85" w:type="dxa"/>
              <w:bottom w:w="57" w:type="dxa"/>
              <w:right w:w="85" w:type="dxa"/>
            </w:tcMar>
          </w:tcPr>
          <w:p w:rsidR="003A2110" w:rsidRPr="00C64983" w:rsidRDefault="003A2110" w:rsidP="0048165A">
            <w:pPr>
              <w:pStyle w:val="tt"/>
              <w:tabs>
                <w:tab w:val="decimal" w:pos="1614"/>
              </w:tabs>
            </w:pPr>
            <w:r w:rsidRPr="00C64983">
              <w:t>$</w:t>
            </w:r>
            <w:r>
              <w:t>515</w:t>
            </w:r>
            <w:r w:rsidRPr="00C64983">
              <w:t>,000</w:t>
            </w:r>
          </w:p>
        </w:tc>
      </w:tr>
      <w:tr w:rsidR="003A2110" w:rsidRPr="00C64983" w:rsidTr="0023339F">
        <w:trPr>
          <w:cantSplit/>
        </w:trPr>
        <w:tc>
          <w:tcPr>
            <w:tcW w:w="2926" w:type="pct"/>
            <w:tcMar>
              <w:top w:w="85" w:type="dxa"/>
              <w:left w:w="85" w:type="dxa"/>
              <w:bottom w:w="57" w:type="dxa"/>
              <w:right w:w="85" w:type="dxa"/>
            </w:tcMar>
          </w:tcPr>
          <w:p w:rsidR="003A2110" w:rsidRPr="00C64983" w:rsidRDefault="003A2110" w:rsidP="00AC1DC4">
            <w:pPr>
              <w:pStyle w:val="tt"/>
            </w:pPr>
            <w:r>
              <w:t>Loan</w:t>
            </w:r>
          </w:p>
        </w:tc>
        <w:tc>
          <w:tcPr>
            <w:tcW w:w="2074" w:type="pct"/>
            <w:tcMar>
              <w:top w:w="85" w:type="dxa"/>
              <w:left w:w="85" w:type="dxa"/>
              <w:bottom w:w="57" w:type="dxa"/>
              <w:right w:w="85" w:type="dxa"/>
            </w:tcMar>
          </w:tcPr>
          <w:p w:rsidR="003A2110" w:rsidRPr="00C64983" w:rsidRDefault="003A2110" w:rsidP="0048165A">
            <w:pPr>
              <w:pStyle w:val="tt"/>
              <w:tabs>
                <w:tab w:val="decimal" w:pos="1614"/>
              </w:tabs>
            </w:pPr>
            <w:r>
              <w:t>$440,000 + LMI</w:t>
            </w:r>
          </w:p>
        </w:tc>
      </w:tr>
      <w:tr w:rsidR="003A2110" w:rsidRPr="00C64983" w:rsidTr="0023339F">
        <w:trPr>
          <w:cantSplit/>
        </w:trPr>
        <w:tc>
          <w:tcPr>
            <w:tcW w:w="2926" w:type="pct"/>
            <w:tcMar>
              <w:top w:w="85" w:type="dxa"/>
              <w:left w:w="85" w:type="dxa"/>
              <w:bottom w:w="57" w:type="dxa"/>
              <w:right w:w="85" w:type="dxa"/>
            </w:tcMar>
          </w:tcPr>
          <w:p w:rsidR="003A2110" w:rsidRPr="00C64983" w:rsidRDefault="003A2110" w:rsidP="00AC1DC4">
            <w:pPr>
              <w:pStyle w:val="tt"/>
            </w:pPr>
            <w:r>
              <w:t xml:space="preserve">Clients’ total </w:t>
            </w:r>
            <w:r w:rsidRPr="00C64983">
              <w:t>contribution</w:t>
            </w:r>
          </w:p>
        </w:tc>
        <w:tc>
          <w:tcPr>
            <w:tcW w:w="2074" w:type="pct"/>
            <w:tcMar>
              <w:top w:w="85" w:type="dxa"/>
              <w:left w:w="85" w:type="dxa"/>
              <w:bottom w:w="57" w:type="dxa"/>
              <w:right w:w="85" w:type="dxa"/>
            </w:tcMar>
          </w:tcPr>
          <w:p w:rsidR="003A2110" w:rsidRPr="00C64983" w:rsidRDefault="003A2110" w:rsidP="0048165A">
            <w:pPr>
              <w:pStyle w:val="tt"/>
              <w:tabs>
                <w:tab w:val="decimal" w:pos="1614"/>
              </w:tabs>
            </w:pPr>
            <w:r w:rsidRPr="00C64983">
              <w:t>$</w:t>
            </w:r>
            <w:r>
              <w:t>75</w:t>
            </w:r>
            <w:r w:rsidRPr="00C64983">
              <w:t>,000</w:t>
            </w:r>
          </w:p>
        </w:tc>
      </w:tr>
    </w:tbl>
    <w:p w:rsidR="003A2110" w:rsidRPr="00D77982" w:rsidRDefault="003A2110" w:rsidP="00AC1DC4">
      <w:r w:rsidRPr="00353AE4">
        <w:t xml:space="preserve">Use fees and charges applicable to your state. If a servicing calculator you are using requires a </w:t>
      </w:r>
      <w:r w:rsidR="00AC1DC4">
        <w:t>p</w:t>
      </w:r>
      <w:r w:rsidRPr="00353AE4">
        <w:t>ostcode, select one that would represent a reasonable suburb/location in your city or state.</w:t>
      </w:r>
    </w:p>
    <w:p w:rsidR="003A2110" w:rsidRPr="00C64983" w:rsidRDefault="003A2110" w:rsidP="003A2110">
      <w:pPr>
        <w:pStyle w:val="ssh"/>
      </w:pPr>
      <w:r w:rsidRPr="00C64983">
        <w:t>Assets</w:t>
      </w:r>
    </w:p>
    <w:tbl>
      <w:tblPr>
        <w:tblW w:w="3655" w:type="pct"/>
        <w:tblBorders>
          <w:top w:val="single" w:sz="2" w:space="0" w:color="1B0069"/>
          <w:left w:val="single" w:sz="2" w:space="0" w:color="1B0069"/>
          <w:bottom w:val="single" w:sz="2" w:space="0" w:color="1B0069"/>
          <w:right w:val="single" w:sz="2" w:space="0" w:color="1B0069"/>
          <w:insideH w:val="single" w:sz="2" w:space="0" w:color="1B0069"/>
          <w:insideV w:val="single" w:sz="2" w:space="0" w:color="1B0069"/>
        </w:tblBorders>
        <w:tblLayout w:type="fixed"/>
        <w:tblCellMar>
          <w:top w:w="57" w:type="dxa"/>
          <w:left w:w="57" w:type="dxa"/>
          <w:bottom w:w="57" w:type="dxa"/>
          <w:right w:w="57" w:type="dxa"/>
        </w:tblCellMar>
        <w:tblLook w:val="0000" w:firstRow="0" w:lastRow="0" w:firstColumn="0" w:lastColumn="0" w:noHBand="0" w:noVBand="0"/>
      </w:tblPr>
      <w:tblGrid>
        <w:gridCol w:w="4121"/>
        <w:gridCol w:w="2921"/>
      </w:tblGrid>
      <w:tr w:rsidR="003A2110" w:rsidRPr="00C64983" w:rsidTr="0023339F">
        <w:trPr>
          <w:cantSplit/>
        </w:trPr>
        <w:tc>
          <w:tcPr>
            <w:tcW w:w="2926" w:type="pct"/>
            <w:tcMar>
              <w:top w:w="85" w:type="dxa"/>
              <w:left w:w="85" w:type="dxa"/>
              <w:bottom w:w="57" w:type="dxa"/>
              <w:right w:w="85" w:type="dxa"/>
            </w:tcMar>
          </w:tcPr>
          <w:p w:rsidR="003A2110" w:rsidRPr="00C64983" w:rsidRDefault="003A2110" w:rsidP="00AC1DC4">
            <w:pPr>
              <w:pStyle w:val="tt"/>
            </w:pPr>
            <w:r w:rsidRPr="00C64983">
              <w:t>Capital Bank savings account (joint)</w:t>
            </w:r>
          </w:p>
        </w:tc>
        <w:tc>
          <w:tcPr>
            <w:tcW w:w="2074" w:type="pct"/>
            <w:tcMar>
              <w:top w:w="85" w:type="dxa"/>
              <w:left w:w="85" w:type="dxa"/>
              <w:bottom w:w="57" w:type="dxa"/>
              <w:right w:w="85" w:type="dxa"/>
            </w:tcMar>
          </w:tcPr>
          <w:p w:rsidR="003A2110" w:rsidRPr="00C64983" w:rsidRDefault="003A2110" w:rsidP="0048165A">
            <w:pPr>
              <w:pStyle w:val="tt"/>
              <w:tabs>
                <w:tab w:val="decimal" w:pos="1614"/>
              </w:tabs>
            </w:pPr>
            <w:r w:rsidRPr="00C64983">
              <w:t>$</w:t>
            </w:r>
            <w:r>
              <w:t>78</w:t>
            </w:r>
            <w:r w:rsidRPr="00C64983">
              <w:t>,000</w:t>
            </w:r>
          </w:p>
        </w:tc>
      </w:tr>
      <w:tr w:rsidR="003A2110" w:rsidRPr="00C64983" w:rsidTr="0023339F">
        <w:trPr>
          <w:cantSplit/>
        </w:trPr>
        <w:tc>
          <w:tcPr>
            <w:tcW w:w="2926" w:type="pct"/>
            <w:tcMar>
              <w:top w:w="85" w:type="dxa"/>
              <w:left w:w="85" w:type="dxa"/>
              <w:bottom w:w="57" w:type="dxa"/>
              <w:right w:w="85" w:type="dxa"/>
            </w:tcMar>
          </w:tcPr>
          <w:p w:rsidR="003A2110" w:rsidRPr="00C64983" w:rsidRDefault="003A2110" w:rsidP="00AC1DC4">
            <w:pPr>
              <w:pStyle w:val="tt"/>
            </w:pPr>
            <w:r w:rsidRPr="00C64983">
              <w:t>Capital Bank cheque account (joint)</w:t>
            </w:r>
          </w:p>
        </w:tc>
        <w:tc>
          <w:tcPr>
            <w:tcW w:w="2074" w:type="pct"/>
            <w:tcMar>
              <w:top w:w="85" w:type="dxa"/>
              <w:left w:w="85" w:type="dxa"/>
              <w:bottom w:w="57" w:type="dxa"/>
              <w:right w:w="85" w:type="dxa"/>
            </w:tcMar>
          </w:tcPr>
          <w:p w:rsidR="003A2110" w:rsidRPr="00C64983" w:rsidRDefault="003A2110" w:rsidP="0048165A">
            <w:pPr>
              <w:pStyle w:val="tt"/>
              <w:tabs>
                <w:tab w:val="decimal" w:pos="1614"/>
              </w:tabs>
            </w:pPr>
            <w:r w:rsidRPr="00C64983">
              <w:t>$1600</w:t>
            </w:r>
          </w:p>
        </w:tc>
      </w:tr>
      <w:tr w:rsidR="003A2110" w:rsidRPr="00C64983" w:rsidTr="0023339F">
        <w:trPr>
          <w:cantSplit/>
        </w:trPr>
        <w:tc>
          <w:tcPr>
            <w:tcW w:w="2926" w:type="pct"/>
            <w:tcMar>
              <w:top w:w="85" w:type="dxa"/>
              <w:left w:w="85" w:type="dxa"/>
              <w:bottom w:w="57" w:type="dxa"/>
              <w:right w:w="85" w:type="dxa"/>
            </w:tcMar>
          </w:tcPr>
          <w:p w:rsidR="003A2110" w:rsidRPr="00C64983" w:rsidRDefault="003A2110" w:rsidP="00AC1DC4">
            <w:pPr>
              <w:pStyle w:val="tt"/>
            </w:pPr>
            <w:r w:rsidRPr="00C64983">
              <w:t>Holden Commodore SS 200</w:t>
            </w:r>
            <w:r>
              <w:t>7</w:t>
            </w:r>
            <w:r w:rsidRPr="00C64983">
              <w:t xml:space="preserve"> (</w:t>
            </w:r>
            <w:r>
              <w:t>Philip</w:t>
            </w:r>
            <w:r w:rsidRPr="00C64983">
              <w:t>)</w:t>
            </w:r>
          </w:p>
        </w:tc>
        <w:tc>
          <w:tcPr>
            <w:tcW w:w="2074" w:type="pct"/>
            <w:tcMar>
              <w:top w:w="85" w:type="dxa"/>
              <w:left w:w="85" w:type="dxa"/>
              <w:bottom w:w="57" w:type="dxa"/>
              <w:right w:w="85" w:type="dxa"/>
            </w:tcMar>
          </w:tcPr>
          <w:p w:rsidR="003A2110" w:rsidRPr="00C64983" w:rsidRDefault="003A2110" w:rsidP="0048165A">
            <w:pPr>
              <w:pStyle w:val="tt"/>
              <w:tabs>
                <w:tab w:val="decimal" w:pos="1614"/>
              </w:tabs>
            </w:pPr>
            <w:r w:rsidRPr="00C64983">
              <w:t>$25,000</w:t>
            </w:r>
          </w:p>
        </w:tc>
      </w:tr>
      <w:tr w:rsidR="003A2110" w:rsidRPr="00C64983" w:rsidTr="0023339F">
        <w:trPr>
          <w:cantSplit/>
        </w:trPr>
        <w:tc>
          <w:tcPr>
            <w:tcW w:w="2926" w:type="pct"/>
            <w:tcMar>
              <w:top w:w="85" w:type="dxa"/>
              <w:left w:w="85" w:type="dxa"/>
              <w:bottom w:w="57" w:type="dxa"/>
              <w:right w:w="85" w:type="dxa"/>
            </w:tcMar>
          </w:tcPr>
          <w:p w:rsidR="003A2110" w:rsidRPr="00C64983" w:rsidRDefault="003A2110" w:rsidP="00AC1DC4">
            <w:pPr>
              <w:pStyle w:val="tt"/>
            </w:pPr>
            <w:r>
              <w:t xml:space="preserve">Kia </w:t>
            </w:r>
            <w:proofErr w:type="spellStart"/>
            <w:r>
              <w:t>Cerato</w:t>
            </w:r>
            <w:proofErr w:type="spellEnd"/>
            <w:r>
              <w:t xml:space="preserve"> Sport</w:t>
            </w:r>
            <w:r w:rsidRPr="00C64983">
              <w:t xml:space="preserve"> 20</w:t>
            </w:r>
            <w:r>
              <w:t>15</w:t>
            </w:r>
            <w:r w:rsidRPr="00C64983">
              <w:t xml:space="preserve"> (</w:t>
            </w:r>
            <w:r>
              <w:t>Jennifer</w:t>
            </w:r>
            <w:r w:rsidRPr="00C64983">
              <w:t>)</w:t>
            </w:r>
          </w:p>
        </w:tc>
        <w:tc>
          <w:tcPr>
            <w:tcW w:w="2074" w:type="pct"/>
            <w:tcMar>
              <w:top w:w="85" w:type="dxa"/>
              <w:left w:w="85" w:type="dxa"/>
              <w:bottom w:w="57" w:type="dxa"/>
              <w:right w:w="85" w:type="dxa"/>
            </w:tcMar>
          </w:tcPr>
          <w:p w:rsidR="003A2110" w:rsidRPr="00C64983" w:rsidRDefault="003A2110" w:rsidP="0048165A">
            <w:pPr>
              <w:pStyle w:val="tt"/>
              <w:tabs>
                <w:tab w:val="decimal" w:pos="1614"/>
              </w:tabs>
            </w:pPr>
            <w:r w:rsidRPr="00C64983">
              <w:t>$9000</w:t>
            </w:r>
          </w:p>
        </w:tc>
      </w:tr>
      <w:tr w:rsidR="003A2110" w:rsidRPr="00C64983" w:rsidTr="0023339F">
        <w:trPr>
          <w:cantSplit/>
        </w:trPr>
        <w:tc>
          <w:tcPr>
            <w:tcW w:w="2926" w:type="pct"/>
            <w:tcMar>
              <w:top w:w="85" w:type="dxa"/>
              <w:left w:w="85" w:type="dxa"/>
              <w:bottom w:w="57" w:type="dxa"/>
              <w:right w:w="85" w:type="dxa"/>
            </w:tcMar>
          </w:tcPr>
          <w:p w:rsidR="003A2110" w:rsidRPr="00C64983" w:rsidRDefault="003A2110" w:rsidP="00AC1DC4">
            <w:pPr>
              <w:pStyle w:val="tt"/>
            </w:pPr>
            <w:r w:rsidRPr="00C64983">
              <w:t>Superannuation — Capital Bank (</w:t>
            </w:r>
            <w:r>
              <w:t>Philip</w:t>
            </w:r>
            <w:r w:rsidRPr="00C64983">
              <w:t>)</w:t>
            </w:r>
          </w:p>
        </w:tc>
        <w:tc>
          <w:tcPr>
            <w:tcW w:w="2074" w:type="pct"/>
            <w:tcMar>
              <w:top w:w="85" w:type="dxa"/>
              <w:left w:w="85" w:type="dxa"/>
              <w:bottom w:w="57" w:type="dxa"/>
              <w:right w:w="85" w:type="dxa"/>
            </w:tcMar>
          </w:tcPr>
          <w:p w:rsidR="003A2110" w:rsidRPr="00C64983" w:rsidRDefault="003A2110" w:rsidP="0048165A">
            <w:pPr>
              <w:pStyle w:val="tt"/>
              <w:tabs>
                <w:tab w:val="decimal" w:pos="1614"/>
              </w:tabs>
            </w:pPr>
            <w:r w:rsidRPr="00C64983">
              <w:t>$28,000</w:t>
            </w:r>
          </w:p>
        </w:tc>
      </w:tr>
      <w:tr w:rsidR="003A2110" w:rsidRPr="00C64983" w:rsidTr="0023339F">
        <w:trPr>
          <w:cantSplit/>
        </w:trPr>
        <w:tc>
          <w:tcPr>
            <w:tcW w:w="2926" w:type="pct"/>
            <w:tcMar>
              <w:top w:w="85" w:type="dxa"/>
              <w:left w:w="85" w:type="dxa"/>
              <w:bottom w:w="57" w:type="dxa"/>
              <w:right w:w="85" w:type="dxa"/>
            </w:tcMar>
          </w:tcPr>
          <w:p w:rsidR="003A2110" w:rsidRPr="00C64983" w:rsidRDefault="003A2110" w:rsidP="00AC1DC4">
            <w:pPr>
              <w:pStyle w:val="tt"/>
            </w:pPr>
            <w:r w:rsidRPr="00C64983">
              <w:t>Superannuation — Capital Bank (</w:t>
            </w:r>
            <w:r>
              <w:t>Jennifer</w:t>
            </w:r>
            <w:r w:rsidRPr="00C64983">
              <w:t>)</w:t>
            </w:r>
          </w:p>
        </w:tc>
        <w:tc>
          <w:tcPr>
            <w:tcW w:w="2074" w:type="pct"/>
            <w:tcMar>
              <w:top w:w="85" w:type="dxa"/>
              <w:left w:w="85" w:type="dxa"/>
              <w:bottom w:w="57" w:type="dxa"/>
              <w:right w:w="85" w:type="dxa"/>
            </w:tcMar>
          </w:tcPr>
          <w:p w:rsidR="003A2110" w:rsidRPr="00C64983" w:rsidRDefault="003A2110" w:rsidP="0048165A">
            <w:pPr>
              <w:pStyle w:val="tt"/>
              <w:tabs>
                <w:tab w:val="decimal" w:pos="1614"/>
              </w:tabs>
            </w:pPr>
            <w:r w:rsidRPr="00C64983">
              <w:t>$62,000</w:t>
            </w:r>
          </w:p>
        </w:tc>
      </w:tr>
      <w:tr w:rsidR="003A2110" w:rsidRPr="00C64983" w:rsidTr="0023339F">
        <w:trPr>
          <w:cantSplit/>
        </w:trPr>
        <w:tc>
          <w:tcPr>
            <w:tcW w:w="2926" w:type="pct"/>
            <w:tcMar>
              <w:top w:w="85" w:type="dxa"/>
              <w:left w:w="85" w:type="dxa"/>
              <w:bottom w:w="57" w:type="dxa"/>
              <w:right w:w="85" w:type="dxa"/>
            </w:tcMar>
          </w:tcPr>
          <w:p w:rsidR="003A2110" w:rsidRPr="00C64983" w:rsidRDefault="003A2110" w:rsidP="00AC1DC4">
            <w:pPr>
              <w:pStyle w:val="tt"/>
            </w:pPr>
            <w:r w:rsidRPr="00C64983">
              <w:t>Household effects (insured value)</w:t>
            </w:r>
          </w:p>
        </w:tc>
        <w:tc>
          <w:tcPr>
            <w:tcW w:w="2074" w:type="pct"/>
            <w:tcMar>
              <w:top w:w="85" w:type="dxa"/>
              <w:left w:w="85" w:type="dxa"/>
              <w:bottom w:w="57" w:type="dxa"/>
              <w:right w:w="85" w:type="dxa"/>
            </w:tcMar>
          </w:tcPr>
          <w:p w:rsidR="003A2110" w:rsidRPr="00C64983" w:rsidRDefault="003A2110" w:rsidP="0048165A">
            <w:pPr>
              <w:pStyle w:val="tt"/>
              <w:tabs>
                <w:tab w:val="decimal" w:pos="1614"/>
              </w:tabs>
            </w:pPr>
            <w:r w:rsidRPr="00C64983">
              <w:t>$40,000</w:t>
            </w:r>
          </w:p>
        </w:tc>
      </w:tr>
    </w:tbl>
    <w:p w:rsidR="003A2110" w:rsidRPr="00C64983" w:rsidRDefault="003A2110" w:rsidP="00AC1DC4">
      <w:pPr>
        <w:pStyle w:val="ssh"/>
      </w:pPr>
      <w:r w:rsidRPr="00C64983">
        <w:t>Liabilities</w:t>
      </w:r>
    </w:p>
    <w:tbl>
      <w:tblPr>
        <w:tblW w:w="3656" w:type="pct"/>
        <w:tblBorders>
          <w:top w:val="single" w:sz="2" w:space="0" w:color="1B0069"/>
          <w:left w:val="single" w:sz="2" w:space="0" w:color="1B0069"/>
          <w:bottom w:val="single" w:sz="2" w:space="0" w:color="1B0069"/>
          <w:right w:val="single" w:sz="2" w:space="0" w:color="1B0069"/>
          <w:insideH w:val="single" w:sz="2" w:space="0" w:color="1B0069"/>
          <w:insideV w:val="single" w:sz="2" w:space="0" w:color="1B0069"/>
        </w:tblBorders>
        <w:tblLayout w:type="fixed"/>
        <w:tblCellMar>
          <w:top w:w="57" w:type="dxa"/>
          <w:left w:w="57" w:type="dxa"/>
          <w:bottom w:w="57" w:type="dxa"/>
          <w:right w:w="57" w:type="dxa"/>
        </w:tblCellMar>
        <w:tblLook w:val="0000" w:firstRow="0" w:lastRow="0" w:firstColumn="0" w:lastColumn="0" w:noHBand="0" w:noVBand="0"/>
      </w:tblPr>
      <w:tblGrid>
        <w:gridCol w:w="4121"/>
        <w:gridCol w:w="2923"/>
      </w:tblGrid>
      <w:tr w:rsidR="003A2110" w:rsidRPr="00C64983" w:rsidTr="0023339F">
        <w:trPr>
          <w:cantSplit/>
        </w:trPr>
        <w:tc>
          <w:tcPr>
            <w:tcW w:w="2925" w:type="pct"/>
            <w:tcMar>
              <w:top w:w="85" w:type="dxa"/>
              <w:left w:w="85" w:type="dxa"/>
              <w:bottom w:w="57" w:type="dxa"/>
              <w:right w:w="85" w:type="dxa"/>
            </w:tcMar>
          </w:tcPr>
          <w:p w:rsidR="003A2110" w:rsidRPr="00C64983" w:rsidRDefault="003A2110" w:rsidP="00AC1DC4">
            <w:pPr>
              <w:pStyle w:val="tt"/>
            </w:pPr>
            <w:r w:rsidRPr="00C64983">
              <w:t>Capital Bank personal loan (</w:t>
            </w:r>
            <w:r>
              <w:t>Philip</w:t>
            </w:r>
            <w:r w:rsidRPr="00C64983">
              <w:t>)</w:t>
            </w:r>
          </w:p>
        </w:tc>
        <w:tc>
          <w:tcPr>
            <w:tcW w:w="2075" w:type="pct"/>
            <w:tcMar>
              <w:top w:w="85" w:type="dxa"/>
              <w:left w:w="85" w:type="dxa"/>
              <w:bottom w:w="57" w:type="dxa"/>
              <w:right w:w="85" w:type="dxa"/>
            </w:tcMar>
          </w:tcPr>
          <w:p w:rsidR="003A2110" w:rsidRPr="00C64983" w:rsidRDefault="003A2110" w:rsidP="00CF60F7">
            <w:pPr>
              <w:pStyle w:val="tt"/>
              <w:tabs>
                <w:tab w:val="decimal" w:pos="764"/>
              </w:tabs>
            </w:pPr>
            <w:r w:rsidRPr="00C64983">
              <w:t>$</w:t>
            </w:r>
            <w:r>
              <w:t>5,</w:t>
            </w:r>
            <w:r w:rsidRPr="00C64983">
              <w:t>600 (repayments $180 p.m.)</w:t>
            </w:r>
          </w:p>
        </w:tc>
      </w:tr>
      <w:tr w:rsidR="003A2110" w:rsidRPr="00C64983" w:rsidTr="0023339F">
        <w:trPr>
          <w:cantSplit/>
        </w:trPr>
        <w:tc>
          <w:tcPr>
            <w:tcW w:w="2925" w:type="pct"/>
            <w:tcMar>
              <w:top w:w="85" w:type="dxa"/>
              <w:left w:w="85" w:type="dxa"/>
              <w:bottom w:w="57" w:type="dxa"/>
              <w:right w:w="85" w:type="dxa"/>
            </w:tcMar>
          </w:tcPr>
          <w:p w:rsidR="003A2110" w:rsidRPr="00C64983" w:rsidRDefault="003A2110" w:rsidP="00AC1DC4">
            <w:pPr>
              <w:pStyle w:val="tt"/>
            </w:pPr>
            <w:r w:rsidRPr="00C64983">
              <w:t>Capital Bank Visa card (</w:t>
            </w:r>
            <w:r>
              <w:t>Philip</w:t>
            </w:r>
            <w:r w:rsidRPr="00C64983">
              <w:t>)</w:t>
            </w:r>
          </w:p>
        </w:tc>
        <w:tc>
          <w:tcPr>
            <w:tcW w:w="2075" w:type="pct"/>
            <w:tcMar>
              <w:top w:w="85" w:type="dxa"/>
              <w:left w:w="85" w:type="dxa"/>
              <w:bottom w:w="57" w:type="dxa"/>
              <w:right w:w="85" w:type="dxa"/>
            </w:tcMar>
          </w:tcPr>
          <w:p w:rsidR="003A2110" w:rsidRPr="00C64983" w:rsidRDefault="003A2110" w:rsidP="00CF60F7">
            <w:pPr>
              <w:pStyle w:val="tt"/>
              <w:tabs>
                <w:tab w:val="decimal" w:pos="764"/>
              </w:tabs>
            </w:pPr>
            <w:r w:rsidRPr="00C64983">
              <w:t>$200 (limit $</w:t>
            </w:r>
            <w:r>
              <w:t>4,</w:t>
            </w:r>
            <w:r w:rsidRPr="00C64983">
              <w:t>000)</w:t>
            </w:r>
          </w:p>
        </w:tc>
      </w:tr>
      <w:tr w:rsidR="003A2110" w:rsidRPr="00C64983" w:rsidTr="0023339F">
        <w:trPr>
          <w:cantSplit/>
        </w:trPr>
        <w:tc>
          <w:tcPr>
            <w:tcW w:w="2925" w:type="pct"/>
            <w:tcMar>
              <w:top w:w="85" w:type="dxa"/>
              <w:left w:w="85" w:type="dxa"/>
              <w:bottom w:w="57" w:type="dxa"/>
              <w:right w:w="85" w:type="dxa"/>
            </w:tcMar>
          </w:tcPr>
          <w:p w:rsidR="003A2110" w:rsidRPr="00C64983" w:rsidRDefault="003A2110" w:rsidP="00AC1DC4">
            <w:pPr>
              <w:pStyle w:val="tt"/>
            </w:pPr>
            <w:r w:rsidRPr="00C64983">
              <w:t>Capital Bank Visa card (</w:t>
            </w:r>
            <w:r>
              <w:t>Jennifer</w:t>
            </w:r>
            <w:r w:rsidRPr="00C64983">
              <w:t>)</w:t>
            </w:r>
          </w:p>
        </w:tc>
        <w:tc>
          <w:tcPr>
            <w:tcW w:w="2075" w:type="pct"/>
            <w:tcMar>
              <w:top w:w="85" w:type="dxa"/>
              <w:left w:w="85" w:type="dxa"/>
              <w:bottom w:w="57" w:type="dxa"/>
              <w:right w:w="85" w:type="dxa"/>
            </w:tcMar>
          </w:tcPr>
          <w:p w:rsidR="003A2110" w:rsidRPr="00C64983" w:rsidRDefault="003A2110" w:rsidP="00CF60F7">
            <w:pPr>
              <w:pStyle w:val="tt"/>
              <w:tabs>
                <w:tab w:val="decimal" w:pos="764"/>
              </w:tabs>
            </w:pPr>
            <w:r w:rsidRPr="00C64983">
              <w:t>$</w:t>
            </w:r>
            <w:r>
              <w:t>1,</w:t>
            </w:r>
            <w:r w:rsidRPr="00C64983">
              <w:t>600 (limit $</w:t>
            </w:r>
            <w:r>
              <w:t>5,</w:t>
            </w:r>
            <w:r w:rsidRPr="00C64983">
              <w:t>000)</w:t>
            </w:r>
          </w:p>
        </w:tc>
      </w:tr>
    </w:tbl>
    <w:p w:rsidR="003A2110" w:rsidRPr="00C64983" w:rsidRDefault="003A2110" w:rsidP="00AC1DC4">
      <w:r>
        <w:t>Payments have always been met on time and any prior loans repaid in terms of contracts. T</w:t>
      </w:r>
      <w:r w:rsidRPr="00C64983">
        <w:t xml:space="preserve">he minimum monthly commitment </w:t>
      </w:r>
      <w:r>
        <w:t xml:space="preserve">on each of the credit cards </w:t>
      </w:r>
      <w:r w:rsidRPr="00C64983">
        <w:t>should be calculated at 3% of the credit limit.</w:t>
      </w:r>
    </w:p>
    <w:p w:rsidR="003A2110" w:rsidRPr="003D6A14" w:rsidRDefault="003A2110" w:rsidP="00CF60F7">
      <w:pPr>
        <w:pStyle w:val="ssh"/>
      </w:pPr>
      <w:r w:rsidRPr="003D6A14">
        <w:t xml:space="preserve">Living </w:t>
      </w:r>
      <w:r w:rsidR="00CF60F7">
        <w:t>e</w:t>
      </w:r>
      <w:r w:rsidRPr="003D6A14">
        <w:t>xpenses</w:t>
      </w:r>
    </w:p>
    <w:p w:rsidR="003A2110" w:rsidRDefault="003A2110" w:rsidP="003A2110">
      <w:r>
        <w:t xml:space="preserve">Annual expenditure for living expenses </w:t>
      </w:r>
      <w:r>
        <w:rPr>
          <w:szCs w:val="22"/>
        </w:rPr>
        <w:t xml:space="preserve">— </w:t>
      </w:r>
      <w:r>
        <w:t>$33,000.</w:t>
      </w:r>
    </w:p>
    <w:p w:rsidR="003A2110" w:rsidRPr="00DF0678" w:rsidRDefault="003A2110" w:rsidP="00CF60F7">
      <w:pPr>
        <w:pStyle w:val="0ssh"/>
      </w:pPr>
      <w:r w:rsidRPr="00DF0678">
        <w:lastRenderedPageBreak/>
        <w:t>Employment and income</w:t>
      </w:r>
    </w:p>
    <w:p w:rsidR="003A2110" w:rsidRPr="00C64983" w:rsidRDefault="003A2110" w:rsidP="003A2110">
      <w:pPr>
        <w:pStyle w:val="sssh"/>
      </w:pPr>
      <w:r>
        <w:t>Philip</w:t>
      </w:r>
      <w:r w:rsidRPr="00C64983">
        <w:t xml:space="preserve"> (date of birth 21/2/8</w:t>
      </w:r>
      <w:r>
        <w:t>7</w:t>
      </w:r>
      <w:r w:rsidRPr="00C64983">
        <w:t>)</w:t>
      </w:r>
    </w:p>
    <w:tbl>
      <w:tblPr>
        <w:tblW w:w="4451" w:type="pct"/>
        <w:tblBorders>
          <w:top w:val="single" w:sz="2" w:space="0" w:color="1B0069"/>
          <w:left w:val="single" w:sz="2" w:space="0" w:color="1B0069"/>
          <w:bottom w:val="single" w:sz="2" w:space="0" w:color="1B0069"/>
          <w:right w:val="single" w:sz="2" w:space="0" w:color="1B0069"/>
          <w:insideH w:val="single" w:sz="2" w:space="0" w:color="1B0069"/>
          <w:insideV w:val="single" w:sz="2" w:space="0" w:color="1B0069"/>
        </w:tblBorders>
        <w:tblLayout w:type="fixed"/>
        <w:tblCellMar>
          <w:top w:w="57" w:type="dxa"/>
          <w:left w:w="57" w:type="dxa"/>
          <w:bottom w:w="57" w:type="dxa"/>
          <w:right w:w="57" w:type="dxa"/>
        </w:tblCellMar>
        <w:tblLook w:val="0000" w:firstRow="0" w:lastRow="0" w:firstColumn="0" w:lastColumn="0" w:noHBand="0" w:noVBand="0"/>
      </w:tblPr>
      <w:tblGrid>
        <w:gridCol w:w="4121"/>
        <w:gridCol w:w="4454"/>
      </w:tblGrid>
      <w:tr w:rsidR="003A2110" w:rsidRPr="00C64983" w:rsidTr="0023339F">
        <w:trPr>
          <w:cantSplit/>
        </w:trPr>
        <w:tc>
          <w:tcPr>
            <w:tcW w:w="2403" w:type="pct"/>
            <w:tcMar>
              <w:top w:w="85" w:type="dxa"/>
              <w:left w:w="85" w:type="dxa"/>
              <w:bottom w:w="57" w:type="dxa"/>
              <w:right w:w="85" w:type="dxa"/>
            </w:tcMar>
          </w:tcPr>
          <w:p w:rsidR="003A2110" w:rsidRPr="00C64983" w:rsidRDefault="003A2110" w:rsidP="0048165A">
            <w:pPr>
              <w:pStyle w:val="tt"/>
            </w:pPr>
            <w:r w:rsidRPr="00C64983">
              <w:t>Position</w:t>
            </w:r>
          </w:p>
        </w:tc>
        <w:tc>
          <w:tcPr>
            <w:tcW w:w="2597" w:type="pct"/>
            <w:tcMar>
              <w:top w:w="85" w:type="dxa"/>
              <w:left w:w="85" w:type="dxa"/>
              <w:bottom w:w="57" w:type="dxa"/>
              <w:right w:w="85" w:type="dxa"/>
            </w:tcMar>
          </w:tcPr>
          <w:p w:rsidR="003A2110" w:rsidRPr="00C64983" w:rsidRDefault="003A2110" w:rsidP="0048165A">
            <w:pPr>
              <w:pStyle w:val="tt"/>
            </w:pPr>
            <w:r w:rsidRPr="00C64983">
              <w:t>Team Leader (full time)</w:t>
            </w:r>
          </w:p>
        </w:tc>
      </w:tr>
      <w:tr w:rsidR="003A2110" w:rsidRPr="00C64983" w:rsidTr="0023339F">
        <w:trPr>
          <w:cantSplit/>
        </w:trPr>
        <w:tc>
          <w:tcPr>
            <w:tcW w:w="2403" w:type="pct"/>
            <w:tcMar>
              <w:top w:w="85" w:type="dxa"/>
              <w:left w:w="85" w:type="dxa"/>
              <w:bottom w:w="57" w:type="dxa"/>
              <w:right w:w="85" w:type="dxa"/>
            </w:tcMar>
          </w:tcPr>
          <w:p w:rsidR="003A2110" w:rsidRPr="00C64983" w:rsidRDefault="003A2110" w:rsidP="0048165A">
            <w:pPr>
              <w:pStyle w:val="tt"/>
            </w:pPr>
            <w:r w:rsidRPr="00C64983">
              <w:t>Employer</w:t>
            </w:r>
          </w:p>
        </w:tc>
        <w:tc>
          <w:tcPr>
            <w:tcW w:w="2597" w:type="pct"/>
            <w:tcMar>
              <w:top w:w="85" w:type="dxa"/>
              <w:left w:w="85" w:type="dxa"/>
              <w:bottom w:w="57" w:type="dxa"/>
              <w:right w:w="85" w:type="dxa"/>
            </w:tcMar>
          </w:tcPr>
          <w:p w:rsidR="003A2110" w:rsidRPr="00C64983" w:rsidRDefault="003A2110" w:rsidP="0048165A">
            <w:pPr>
              <w:pStyle w:val="tt"/>
            </w:pPr>
            <w:r w:rsidRPr="00C64983">
              <w:t xml:space="preserve">ACE Limited 101 City Rd, Westside </w:t>
            </w:r>
            <w:r>
              <w:t>(Your state)</w:t>
            </w:r>
          </w:p>
        </w:tc>
      </w:tr>
      <w:tr w:rsidR="003A2110" w:rsidRPr="00C64983" w:rsidTr="0023339F">
        <w:trPr>
          <w:cantSplit/>
        </w:trPr>
        <w:tc>
          <w:tcPr>
            <w:tcW w:w="2403" w:type="pct"/>
            <w:tcMar>
              <w:top w:w="85" w:type="dxa"/>
              <w:left w:w="85" w:type="dxa"/>
              <w:bottom w:w="57" w:type="dxa"/>
              <w:right w:w="85" w:type="dxa"/>
            </w:tcMar>
          </w:tcPr>
          <w:p w:rsidR="003A2110" w:rsidRPr="00C64983" w:rsidRDefault="003A2110" w:rsidP="0048165A">
            <w:pPr>
              <w:pStyle w:val="tt"/>
            </w:pPr>
            <w:r w:rsidRPr="00C64983">
              <w:t>Phone</w:t>
            </w:r>
          </w:p>
        </w:tc>
        <w:tc>
          <w:tcPr>
            <w:tcW w:w="2597" w:type="pct"/>
            <w:tcMar>
              <w:top w:w="85" w:type="dxa"/>
              <w:left w:w="85" w:type="dxa"/>
              <w:bottom w:w="57" w:type="dxa"/>
              <w:right w:w="85" w:type="dxa"/>
            </w:tcMar>
          </w:tcPr>
          <w:p w:rsidR="003A2110" w:rsidRPr="00C64983" w:rsidRDefault="003A2110" w:rsidP="0048165A">
            <w:pPr>
              <w:pStyle w:val="tt"/>
            </w:pPr>
            <w:r w:rsidRPr="00C64983">
              <w:t>9800 1111</w:t>
            </w:r>
          </w:p>
        </w:tc>
      </w:tr>
      <w:tr w:rsidR="003A2110" w:rsidRPr="00C64983" w:rsidTr="0023339F">
        <w:trPr>
          <w:cantSplit/>
        </w:trPr>
        <w:tc>
          <w:tcPr>
            <w:tcW w:w="2403" w:type="pct"/>
            <w:tcMar>
              <w:top w:w="85" w:type="dxa"/>
              <w:left w:w="85" w:type="dxa"/>
              <w:bottom w:w="57" w:type="dxa"/>
              <w:right w:w="85" w:type="dxa"/>
            </w:tcMar>
          </w:tcPr>
          <w:p w:rsidR="003A2110" w:rsidRPr="00C64983" w:rsidRDefault="003A2110" w:rsidP="0048165A">
            <w:pPr>
              <w:pStyle w:val="tt"/>
            </w:pPr>
            <w:r w:rsidRPr="00C64983">
              <w:t>Income (gross)</w:t>
            </w:r>
          </w:p>
        </w:tc>
        <w:tc>
          <w:tcPr>
            <w:tcW w:w="2597" w:type="pct"/>
            <w:tcMar>
              <w:top w:w="85" w:type="dxa"/>
              <w:left w:w="85" w:type="dxa"/>
              <w:bottom w:w="57" w:type="dxa"/>
              <w:right w:w="85" w:type="dxa"/>
            </w:tcMar>
          </w:tcPr>
          <w:p w:rsidR="003A2110" w:rsidRPr="00C64983" w:rsidRDefault="003A2110" w:rsidP="0048165A">
            <w:pPr>
              <w:pStyle w:val="tt"/>
            </w:pPr>
            <w:r w:rsidRPr="00C64983">
              <w:t>$</w:t>
            </w:r>
            <w:r>
              <w:t>58</w:t>
            </w:r>
            <w:r w:rsidRPr="00C64983">
              <w:t>,000 p.a. monthly</w:t>
            </w:r>
            <w:r>
              <w:t xml:space="preserve"> gross</w:t>
            </w:r>
            <w:r w:rsidRPr="00C64983">
              <w:t xml:space="preserve"> income: $</w:t>
            </w:r>
            <w:r>
              <w:t>4,833</w:t>
            </w:r>
          </w:p>
        </w:tc>
      </w:tr>
      <w:tr w:rsidR="003A2110" w:rsidRPr="00C64983" w:rsidTr="0023339F">
        <w:trPr>
          <w:cantSplit/>
        </w:trPr>
        <w:tc>
          <w:tcPr>
            <w:tcW w:w="2403" w:type="pct"/>
            <w:tcMar>
              <w:top w:w="85" w:type="dxa"/>
              <w:left w:w="85" w:type="dxa"/>
              <w:bottom w:w="57" w:type="dxa"/>
              <w:right w:w="85" w:type="dxa"/>
            </w:tcMar>
          </w:tcPr>
          <w:p w:rsidR="003A2110" w:rsidRPr="00C64983" w:rsidRDefault="003A2110" w:rsidP="0048165A">
            <w:pPr>
              <w:pStyle w:val="tt"/>
            </w:pPr>
            <w:r w:rsidRPr="00C64983">
              <w:t>Employer contact</w:t>
            </w:r>
          </w:p>
        </w:tc>
        <w:tc>
          <w:tcPr>
            <w:tcW w:w="2597" w:type="pct"/>
            <w:tcMar>
              <w:top w:w="85" w:type="dxa"/>
              <w:left w:w="85" w:type="dxa"/>
              <w:bottom w:w="57" w:type="dxa"/>
              <w:right w:w="85" w:type="dxa"/>
            </w:tcMar>
          </w:tcPr>
          <w:p w:rsidR="003A2110" w:rsidRPr="00C64983" w:rsidRDefault="003A2110" w:rsidP="0048165A">
            <w:pPr>
              <w:pStyle w:val="tt"/>
            </w:pPr>
            <w:r>
              <w:t>Dwayne</w:t>
            </w:r>
            <w:r w:rsidRPr="00C64983">
              <w:t xml:space="preserve"> Johnson, HR Manager</w:t>
            </w:r>
          </w:p>
        </w:tc>
      </w:tr>
      <w:tr w:rsidR="003A2110" w:rsidRPr="00C64983" w:rsidTr="0023339F">
        <w:trPr>
          <w:cantSplit/>
        </w:trPr>
        <w:tc>
          <w:tcPr>
            <w:tcW w:w="2403" w:type="pct"/>
            <w:tcMar>
              <w:top w:w="85" w:type="dxa"/>
              <w:left w:w="85" w:type="dxa"/>
              <w:bottom w:w="57" w:type="dxa"/>
              <w:right w:w="85" w:type="dxa"/>
            </w:tcMar>
          </w:tcPr>
          <w:p w:rsidR="003A2110" w:rsidRPr="00C64983" w:rsidRDefault="003A2110" w:rsidP="0048165A">
            <w:pPr>
              <w:pStyle w:val="tt"/>
            </w:pPr>
            <w:r w:rsidRPr="00C64983">
              <w:t>Length of service</w:t>
            </w:r>
          </w:p>
        </w:tc>
        <w:tc>
          <w:tcPr>
            <w:tcW w:w="2597" w:type="pct"/>
            <w:tcMar>
              <w:top w:w="85" w:type="dxa"/>
              <w:left w:w="85" w:type="dxa"/>
              <w:bottom w:w="57" w:type="dxa"/>
              <w:right w:w="85" w:type="dxa"/>
            </w:tcMar>
          </w:tcPr>
          <w:p w:rsidR="003A2110" w:rsidRPr="00C64983" w:rsidRDefault="003A2110" w:rsidP="0048165A">
            <w:pPr>
              <w:pStyle w:val="tt"/>
            </w:pPr>
            <w:r w:rsidRPr="00C64983">
              <w:t>Since October 200</w:t>
            </w:r>
            <w:r>
              <w:t>5</w:t>
            </w:r>
          </w:p>
        </w:tc>
      </w:tr>
      <w:tr w:rsidR="003A2110" w:rsidRPr="00C64983" w:rsidTr="0023339F">
        <w:trPr>
          <w:cantSplit/>
        </w:trPr>
        <w:tc>
          <w:tcPr>
            <w:tcW w:w="2403" w:type="pct"/>
            <w:tcMar>
              <w:top w:w="85" w:type="dxa"/>
              <w:left w:w="85" w:type="dxa"/>
              <w:bottom w:w="57" w:type="dxa"/>
              <w:right w:w="85" w:type="dxa"/>
            </w:tcMar>
          </w:tcPr>
          <w:p w:rsidR="003A2110" w:rsidRPr="00C64983" w:rsidRDefault="003A2110" w:rsidP="0048165A">
            <w:pPr>
              <w:pStyle w:val="tt"/>
            </w:pPr>
            <w:r w:rsidRPr="00C64983">
              <w:t>Driver’s licence</w:t>
            </w:r>
          </w:p>
        </w:tc>
        <w:tc>
          <w:tcPr>
            <w:tcW w:w="2597" w:type="pct"/>
            <w:tcMar>
              <w:top w:w="85" w:type="dxa"/>
              <w:left w:w="85" w:type="dxa"/>
              <w:bottom w:w="57" w:type="dxa"/>
              <w:right w:w="85" w:type="dxa"/>
            </w:tcMar>
          </w:tcPr>
          <w:p w:rsidR="003A2110" w:rsidRPr="00C64983" w:rsidRDefault="003A2110" w:rsidP="0048165A">
            <w:pPr>
              <w:pStyle w:val="tt"/>
            </w:pPr>
            <w:r w:rsidRPr="00C64983">
              <w:t>8855KL</w:t>
            </w:r>
          </w:p>
        </w:tc>
      </w:tr>
      <w:tr w:rsidR="003A2110" w:rsidRPr="00C64983" w:rsidTr="0023339F">
        <w:trPr>
          <w:cantSplit/>
        </w:trPr>
        <w:tc>
          <w:tcPr>
            <w:tcW w:w="2403" w:type="pct"/>
            <w:tcMar>
              <w:top w:w="85" w:type="dxa"/>
              <w:left w:w="85" w:type="dxa"/>
              <w:bottom w:w="57" w:type="dxa"/>
              <w:right w:w="85" w:type="dxa"/>
            </w:tcMar>
          </w:tcPr>
          <w:p w:rsidR="003A2110" w:rsidRPr="00C64983" w:rsidRDefault="003A2110" w:rsidP="0048165A">
            <w:pPr>
              <w:pStyle w:val="tt"/>
            </w:pPr>
            <w:r w:rsidRPr="00C64983">
              <w:t>Email</w:t>
            </w:r>
          </w:p>
        </w:tc>
        <w:tc>
          <w:tcPr>
            <w:tcW w:w="2597" w:type="pct"/>
            <w:tcMar>
              <w:top w:w="85" w:type="dxa"/>
              <w:left w:w="85" w:type="dxa"/>
              <w:bottom w:w="57" w:type="dxa"/>
              <w:right w:w="85" w:type="dxa"/>
            </w:tcMar>
          </w:tcPr>
          <w:p w:rsidR="003A2110" w:rsidRPr="00C64983" w:rsidRDefault="003A2110" w:rsidP="0048165A">
            <w:pPr>
              <w:pStyle w:val="tt"/>
            </w:pPr>
            <w:r>
              <w:t>philipb</w:t>
            </w:r>
            <w:r w:rsidRPr="00C64983">
              <w:t>@ace.com.au</w:t>
            </w:r>
          </w:p>
        </w:tc>
      </w:tr>
    </w:tbl>
    <w:p w:rsidR="003A2110" w:rsidRPr="00C64983" w:rsidRDefault="003A2110" w:rsidP="0048165A">
      <w:pPr>
        <w:pStyle w:val="sssh"/>
      </w:pPr>
      <w:r>
        <w:t>Jennifer</w:t>
      </w:r>
      <w:r w:rsidRPr="00C64983">
        <w:t xml:space="preserve"> (date of birth 8/10/8</w:t>
      </w:r>
      <w:r>
        <w:t>8</w:t>
      </w:r>
      <w:r w:rsidRPr="00C64983">
        <w:t>)</w:t>
      </w:r>
    </w:p>
    <w:tbl>
      <w:tblPr>
        <w:tblW w:w="4451" w:type="pct"/>
        <w:tblBorders>
          <w:top w:val="single" w:sz="2" w:space="0" w:color="1B0069"/>
          <w:left w:val="single" w:sz="2" w:space="0" w:color="1B0069"/>
          <w:bottom w:val="single" w:sz="2" w:space="0" w:color="1B0069"/>
          <w:right w:val="single" w:sz="2" w:space="0" w:color="1B0069"/>
          <w:insideH w:val="single" w:sz="2" w:space="0" w:color="1B0069"/>
          <w:insideV w:val="single" w:sz="2" w:space="0" w:color="1B0069"/>
        </w:tblBorders>
        <w:tblLayout w:type="fixed"/>
        <w:tblCellMar>
          <w:top w:w="57" w:type="dxa"/>
          <w:left w:w="57" w:type="dxa"/>
          <w:bottom w:w="57" w:type="dxa"/>
          <w:right w:w="57" w:type="dxa"/>
        </w:tblCellMar>
        <w:tblLook w:val="0000" w:firstRow="0" w:lastRow="0" w:firstColumn="0" w:lastColumn="0" w:noHBand="0" w:noVBand="0"/>
      </w:tblPr>
      <w:tblGrid>
        <w:gridCol w:w="4121"/>
        <w:gridCol w:w="4454"/>
      </w:tblGrid>
      <w:tr w:rsidR="003A2110" w:rsidRPr="00C64983" w:rsidTr="0023339F">
        <w:trPr>
          <w:cantSplit/>
        </w:trPr>
        <w:tc>
          <w:tcPr>
            <w:tcW w:w="2403" w:type="pct"/>
            <w:tcMar>
              <w:top w:w="85" w:type="dxa"/>
              <w:left w:w="85" w:type="dxa"/>
              <w:bottom w:w="57" w:type="dxa"/>
              <w:right w:w="85" w:type="dxa"/>
            </w:tcMar>
          </w:tcPr>
          <w:p w:rsidR="003A2110" w:rsidRPr="00C64983" w:rsidRDefault="003A2110" w:rsidP="0048165A">
            <w:pPr>
              <w:pStyle w:val="tt"/>
            </w:pPr>
            <w:r w:rsidRPr="00C64983">
              <w:t>Position</w:t>
            </w:r>
          </w:p>
        </w:tc>
        <w:tc>
          <w:tcPr>
            <w:tcW w:w="2597" w:type="pct"/>
            <w:tcMar>
              <w:top w:w="85" w:type="dxa"/>
              <w:left w:w="85" w:type="dxa"/>
              <w:bottom w:w="57" w:type="dxa"/>
              <w:right w:w="85" w:type="dxa"/>
            </w:tcMar>
          </w:tcPr>
          <w:p w:rsidR="003A2110" w:rsidRPr="00C64983" w:rsidRDefault="003A2110" w:rsidP="0048165A">
            <w:pPr>
              <w:pStyle w:val="tt"/>
            </w:pPr>
            <w:r w:rsidRPr="00C64983">
              <w:t>Accountant (full time)</w:t>
            </w:r>
          </w:p>
        </w:tc>
      </w:tr>
      <w:tr w:rsidR="003A2110" w:rsidRPr="00C64983" w:rsidTr="0023339F">
        <w:trPr>
          <w:cantSplit/>
        </w:trPr>
        <w:tc>
          <w:tcPr>
            <w:tcW w:w="2403" w:type="pct"/>
            <w:tcMar>
              <w:top w:w="85" w:type="dxa"/>
              <w:left w:w="85" w:type="dxa"/>
              <w:bottom w:w="57" w:type="dxa"/>
              <w:right w:w="85" w:type="dxa"/>
            </w:tcMar>
          </w:tcPr>
          <w:p w:rsidR="003A2110" w:rsidRPr="00C64983" w:rsidRDefault="003A2110" w:rsidP="0048165A">
            <w:pPr>
              <w:pStyle w:val="tt"/>
            </w:pPr>
            <w:r w:rsidRPr="00C64983">
              <w:t>Employer</w:t>
            </w:r>
          </w:p>
        </w:tc>
        <w:tc>
          <w:tcPr>
            <w:tcW w:w="2597" w:type="pct"/>
            <w:tcMar>
              <w:top w:w="85" w:type="dxa"/>
              <w:left w:w="85" w:type="dxa"/>
              <w:bottom w:w="57" w:type="dxa"/>
              <w:right w:w="85" w:type="dxa"/>
            </w:tcMar>
          </w:tcPr>
          <w:p w:rsidR="003A2110" w:rsidRPr="00C64983" w:rsidRDefault="003A2110" w:rsidP="0048165A">
            <w:pPr>
              <w:pStyle w:val="tt"/>
            </w:pPr>
            <w:r>
              <w:t>Tech city</w:t>
            </w:r>
            <w:r w:rsidRPr="00C64983">
              <w:t xml:space="preserve"> 804 High Street, City East</w:t>
            </w:r>
            <w:r>
              <w:t xml:space="preserve"> (Your state)</w:t>
            </w:r>
          </w:p>
        </w:tc>
      </w:tr>
      <w:tr w:rsidR="003A2110" w:rsidRPr="00C64983" w:rsidTr="0023339F">
        <w:trPr>
          <w:cantSplit/>
        </w:trPr>
        <w:tc>
          <w:tcPr>
            <w:tcW w:w="2403" w:type="pct"/>
            <w:tcMar>
              <w:top w:w="85" w:type="dxa"/>
              <w:left w:w="85" w:type="dxa"/>
              <w:bottom w:w="57" w:type="dxa"/>
              <w:right w:w="85" w:type="dxa"/>
            </w:tcMar>
          </w:tcPr>
          <w:p w:rsidR="003A2110" w:rsidRPr="00C64983" w:rsidRDefault="003A2110" w:rsidP="0048165A">
            <w:pPr>
              <w:pStyle w:val="tt"/>
            </w:pPr>
            <w:r w:rsidRPr="00C64983">
              <w:t>Phone</w:t>
            </w:r>
          </w:p>
        </w:tc>
        <w:tc>
          <w:tcPr>
            <w:tcW w:w="2597" w:type="pct"/>
            <w:tcMar>
              <w:top w:w="85" w:type="dxa"/>
              <w:left w:w="85" w:type="dxa"/>
              <w:bottom w:w="57" w:type="dxa"/>
              <w:right w:w="85" w:type="dxa"/>
            </w:tcMar>
          </w:tcPr>
          <w:p w:rsidR="003A2110" w:rsidRPr="00C64983" w:rsidRDefault="003A2110" w:rsidP="0048165A">
            <w:pPr>
              <w:pStyle w:val="tt"/>
            </w:pPr>
            <w:r w:rsidRPr="00C64983">
              <w:t>9910 2033</w:t>
            </w:r>
          </w:p>
        </w:tc>
      </w:tr>
      <w:tr w:rsidR="003A2110" w:rsidRPr="00C64983" w:rsidTr="0023339F">
        <w:trPr>
          <w:cantSplit/>
        </w:trPr>
        <w:tc>
          <w:tcPr>
            <w:tcW w:w="2403" w:type="pct"/>
            <w:tcMar>
              <w:top w:w="85" w:type="dxa"/>
              <w:left w:w="85" w:type="dxa"/>
              <w:bottom w:w="57" w:type="dxa"/>
              <w:right w:w="85" w:type="dxa"/>
            </w:tcMar>
          </w:tcPr>
          <w:p w:rsidR="003A2110" w:rsidRPr="00C64983" w:rsidRDefault="003A2110" w:rsidP="0048165A">
            <w:pPr>
              <w:pStyle w:val="tt"/>
            </w:pPr>
            <w:r w:rsidRPr="00C64983">
              <w:t>Income (gross)</w:t>
            </w:r>
          </w:p>
        </w:tc>
        <w:tc>
          <w:tcPr>
            <w:tcW w:w="2597" w:type="pct"/>
            <w:tcMar>
              <w:top w:w="85" w:type="dxa"/>
              <w:left w:w="85" w:type="dxa"/>
              <w:bottom w:w="57" w:type="dxa"/>
              <w:right w:w="85" w:type="dxa"/>
            </w:tcMar>
          </w:tcPr>
          <w:p w:rsidR="003A2110" w:rsidRPr="00C64983" w:rsidRDefault="003A2110" w:rsidP="0048165A">
            <w:pPr>
              <w:pStyle w:val="tt"/>
            </w:pPr>
            <w:r w:rsidRPr="00C64983">
              <w:t>$</w:t>
            </w:r>
            <w:r>
              <w:t>9</w:t>
            </w:r>
            <w:r w:rsidRPr="00C64983">
              <w:t>5,000 p.a. monthly</w:t>
            </w:r>
            <w:r>
              <w:t xml:space="preserve"> gross</w:t>
            </w:r>
            <w:r w:rsidRPr="00C64983">
              <w:t xml:space="preserve"> income: $</w:t>
            </w:r>
            <w:r>
              <w:t>7,917</w:t>
            </w:r>
          </w:p>
        </w:tc>
      </w:tr>
      <w:tr w:rsidR="003A2110" w:rsidRPr="00C64983" w:rsidTr="0023339F">
        <w:trPr>
          <w:cantSplit/>
        </w:trPr>
        <w:tc>
          <w:tcPr>
            <w:tcW w:w="2403" w:type="pct"/>
            <w:tcMar>
              <w:top w:w="85" w:type="dxa"/>
              <w:left w:w="85" w:type="dxa"/>
              <w:bottom w:w="57" w:type="dxa"/>
              <w:right w:w="85" w:type="dxa"/>
            </w:tcMar>
          </w:tcPr>
          <w:p w:rsidR="003A2110" w:rsidRPr="00C64983" w:rsidRDefault="003A2110" w:rsidP="0048165A">
            <w:pPr>
              <w:pStyle w:val="tt"/>
            </w:pPr>
            <w:r w:rsidRPr="00C64983">
              <w:t>Employer contact</w:t>
            </w:r>
          </w:p>
        </w:tc>
        <w:tc>
          <w:tcPr>
            <w:tcW w:w="2597" w:type="pct"/>
            <w:tcMar>
              <w:top w:w="85" w:type="dxa"/>
              <w:left w:w="85" w:type="dxa"/>
              <w:bottom w:w="57" w:type="dxa"/>
              <w:right w:w="85" w:type="dxa"/>
            </w:tcMar>
          </w:tcPr>
          <w:p w:rsidR="003A2110" w:rsidRPr="00C64983" w:rsidRDefault="003A2110" w:rsidP="0048165A">
            <w:pPr>
              <w:pStyle w:val="tt"/>
            </w:pPr>
            <w:r>
              <w:t>Bruce Wayne</w:t>
            </w:r>
            <w:r w:rsidRPr="00C64983">
              <w:t>, HR Manager</w:t>
            </w:r>
          </w:p>
        </w:tc>
      </w:tr>
      <w:tr w:rsidR="003A2110" w:rsidRPr="00C64983" w:rsidTr="0023339F">
        <w:trPr>
          <w:cantSplit/>
        </w:trPr>
        <w:tc>
          <w:tcPr>
            <w:tcW w:w="2403" w:type="pct"/>
            <w:tcMar>
              <w:top w:w="85" w:type="dxa"/>
              <w:left w:w="85" w:type="dxa"/>
              <w:bottom w:w="57" w:type="dxa"/>
              <w:right w:w="85" w:type="dxa"/>
            </w:tcMar>
          </w:tcPr>
          <w:p w:rsidR="003A2110" w:rsidRPr="00C64983" w:rsidRDefault="003A2110" w:rsidP="0048165A">
            <w:pPr>
              <w:pStyle w:val="tt"/>
            </w:pPr>
            <w:r w:rsidRPr="00C64983">
              <w:t>Length of service</w:t>
            </w:r>
          </w:p>
        </w:tc>
        <w:tc>
          <w:tcPr>
            <w:tcW w:w="2597" w:type="pct"/>
            <w:tcMar>
              <w:top w:w="85" w:type="dxa"/>
              <w:left w:w="85" w:type="dxa"/>
              <w:bottom w:w="57" w:type="dxa"/>
              <w:right w:w="85" w:type="dxa"/>
            </w:tcMar>
          </w:tcPr>
          <w:p w:rsidR="003A2110" w:rsidRPr="00C64983" w:rsidRDefault="003A2110" w:rsidP="0048165A">
            <w:pPr>
              <w:pStyle w:val="tt"/>
            </w:pPr>
            <w:r w:rsidRPr="00C64983">
              <w:t>Since March 200</w:t>
            </w:r>
            <w:r>
              <w:t>6</w:t>
            </w:r>
          </w:p>
        </w:tc>
      </w:tr>
      <w:tr w:rsidR="003A2110" w:rsidRPr="00C64983" w:rsidTr="0023339F">
        <w:trPr>
          <w:cantSplit/>
        </w:trPr>
        <w:tc>
          <w:tcPr>
            <w:tcW w:w="2403" w:type="pct"/>
            <w:tcMar>
              <w:top w:w="85" w:type="dxa"/>
              <w:left w:w="85" w:type="dxa"/>
              <w:bottom w:w="57" w:type="dxa"/>
              <w:right w:w="85" w:type="dxa"/>
            </w:tcMar>
          </w:tcPr>
          <w:p w:rsidR="003A2110" w:rsidRPr="00C64983" w:rsidRDefault="003A2110" w:rsidP="0048165A">
            <w:pPr>
              <w:pStyle w:val="tt"/>
            </w:pPr>
            <w:r w:rsidRPr="00C64983">
              <w:t>Driver’s licence</w:t>
            </w:r>
          </w:p>
        </w:tc>
        <w:tc>
          <w:tcPr>
            <w:tcW w:w="2597" w:type="pct"/>
            <w:tcMar>
              <w:top w:w="85" w:type="dxa"/>
              <w:left w:w="85" w:type="dxa"/>
              <w:bottom w:w="57" w:type="dxa"/>
              <w:right w:w="85" w:type="dxa"/>
            </w:tcMar>
          </w:tcPr>
          <w:p w:rsidR="003A2110" w:rsidRPr="00C64983" w:rsidRDefault="003A2110" w:rsidP="0048165A">
            <w:pPr>
              <w:pStyle w:val="tt"/>
            </w:pPr>
            <w:r w:rsidRPr="00C64983">
              <w:t>17016C</w:t>
            </w:r>
          </w:p>
        </w:tc>
      </w:tr>
      <w:tr w:rsidR="003A2110" w:rsidRPr="00C64983" w:rsidTr="0023339F">
        <w:trPr>
          <w:cantSplit/>
        </w:trPr>
        <w:tc>
          <w:tcPr>
            <w:tcW w:w="2403" w:type="pct"/>
            <w:tcMar>
              <w:top w:w="85" w:type="dxa"/>
              <w:left w:w="85" w:type="dxa"/>
              <w:bottom w:w="57" w:type="dxa"/>
              <w:right w:w="85" w:type="dxa"/>
            </w:tcMar>
          </w:tcPr>
          <w:p w:rsidR="003A2110" w:rsidRPr="00C64983" w:rsidRDefault="003A2110" w:rsidP="0048165A">
            <w:pPr>
              <w:pStyle w:val="tt"/>
            </w:pPr>
            <w:r w:rsidRPr="00C64983">
              <w:t>Email</w:t>
            </w:r>
          </w:p>
        </w:tc>
        <w:tc>
          <w:tcPr>
            <w:tcW w:w="2597" w:type="pct"/>
            <w:tcMar>
              <w:top w:w="85" w:type="dxa"/>
              <w:left w:w="85" w:type="dxa"/>
              <w:bottom w:w="57" w:type="dxa"/>
              <w:right w:w="85" w:type="dxa"/>
            </w:tcMar>
          </w:tcPr>
          <w:p w:rsidR="003A2110" w:rsidRPr="00C64983" w:rsidRDefault="003A2110" w:rsidP="0048165A">
            <w:pPr>
              <w:pStyle w:val="tt"/>
            </w:pPr>
            <w:r>
              <w:t>jbrown</w:t>
            </w:r>
            <w:r w:rsidRPr="00C64983">
              <w:t>@</w:t>
            </w:r>
            <w:r>
              <w:t>techcity</w:t>
            </w:r>
            <w:r w:rsidRPr="00C64983">
              <w:t>.com.au</w:t>
            </w:r>
          </w:p>
        </w:tc>
      </w:tr>
    </w:tbl>
    <w:p w:rsidR="003A2110" w:rsidRPr="003D6A14" w:rsidRDefault="003A2110" w:rsidP="00B37B9F">
      <w:pPr>
        <w:pStyle w:val="sssh"/>
      </w:pPr>
      <w:r w:rsidRPr="003D6A14">
        <w:t>Solicitor’s details</w:t>
      </w:r>
    </w:p>
    <w:p w:rsidR="003A2110" w:rsidRPr="00962992" w:rsidRDefault="003A2110" w:rsidP="003A2110">
      <w:r w:rsidRPr="00962992">
        <w:t>Jones and Co</w:t>
      </w:r>
    </w:p>
    <w:p w:rsidR="003A2110" w:rsidRPr="00962992" w:rsidRDefault="003A2110" w:rsidP="003A2110">
      <w:r w:rsidRPr="00962992">
        <w:t xml:space="preserve">22 High Street, City East </w:t>
      </w:r>
      <w:r>
        <w:t>(Your state)</w:t>
      </w:r>
    </w:p>
    <w:p w:rsidR="003A2110" w:rsidRPr="00962992" w:rsidRDefault="003A2110" w:rsidP="003A2110">
      <w:r>
        <w:t xml:space="preserve">Phone: </w:t>
      </w:r>
      <w:r w:rsidRPr="00962992">
        <w:t>82811382</w:t>
      </w:r>
    </w:p>
    <w:p w:rsidR="003A2110" w:rsidRDefault="003A2110" w:rsidP="003A2110">
      <w:r>
        <w:t>Email: jonesandco.net.au</w:t>
      </w:r>
    </w:p>
    <w:p w:rsidR="003A2110" w:rsidRPr="00962992" w:rsidRDefault="003A2110" w:rsidP="003A2110">
      <w:r>
        <w:t>The solicitor has quoted a fee of $1,500 for the conveyance.</w:t>
      </w:r>
    </w:p>
    <w:p w:rsidR="003A2110" w:rsidRPr="00DF0678" w:rsidRDefault="003A2110" w:rsidP="00B37B9F">
      <w:pPr>
        <w:pStyle w:val="0ssh"/>
      </w:pPr>
      <w:r w:rsidRPr="00DF0678">
        <w:lastRenderedPageBreak/>
        <w:t>The loan requirements</w:t>
      </w:r>
    </w:p>
    <w:p w:rsidR="003A2110" w:rsidRPr="00B37B9F" w:rsidRDefault="003A2110" w:rsidP="00B37B9F">
      <w:pPr>
        <w:pStyle w:val="ind1"/>
      </w:pPr>
      <w:r w:rsidRPr="00B37B9F">
        <w:t>•</w:t>
      </w:r>
      <w:r w:rsidRPr="00B37B9F">
        <w:tab/>
        <w:t>30 year term</w:t>
      </w:r>
    </w:p>
    <w:p w:rsidR="003A2110" w:rsidRPr="00B37B9F" w:rsidRDefault="003A2110" w:rsidP="00B37B9F">
      <w:pPr>
        <w:pStyle w:val="ind1"/>
      </w:pPr>
      <w:r w:rsidRPr="00B37B9F">
        <w:t>•</w:t>
      </w:r>
      <w:r w:rsidRPr="00B37B9F">
        <w:tab/>
        <w:t>Premium option home loan features</w:t>
      </w:r>
    </w:p>
    <w:p w:rsidR="003A2110" w:rsidRPr="00B37B9F" w:rsidRDefault="003A2110" w:rsidP="00B37B9F">
      <w:pPr>
        <w:pStyle w:val="ind1"/>
      </w:pPr>
      <w:r w:rsidRPr="00B37B9F">
        <w:t>•</w:t>
      </w:r>
      <w:r w:rsidRPr="00B37B9F">
        <w:tab/>
      </w:r>
      <w:r w:rsidR="006E621F" w:rsidRPr="00B37B9F">
        <w:t>Variable</w:t>
      </w:r>
      <w:r w:rsidRPr="00B37B9F">
        <w:t xml:space="preserve"> interest rate (for this case use 4.5%</w:t>
      </w:r>
      <w:r w:rsidR="00B37B9F">
        <w:t xml:space="preserve"> </w:t>
      </w:r>
      <w:r w:rsidRPr="00B37B9F">
        <w:t>p</w:t>
      </w:r>
      <w:r w:rsidR="00B37B9F">
        <w:t>.</w:t>
      </w:r>
      <w:r w:rsidRPr="00B37B9F">
        <w:t>a</w:t>
      </w:r>
      <w:r w:rsidR="00B37B9F">
        <w:t>.</w:t>
      </w:r>
      <w:r w:rsidRPr="00B37B9F">
        <w:t>)</w:t>
      </w:r>
    </w:p>
    <w:p w:rsidR="003A2110" w:rsidRPr="00B37B9F" w:rsidRDefault="003A2110" w:rsidP="00B37B9F">
      <w:pPr>
        <w:pStyle w:val="ind1"/>
      </w:pPr>
      <w:r w:rsidRPr="00B37B9F">
        <w:t>•</w:t>
      </w:r>
      <w:r w:rsidR="00B37B9F">
        <w:tab/>
      </w:r>
      <w:r w:rsidRPr="00B37B9F">
        <w:t xml:space="preserve">LMI to be </w:t>
      </w:r>
      <w:proofErr w:type="spellStart"/>
      <w:r w:rsidRPr="00B37B9F">
        <w:t>capitalised</w:t>
      </w:r>
      <w:proofErr w:type="spellEnd"/>
    </w:p>
    <w:p w:rsidR="003A2110" w:rsidRPr="00B37B9F" w:rsidRDefault="003A2110" w:rsidP="00B37B9F">
      <w:pPr>
        <w:pStyle w:val="ind1"/>
      </w:pPr>
      <w:r w:rsidRPr="00B37B9F">
        <w:t>•</w:t>
      </w:r>
      <w:r w:rsidRPr="00B37B9F">
        <w:tab/>
        <w:t xml:space="preserve">proposed settlement date — </w:t>
      </w:r>
      <w:r w:rsidR="00B37B9F">
        <w:t>six</w:t>
      </w:r>
      <w:r w:rsidRPr="00B37B9F">
        <w:t xml:space="preserve"> weeks from exchange of contracts</w:t>
      </w:r>
    </w:p>
    <w:p w:rsidR="003A2110" w:rsidRPr="00B37B9F" w:rsidRDefault="003A2110" w:rsidP="00B37B9F">
      <w:pPr>
        <w:pStyle w:val="ind1"/>
      </w:pPr>
      <w:r w:rsidRPr="00B37B9F">
        <w:t>•</w:t>
      </w:r>
      <w:r w:rsidRPr="00B37B9F">
        <w:tab/>
      </w:r>
      <w:r w:rsidR="006E621F" w:rsidRPr="00B37B9F">
        <w:t>Ability</w:t>
      </w:r>
      <w:r w:rsidRPr="00B37B9F">
        <w:t xml:space="preserve"> to make additional payments from time to time without penalty</w:t>
      </w:r>
    </w:p>
    <w:p w:rsidR="003A2110" w:rsidRPr="00B37B9F" w:rsidRDefault="003A2110" w:rsidP="00B37B9F">
      <w:pPr>
        <w:pStyle w:val="ind1"/>
      </w:pPr>
      <w:r w:rsidRPr="00B37B9F">
        <w:t>•</w:t>
      </w:r>
      <w:r w:rsidRPr="00B37B9F">
        <w:tab/>
      </w:r>
      <w:r w:rsidR="006E621F" w:rsidRPr="00B37B9F">
        <w:t>Fortnightly</w:t>
      </w:r>
      <w:r w:rsidRPr="00B37B9F">
        <w:t xml:space="preserve"> repayment option</w:t>
      </w:r>
    </w:p>
    <w:p w:rsidR="003A2110" w:rsidRPr="00B37B9F" w:rsidRDefault="006E621F" w:rsidP="00B37B9F">
      <w:pPr>
        <w:pStyle w:val="ind1"/>
      </w:pPr>
      <w:r>
        <w:t>•</w:t>
      </w:r>
      <w:r>
        <w:tab/>
        <w:t>R</w:t>
      </w:r>
      <w:r w:rsidR="003A2110" w:rsidRPr="00B37B9F">
        <w:t>edraw facility</w:t>
      </w:r>
    </w:p>
    <w:p w:rsidR="003A2110" w:rsidRPr="00962992" w:rsidRDefault="006E621F" w:rsidP="00B37B9F">
      <w:pPr>
        <w:pStyle w:val="ind1"/>
      </w:pPr>
      <w:r>
        <w:t>•</w:t>
      </w:r>
      <w:r>
        <w:tab/>
        <w:t>F</w:t>
      </w:r>
      <w:r w:rsidR="003A2110" w:rsidRPr="00B37B9F">
        <w:t>unds access via</w:t>
      </w:r>
      <w:r w:rsidR="003A2110" w:rsidRPr="00962992">
        <w:t xml:space="preserve"> card</w:t>
      </w:r>
      <w:r w:rsidR="00B37B9F">
        <w:t>.</w:t>
      </w:r>
    </w:p>
    <w:p w:rsidR="003A2110" w:rsidRDefault="003A2110" w:rsidP="003A2110">
      <w:pPr>
        <w:pStyle w:val="ssh"/>
      </w:pPr>
      <w:r>
        <w:t>Other information</w:t>
      </w:r>
    </w:p>
    <w:p w:rsidR="003A2110" w:rsidRDefault="00B37B9F" w:rsidP="00B37B9F">
      <w:pPr>
        <w:pStyle w:val="ind1"/>
      </w:pPr>
      <w:r w:rsidRPr="00B37B9F">
        <w:t>•</w:t>
      </w:r>
      <w:r w:rsidRPr="00B37B9F">
        <w:tab/>
      </w:r>
      <w:r w:rsidR="003A2110">
        <w:t xml:space="preserve">Jennifer has asked if there are any professional package benefits available because she is an </w:t>
      </w:r>
      <w:r w:rsidR="00A15DBF">
        <w:t>a</w:t>
      </w:r>
      <w:r w:rsidR="003A2110">
        <w:t>ccountant</w:t>
      </w:r>
      <w:r w:rsidR="00A15DBF">
        <w:t>.</w:t>
      </w:r>
    </w:p>
    <w:p w:rsidR="003A2110" w:rsidRDefault="00B37B9F" w:rsidP="00B37B9F">
      <w:pPr>
        <w:pStyle w:val="ind1"/>
      </w:pPr>
      <w:r w:rsidRPr="00B37B9F">
        <w:t>•</w:t>
      </w:r>
      <w:r w:rsidRPr="00B37B9F">
        <w:tab/>
      </w:r>
      <w:r w:rsidR="003A2110">
        <w:t xml:space="preserve">Jennifer previously owned and lived in an apartment with her two older sisters when they attended university but they sold this before she married </w:t>
      </w:r>
      <w:r w:rsidR="00A15DBF">
        <w:t>—</w:t>
      </w:r>
      <w:r w:rsidR="003A2110">
        <w:t xml:space="preserve"> they did not make a lot from sale</w:t>
      </w:r>
      <w:r w:rsidR="00A15DBF">
        <w:t>.</w:t>
      </w:r>
    </w:p>
    <w:p w:rsidR="003A2110" w:rsidRDefault="00B37B9F" w:rsidP="00B37B9F">
      <w:pPr>
        <w:pStyle w:val="ind1"/>
      </w:pPr>
      <w:r w:rsidRPr="00B37B9F">
        <w:t>•</w:t>
      </w:r>
      <w:r w:rsidRPr="00B37B9F">
        <w:tab/>
      </w:r>
      <w:r w:rsidR="003A2110">
        <w:t xml:space="preserve">Family plans are </w:t>
      </w:r>
      <w:r w:rsidR="00A15DBF">
        <w:t>five</w:t>
      </w:r>
      <w:r w:rsidR="003A2110">
        <w:t xml:space="preserve"> years away</w:t>
      </w:r>
      <w:r w:rsidR="00A15DBF">
        <w:t>.</w:t>
      </w:r>
    </w:p>
    <w:p w:rsidR="003A2110" w:rsidRDefault="00B37B9F" w:rsidP="00B37B9F">
      <w:pPr>
        <w:pStyle w:val="ind1"/>
      </w:pPr>
      <w:r w:rsidRPr="00B37B9F">
        <w:t>•</w:t>
      </w:r>
      <w:r w:rsidRPr="00B37B9F">
        <w:tab/>
      </w:r>
      <w:r w:rsidR="003A2110">
        <w:t>They do have plans to take a major overseas trip before family comes along</w:t>
      </w:r>
      <w:r w:rsidR="00A15DBF">
        <w:t>.</w:t>
      </w:r>
    </w:p>
    <w:p w:rsidR="003A2110" w:rsidRPr="00692AE9" w:rsidRDefault="00B37B9F" w:rsidP="00B37B9F">
      <w:pPr>
        <w:pStyle w:val="ind1"/>
      </w:pPr>
      <w:r w:rsidRPr="00B37B9F">
        <w:t>•</w:t>
      </w:r>
      <w:r w:rsidRPr="00B37B9F">
        <w:tab/>
      </w:r>
      <w:r w:rsidR="003A2110">
        <w:t>Philip is hoping for a promotion within the next 12 months upon possible retirement of a long</w:t>
      </w:r>
      <w:r w:rsidR="00A15DBF">
        <w:t>-</w:t>
      </w:r>
      <w:r w:rsidR="003A2110">
        <w:t>term employee where he works</w:t>
      </w:r>
      <w:r w:rsidR="00A15DBF">
        <w:t>.</w:t>
      </w:r>
    </w:p>
    <w:p w:rsidR="003A2110" w:rsidRDefault="003A2110" w:rsidP="003A2110">
      <w:pPr>
        <w:pStyle w:val="0section"/>
      </w:pPr>
      <w:r w:rsidRPr="002218A6">
        <w:lastRenderedPageBreak/>
        <w:t>Assignment</w:t>
      </w:r>
      <w:r>
        <w:t xml:space="preserve"> tasks</w:t>
      </w:r>
      <w:r w:rsidRPr="009B54D0">
        <w:rPr>
          <w:i/>
        </w:rPr>
        <w:t xml:space="preserve"> (student to complete)</w:t>
      </w:r>
    </w:p>
    <w:p w:rsidR="003A2110" w:rsidRDefault="003A2110" w:rsidP="003A2110">
      <w:pPr>
        <w:pStyle w:val="sh"/>
      </w:pPr>
      <w:r>
        <w:t>Task 1 — Gathering and documenting client information</w:t>
      </w:r>
    </w:p>
    <w:p w:rsidR="003A2110" w:rsidRDefault="003A2110" w:rsidP="003A2110">
      <w:pPr>
        <w:keepNext/>
      </w:pPr>
      <w:r>
        <w:t xml:space="preserve">Complete the Client Information Collection Tool (located at the end of the assignment in </w:t>
      </w:r>
      <w:hyperlink w:anchor="Appendix1" w:history="1">
        <w:r w:rsidRPr="00661BEF">
          <w:rPr>
            <w:rStyle w:val="Hyperlink"/>
          </w:rPr>
          <w:t>Appendix 1</w:t>
        </w:r>
      </w:hyperlink>
      <w:r>
        <w:t>) using the information provided in Case Study 1.</w:t>
      </w:r>
    </w:p>
    <w:p w:rsidR="003A2110" w:rsidRDefault="003A2110" w:rsidP="003A2110">
      <w:pPr>
        <w:keepNext/>
      </w:pPr>
      <w:r w:rsidRPr="00820D3A">
        <w:rPr>
          <w:b/>
          <w:i/>
        </w:rPr>
        <w:t>Note:</w:t>
      </w:r>
      <w:r>
        <w:t xml:space="preserve"> Any assumptions you make should be listed and should not be in conflict with the case study information already provided.</w:t>
      </w:r>
    </w:p>
    <w:tbl>
      <w:tblPr>
        <w:tblStyle w:val="TableGrid"/>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6979"/>
        <w:gridCol w:w="2773"/>
      </w:tblGrid>
      <w:tr w:rsidR="004B0202" w:rsidRPr="004B0202" w:rsidTr="00BE2A8C">
        <w:trPr>
          <w:cantSplit/>
          <w:trHeight w:val="284"/>
        </w:trPr>
        <w:tc>
          <w:tcPr>
            <w:tcW w:w="6979" w:type="dxa"/>
            <w:shd w:val="clear" w:color="auto" w:fill="auto"/>
          </w:tcPr>
          <w:p w:rsidR="004B0202" w:rsidRPr="004B0202" w:rsidRDefault="004B0202" w:rsidP="0021572A">
            <w:pPr>
              <w:pStyle w:val="0ssssh"/>
            </w:pPr>
            <w:r w:rsidRPr="004B0202">
              <w:t>Assessor feedback</w:t>
            </w:r>
            <w:r>
              <w:t xml:space="preserve"> for Task 1</w:t>
            </w:r>
            <w:r w:rsidRPr="004B0202">
              <w:t>:</w:t>
            </w:r>
          </w:p>
        </w:tc>
        <w:tc>
          <w:tcPr>
            <w:tcW w:w="2773" w:type="dxa"/>
            <w:shd w:val="clear" w:color="auto" w:fill="auto"/>
          </w:tcPr>
          <w:p w:rsidR="004B0202" w:rsidRPr="004B0202" w:rsidRDefault="004B0202" w:rsidP="0021572A">
            <w:pPr>
              <w:pStyle w:val="0ssssh"/>
              <w:jc w:val="center"/>
            </w:pPr>
            <w:r w:rsidRPr="004B0202">
              <w:t>Resubmission required?</w:t>
            </w:r>
          </w:p>
        </w:tc>
      </w:tr>
      <w:tr w:rsidR="004B0202" w:rsidRPr="004B0202" w:rsidTr="00BE2A8C">
        <w:trPr>
          <w:cantSplit/>
          <w:trHeight w:val="284"/>
        </w:trPr>
        <w:tc>
          <w:tcPr>
            <w:tcW w:w="6979" w:type="dxa"/>
            <w:shd w:val="clear" w:color="auto" w:fill="auto"/>
          </w:tcPr>
          <w:p w:rsidR="004B0202" w:rsidRPr="005E0579" w:rsidRDefault="004B0202" w:rsidP="005E0579">
            <w:pPr>
              <w:pStyle w:val="Markerfeedback"/>
            </w:pPr>
          </w:p>
        </w:tc>
        <w:tc>
          <w:tcPr>
            <w:tcW w:w="2773" w:type="dxa"/>
            <w:shd w:val="clear" w:color="auto" w:fill="auto"/>
          </w:tcPr>
          <w:p w:rsidR="004B0202" w:rsidRPr="004B0202" w:rsidRDefault="00B70013" w:rsidP="00AE1BFE">
            <w:pPr>
              <w:pStyle w:val="Markerfeedback"/>
              <w:jc w:val="center"/>
            </w:pPr>
            <w:sdt>
              <w:sdtPr>
                <w:alias w:val="Resubmission required?"/>
                <w:tag w:val="Yes/No"/>
                <w:id w:val="874887130"/>
                <w:placeholder>
                  <w:docPart w:val="E64133D1B051403889A81FD508C732AB"/>
                </w:placeholder>
                <w:dropDownList>
                  <w:listItem w:displayText="No" w:value="No"/>
                  <w:listItem w:displayText="Yes" w:value="Yes"/>
                </w:dropDownList>
              </w:sdtPr>
              <w:sdtEndPr/>
              <w:sdtContent>
                <w:r w:rsidR="004B0202" w:rsidRPr="00AE1BFE">
                  <w:t>No</w:t>
                </w:r>
              </w:sdtContent>
            </w:sdt>
          </w:p>
        </w:tc>
      </w:tr>
    </w:tbl>
    <w:p w:rsidR="003A2110" w:rsidRDefault="003A2110" w:rsidP="003A2110">
      <w:pPr>
        <w:pStyle w:val="sh"/>
      </w:pPr>
      <w:r>
        <w:t>Task 2 — Assessing the clients’ situation</w:t>
      </w:r>
    </w:p>
    <w:p w:rsidR="003A2110" w:rsidRPr="008611A2" w:rsidRDefault="003A2110" w:rsidP="003A2110">
      <w:pPr>
        <w:pStyle w:val="ind1"/>
        <w:keepNext/>
        <w:rPr>
          <w:b/>
          <w:i/>
        </w:rPr>
      </w:pPr>
      <w:r>
        <w:t>1.</w:t>
      </w:r>
      <w:r>
        <w:tab/>
        <w:t xml:space="preserve">Based on the information provided in the case study and using the tools available to you </w:t>
      </w:r>
      <w:r>
        <w:br/>
        <w:t xml:space="preserve">(e.g. loan </w:t>
      </w:r>
      <w:r w:rsidRPr="000C454A">
        <w:t>calculators</w:t>
      </w:r>
      <w:r>
        <w:t>, including those available on lenders’ websites or Genworth.com.au), provide</w:t>
      </w:r>
      <w:r w:rsidR="00867E5C">
        <w:t> </w:t>
      </w:r>
      <w:r>
        <w:t xml:space="preserve">your assessment of the clients’ loan application. </w:t>
      </w:r>
      <w:r w:rsidRPr="008611A2">
        <w:rPr>
          <w:b/>
          <w:i/>
        </w:rPr>
        <w:t>This assessment of the clients’ needs is a critical prelude to you completing Part 4 of the Oral Assessment requirement for this course.</w:t>
      </w:r>
    </w:p>
    <w:p w:rsidR="003A2110" w:rsidRDefault="003A2110" w:rsidP="003A2110">
      <w:pPr>
        <w:pStyle w:val="ind1"/>
      </w:pPr>
      <w:r>
        <w:tab/>
        <w:t>Consider and comment on issues such as:</w:t>
      </w:r>
    </w:p>
    <w:p w:rsidR="003A2110" w:rsidRPr="00867E5C" w:rsidRDefault="003A2110" w:rsidP="00867E5C">
      <w:pPr>
        <w:pStyle w:val="ind2"/>
      </w:pPr>
      <w:r>
        <w:tab/>
        <w:t>•</w:t>
      </w:r>
      <w:r>
        <w:tab/>
      </w:r>
      <w:r w:rsidRPr="00867E5C">
        <w:t>maximum borrowing capacity of client</w:t>
      </w:r>
    </w:p>
    <w:p w:rsidR="003A2110" w:rsidRPr="00867E5C" w:rsidRDefault="003A2110" w:rsidP="00867E5C">
      <w:pPr>
        <w:pStyle w:val="ind2"/>
      </w:pPr>
      <w:r w:rsidRPr="00867E5C">
        <w:tab/>
        <w:t>•</w:t>
      </w:r>
      <w:r w:rsidRPr="00867E5C">
        <w:tab/>
        <w:t>capacity to meet deposit and total cash contribution for the loan required</w:t>
      </w:r>
    </w:p>
    <w:p w:rsidR="003A2110" w:rsidRPr="00867E5C" w:rsidRDefault="003A2110" w:rsidP="00867E5C">
      <w:pPr>
        <w:pStyle w:val="ind2"/>
      </w:pPr>
      <w:r w:rsidRPr="00867E5C">
        <w:tab/>
        <w:t>•</w:t>
      </w:r>
      <w:r w:rsidRPr="00867E5C">
        <w:tab/>
        <w:t>repayment requirements based on the loan required</w:t>
      </w:r>
    </w:p>
    <w:p w:rsidR="003A2110" w:rsidRPr="00867E5C" w:rsidRDefault="003A2110" w:rsidP="00867E5C">
      <w:pPr>
        <w:pStyle w:val="ind2"/>
      </w:pPr>
      <w:r w:rsidRPr="00867E5C">
        <w:tab/>
        <w:t>•</w:t>
      </w:r>
      <w:r w:rsidR="00867E5C" w:rsidRPr="00867E5C">
        <w:tab/>
      </w:r>
      <w:r w:rsidRPr="00867E5C">
        <w:t>do they require Lenders Mortgage Insurance (LMI), and if so, how much will it cost</w:t>
      </w:r>
      <w:r w:rsidR="00867E5C" w:rsidRPr="00867E5C">
        <w:t xml:space="preserve"> and what are the </w:t>
      </w:r>
      <w:r w:rsidRPr="00867E5C">
        <w:t>options to pay fee</w:t>
      </w:r>
    </w:p>
    <w:p w:rsidR="003A2110" w:rsidRPr="00867E5C" w:rsidRDefault="00867E5C" w:rsidP="00867E5C">
      <w:pPr>
        <w:pStyle w:val="ind2"/>
      </w:pPr>
      <w:r>
        <w:tab/>
      </w:r>
      <w:r w:rsidR="003A2110" w:rsidRPr="00867E5C">
        <w:t>•</w:t>
      </w:r>
      <w:r w:rsidR="003A2110" w:rsidRPr="00867E5C">
        <w:tab/>
        <w:t xml:space="preserve">what loan amount would you recommend </w:t>
      </w:r>
    </w:p>
    <w:p w:rsidR="003A2110" w:rsidRPr="00867E5C" w:rsidRDefault="00867E5C" w:rsidP="00867E5C">
      <w:pPr>
        <w:pStyle w:val="ind2"/>
      </w:pPr>
      <w:r>
        <w:tab/>
      </w:r>
      <w:r w:rsidR="003A2110" w:rsidRPr="00867E5C">
        <w:t>•</w:t>
      </w:r>
      <w:r w:rsidR="003A2110" w:rsidRPr="00867E5C">
        <w:tab/>
        <w:t>likelihood that the clients will be able to meet all their financial obligations</w:t>
      </w:r>
    </w:p>
    <w:p w:rsidR="003A2110" w:rsidRDefault="003A2110" w:rsidP="00867E5C">
      <w:pPr>
        <w:pStyle w:val="ind2"/>
      </w:pPr>
      <w:r w:rsidRPr="00867E5C">
        <w:tab/>
        <w:t>•</w:t>
      </w:r>
      <w:r w:rsidRPr="00867E5C">
        <w:tab/>
        <w:t>any other issues that may impact, now or in the future, on the clients’ ability to meet their obligations</w:t>
      </w:r>
      <w:r>
        <w:t>, including any possible risks.</w:t>
      </w:r>
    </w:p>
    <w:p w:rsidR="003A2110" w:rsidRDefault="003A2110" w:rsidP="003A2110">
      <w:pPr>
        <w:pStyle w:val="ind1"/>
      </w:pPr>
      <w:r>
        <w:tab/>
        <w:t>Provide data to support your comments and conclusions. (750 words)</w:t>
      </w:r>
    </w:p>
    <w:p w:rsidR="00867E5C" w:rsidRDefault="00867E5C" w:rsidP="00E35F50">
      <w:pPr>
        <w:pStyle w:val="sssh"/>
      </w:pPr>
      <w:r>
        <w:t>Student response to Task 2: Question 1</w:t>
      </w:r>
    </w:p>
    <w:tbl>
      <w:tblPr>
        <w:tblStyle w:val="TableGrid"/>
        <w:tblW w:w="9752" w:type="dxa"/>
        <w:tblBorders>
          <w:top w:val="single" w:sz="2" w:space="0" w:color="auto"/>
          <w:left w:val="single" w:sz="2" w:space="0" w:color="auto"/>
          <w:bottom w:val="single" w:sz="2" w:space="0" w:color="auto"/>
          <w:right w:val="single" w:sz="2" w:space="0" w:color="auto"/>
          <w:insideH w:val="single" w:sz="2" w:space="0" w:color="auto"/>
          <w:insideV w:val="none" w:sz="0" w:space="0" w:color="auto"/>
        </w:tblBorders>
        <w:tblLayout w:type="fixed"/>
        <w:tblCellMar>
          <w:top w:w="57" w:type="dxa"/>
          <w:left w:w="57" w:type="dxa"/>
          <w:bottom w:w="57" w:type="dxa"/>
          <w:right w:w="57" w:type="dxa"/>
        </w:tblCellMar>
        <w:tblLook w:val="04A0" w:firstRow="1" w:lastRow="0" w:firstColumn="1" w:lastColumn="0" w:noHBand="0" w:noVBand="1"/>
      </w:tblPr>
      <w:tblGrid>
        <w:gridCol w:w="9752"/>
      </w:tblGrid>
      <w:tr w:rsidR="00867E5C" w:rsidTr="00C545FB">
        <w:trPr>
          <w:trHeight w:val="1701"/>
        </w:trPr>
        <w:tc>
          <w:tcPr>
            <w:tcW w:w="9752" w:type="dxa"/>
            <w:shd w:val="clear" w:color="auto" w:fill="auto"/>
          </w:tcPr>
          <w:p w:rsidR="002A50F4" w:rsidRDefault="001F7ED7" w:rsidP="008D245A">
            <w:pPr>
              <w:pStyle w:val="Answerhere"/>
            </w:pPr>
            <w:r w:rsidRPr="001F7ED7">
              <w:rPr>
                <w:highlight w:val="lightGray"/>
              </w:rPr>
              <w:t>Response</w:t>
            </w:r>
          </w:p>
          <w:p w:rsidR="008D245A" w:rsidRDefault="008D245A" w:rsidP="008D245A">
            <w:pPr>
              <w:pStyle w:val="Answerhere"/>
            </w:pPr>
          </w:p>
        </w:tc>
      </w:tr>
    </w:tbl>
    <w:p w:rsidR="003A2110" w:rsidRDefault="003A2110" w:rsidP="003A2110"/>
    <w:p w:rsidR="003A2110" w:rsidRDefault="003A2110" w:rsidP="008D245A">
      <w:pPr>
        <w:pStyle w:val="ind3"/>
        <w:keepNext/>
      </w:pPr>
      <w:r>
        <w:lastRenderedPageBreak/>
        <w:t>2.</w:t>
      </w:r>
      <w:r>
        <w:tab/>
        <w:t>(a)</w:t>
      </w:r>
      <w:r w:rsidR="00B95ED5">
        <w:tab/>
      </w:r>
      <w:r w:rsidR="00B95ED5">
        <w:tab/>
      </w:r>
      <w:r>
        <w:t>Most lenders stress test loan repayments by adding an additional 2–3% on to the loan repayments to make sure a borrower can afford the repayme</w:t>
      </w:r>
      <w:r w:rsidR="00B95ED5">
        <w:t>nts. If interest rates moved 3% </w:t>
      </w:r>
      <w:r>
        <w:t xml:space="preserve">higher, </w:t>
      </w:r>
      <w:r w:rsidRPr="008D245A">
        <w:t>what</w:t>
      </w:r>
      <w:r>
        <w:t xml:space="preserve"> would Philip and Jennifer’s loan repayments be and do you think they would be able to cope with the extra repayments? </w:t>
      </w:r>
    </w:p>
    <w:p w:rsidR="003A2110" w:rsidRDefault="003A2110" w:rsidP="00CC4604">
      <w:pPr>
        <w:pStyle w:val="sssh"/>
      </w:pPr>
      <w:r>
        <w:t>Student response to Task 2: Question 2(a)</w:t>
      </w:r>
    </w:p>
    <w:tbl>
      <w:tblPr>
        <w:tblStyle w:val="TableGrid"/>
        <w:tblW w:w="9752" w:type="dxa"/>
        <w:tblBorders>
          <w:top w:val="single" w:sz="2" w:space="0" w:color="auto"/>
          <w:left w:val="single" w:sz="2" w:space="0" w:color="auto"/>
          <w:bottom w:val="single" w:sz="2" w:space="0" w:color="auto"/>
          <w:right w:val="single" w:sz="2" w:space="0" w:color="auto"/>
          <w:insideH w:val="single" w:sz="2" w:space="0" w:color="auto"/>
          <w:insideV w:val="none" w:sz="0" w:space="0" w:color="auto"/>
        </w:tblBorders>
        <w:tblLayout w:type="fixed"/>
        <w:tblCellMar>
          <w:top w:w="57" w:type="dxa"/>
          <w:left w:w="57" w:type="dxa"/>
          <w:bottom w:w="57" w:type="dxa"/>
          <w:right w:w="57" w:type="dxa"/>
        </w:tblCellMar>
        <w:tblLook w:val="04A0" w:firstRow="1" w:lastRow="0" w:firstColumn="1" w:lastColumn="0" w:noHBand="0" w:noVBand="1"/>
      </w:tblPr>
      <w:tblGrid>
        <w:gridCol w:w="9752"/>
      </w:tblGrid>
      <w:tr w:rsidR="003A2110" w:rsidRPr="00F76491" w:rsidTr="00C545FB">
        <w:trPr>
          <w:trHeight w:val="1701"/>
        </w:trPr>
        <w:tc>
          <w:tcPr>
            <w:tcW w:w="9752" w:type="dxa"/>
            <w:shd w:val="clear" w:color="auto" w:fill="auto"/>
          </w:tcPr>
          <w:p w:rsidR="004F2FD9" w:rsidRPr="00F76491" w:rsidRDefault="001F7ED7" w:rsidP="00F76491">
            <w:pPr>
              <w:pStyle w:val="Answerhere"/>
            </w:pPr>
            <w:r w:rsidRPr="00F76491">
              <w:rPr>
                <w:highlight w:val="lightGray"/>
              </w:rPr>
              <w:t>Response</w:t>
            </w:r>
          </w:p>
          <w:p w:rsidR="008D245A" w:rsidRPr="00F76491" w:rsidRDefault="008D245A" w:rsidP="00F76491">
            <w:pPr>
              <w:pStyle w:val="Answerhere"/>
            </w:pPr>
          </w:p>
        </w:tc>
      </w:tr>
    </w:tbl>
    <w:p w:rsidR="003A2110" w:rsidRDefault="003A2110" w:rsidP="00C545FB">
      <w:pPr>
        <w:pStyle w:val="ind1"/>
      </w:pPr>
    </w:p>
    <w:p w:rsidR="003A2110" w:rsidRDefault="00E94A9F" w:rsidP="00E35F50">
      <w:pPr>
        <w:pStyle w:val="ind3"/>
        <w:keepNext/>
      </w:pPr>
      <w:r>
        <w:t>2.</w:t>
      </w:r>
      <w:r>
        <w:tab/>
      </w:r>
      <w:r w:rsidR="003A2110">
        <w:t>(b)</w:t>
      </w:r>
      <w:r>
        <w:tab/>
      </w:r>
      <w:r>
        <w:tab/>
      </w:r>
      <w:r w:rsidR="003A2110">
        <w:t>What could you recommend that may remove this consideration as a risk factor?</w:t>
      </w:r>
    </w:p>
    <w:p w:rsidR="003A2110" w:rsidRDefault="003A2110" w:rsidP="00E35F50">
      <w:pPr>
        <w:pStyle w:val="sssh"/>
      </w:pPr>
      <w:r>
        <w:t>Student response to Task 2: Question 2(b)</w:t>
      </w:r>
    </w:p>
    <w:tbl>
      <w:tblPr>
        <w:tblStyle w:val="TableGrid"/>
        <w:tblW w:w="9752" w:type="dxa"/>
        <w:tblBorders>
          <w:top w:val="single" w:sz="2" w:space="0" w:color="auto"/>
          <w:left w:val="single" w:sz="2" w:space="0" w:color="auto"/>
          <w:bottom w:val="single" w:sz="2" w:space="0" w:color="auto"/>
          <w:right w:val="single" w:sz="2" w:space="0" w:color="auto"/>
          <w:insideH w:val="single" w:sz="2" w:space="0" w:color="auto"/>
          <w:insideV w:val="none" w:sz="0" w:space="0" w:color="auto"/>
        </w:tblBorders>
        <w:tblLayout w:type="fixed"/>
        <w:tblCellMar>
          <w:top w:w="57" w:type="dxa"/>
          <w:left w:w="57" w:type="dxa"/>
          <w:bottom w:w="57" w:type="dxa"/>
          <w:right w:w="57" w:type="dxa"/>
        </w:tblCellMar>
        <w:tblLook w:val="04A0" w:firstRow="1" w:lastRow="0" w:firstColumn="1" w:lastColumn="0" w:noHBand="0" w:noVBand="1"/>
      </w:tblPr>
      <w:tblGrid>
        <w:gridCol w:w="9752"/>
      </w:tblGrid>
      <w:tr w:rsidR="003A2110" w:rsidRPr="00F76491" w:rsidTr="00C545FB">
        <w:trPr>
          <w:trHeight w:val="1701"/>
        </w:trPr>
        <w:tc>
          <w:tcPr>
            <w:tcW w:w="9752" w:type="dxa"/>
            <w:shd w:val="clear" w:color="auto" w:fill="auto"/>
          </w:tcPr>
          <w:p w:rsidR="00A92108" w:rsidRPr="00F76491" w:rsidRDefault="001F7ED7" w:rsidP="00F76491">
            <w:pPr>
              <w:pStyle w:val="Answerhere"/>
            </w:pPr>
            <w:r w:rsidRPr="00F76491">
              <w:rPr>
                <w:highlight w:val="lightGray"/>
              </w:rPr>
              <w:t>Response</w:t>
            </w:r>
          </w:p>
          <w:p w:rsidR="008D245A" w:rsidRPr="00F76491" w:rsidRDefault="008D245A" w:rsidP="00F76491">
            <w:pPr>
              <w:pStyle w:val="Answerhere"/>
            </w:pPr>
          </w:p>
        </w:tc>
      </w:tr>
    </w:tbl>
    <w:p w:rsidR="004B0202" w:rsidRDefault="004B0202" w:rsidP="00E35F50">
      <w:pPr>
        <w:keepNext/>
      </w:pPr>
    </w:p>
    <w:tbl>
      <w:tblPr>
        <w:tblStyle w:val="TableGrid"/>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6979"/>
        <w:gridCol w:w="2773"/>
      </w:tblGrid>
      <w:tr w:rsidR="004B0202" w:rsidRPr="004B0202" w:rsidTr="00BE2A8C">
        <w:trPr>
          <w:cantSplit/>
          <w:trHeight w:val="284"/>
        </w:trPr>
        <w:tc>
          <w:tcPr>
            <w:tcW w:w="6979" w:type="dxa"/>
            <w:shd w:val="clear" w:color="auto" w:fill="auto"/>
          </w:tcPr>
          <w:p w:rsidR="004B0202" w:rsidRPr="004B0202" w:rsidRDefault="004B0202" w:rsidP="00E35F50">
            <w:pPr>
              <w:pStyle w:val="0ssssh"/>
            </w:pPr>
            <w:r>
              <w:t>Assessor feedback for Task 2</w:t>
            </w:r>
            <w:r w:rsidRPr="004B0202">
              <w:t>:</w:t>
            </w:r>
          </w:p>
        </w:tc>
        <w:tc>
          <w:tcPr>
            <w:tcW w:w="2773" w:type="dxa"/>
            <w:shd w:val="clear" w:color="auto" w:fill="auto"/>
          </w:tcPr>
          <w:p w:rsidR="004B0202" w:rsidRPr="004B0202" w:rsidRDefault="004B0202" w:rsidP="00E35F50">
            <w:pPr>
              <w:pStyle w:val="0ssssh"/>
              <w:jc w:val="center"/>
            </w:pPr>
            <w:r w:rsidRPr="004B0202">
              <w:t>Resubmission required?</w:t>
            </w:r>
          </w:p>
        </w:tc>
      </w:tr>
      <w:tr w:rsidR="004B0202" w:rsidRPr="004B0202" w:rsidTr="00BE2A8C">
        <w:trPr>
          <w:cantSplit/>
          <w:trHeight w:val="284"/>
        </w:trPr>
        <w:tc>
          <w:tcPr>
            <w:tcW w:w="6979" w:type="dxa"/>
            <w:shd w:val="clear" w:color="auto" w:fill="auto"/>
          </w:tcPr>
          <w:p w:rsidR="004B0202" w:rsidRPr="004B0202" w:rsidRDefault="004B0202" w:rsidP="005E0579">
            <w:pPr>
              <w:pStyle w:val="Markerfeedback"/>
            </w:pPr>
          </w:p>
        </w:tc>
        <w:tc>
          <w:tcPr>
            <w:tcW w:w="2773" w:type="dxa"/>
            <w:shd w:val="clear" w:color="auto" w:fill="auto"/>
          </w:tcPr>
          <w:p w:rsidR="004B0202" w:rsidRPr="004B0202" w:rsidRDefault="00B70013" w:rsidP="0021572A">
            <w:pPr>
              <w:pStyle w:val="Markerfeedback"/>
              <w:jc w:val="center"/>
            </w:pPr>
            <w:sdt>
              <w:sdtPr>
                <w:alias w:val="Resubmission required?"/>
                <w:tag w:val="Yes/No"/>
                <w:id w:val="1058569148"/>
                <w:placeholder>
                  <w:docPart w:val="26A2156CB52A4744ACE8F8A8F1996961"/>
                </w:placeholder>
                <w:dropDownList>
                  <w:listItem w:displayText="No" w:value="No"/>
                  <w:listItem w:displayText="Yes" w:value="Yes"/>
                </w:dropDownList>
              </w:sdtPr>
              <w:sdtEndPr/>
              <w:sdtContent>
                <w:r w:rsidR="004B0202" w:rsidRPr="004B0202">
                  <w:t>No</w:t>
                </w:r>
              </w:sdtContent>
            </w:sdt>
          </w:p>
        </w:tc>
      </w:tr>
    </w:tbl>
    <w:p w:rsidR="003A2110" w:rsidRDefault="003A2110" w:rsidP="00631AC2">
      <w:pPr>
        <w:pStyle w:val="0sh"/>
      </w:pPr>
      <w:r>
        <w:lastRenderedPageBreak/>
        <w:t>Task 3</w:t>
      </w:r>
      <w:r w:rsidR="00917870">
        <w:t xml:space="preserve"> </w:t>
      </w:r>
      <w:r>
        <w:t xml:space="preserve">— Borrowing </w:t>
      </w:r>
      <w:r w:rsidR="00917870">
        <w:t>o</w:t>
      </w:r>
      <w:r>
        <w:t>ptions</w:t>
      </w:r>
    </w:p>
    <w:p w:rsidR="003A2110" w:rsidRDefault="003A2110" w:rsidP="00BE2A8C">
      <w:pPr>
        <w:pStyle w:val="Nor"/>
        <w:keepNext/>
      </w:pPr>
      <w:r>
        <w:t>Although Philip and Jennifer are looking to borrow at approximately 90% LVR, what other options could you present that would avoid the cost of LMI? (100 words)</w:t>
      </w:r>
    </w:p>
    <w:p w:rsidR="003A2110" w:rsidRDefault="003A2110" w:rsidP="00BE2A8C">
      <w:pPr>
        <w:pStyle w:val="sssh"/>
      </w:pPr>
      <w:r>
        <w:t>Student response to Task 3</w:t>
      </w:r>
    </w:p>
    <w:tbl>
      <w:tblPr>
        <w:tblStyle w:val="TableGrid"/>
        <w:tblW w:w="9752" w:type="dxa"/>
        <w:tblBorders>
          <w:top w:val="single" w:sz="2" w:space="0" w:color="auto"/>
          <w:left w:val="single" w:sz="2" w:space="0" w:color="auto"/>
          <w:bottom w:val="single" w:sz="2" w:space="0" w:color="auto"/>
          <w:right w:val="single" w:sz="2" w:space="0" w:color="auto"/>
          <w:insideH w:val="single" w:sz="2" w:space="0" w:color="auto"/>
          <w:insideV w:val="none" w:sz="0" w:space="0" w:color="auto"/>
        </w:tblBorders>
        <w:tblLayout w:type="fixed"/>
        <w:tblCellMar>
          <w:top w:w="57" w:type="dxa"/>
          <w:left w:w="57" w:type="dxa"/>
          <w:bottom w:w="57" w:type="dxa"/>
          <w:right w:w="57" w:type="dxa"/>
        </w:tblCellMar>
        <w:tblLook w:val="04A0" w:firstRow="1" w:lastRow="0" w:firstColumn="1" w:lastColumn="0" w:noHBand="0" w:noVBand="1"/>
      </w:tblPr>
      <w:tblGrid>
        <w:gridCol w:w="9752"/>
      </w:tblGrid>
      <w:tr w:rsidR="003A2110" w:rsidRPr="00F76491" w:rsidTr="00C545FB">
        <w:trPr>
          <w:trHeight w:val="1701"/>
        </w:trPr>
        <w:tc>
          <w:tcPr>
            <w:tcW w:w="9752" w:type="dxa"/>
            <w:shd w:val="clear" w:color="auto" w:fill="auto"/>
          </w:tcPr>
          <w:p w:rsidR="00E35F50" w:rsidRPr="00F76491" w:rsidRDefault="001F7ED7" w:rsidP="00BE2A8C">
            <w:pPr>
              <w:pStyle w:val="Answerhere"/>
              <w:keepNext/>
            </w:pPr>
            <w:r w:rsidRPr="00F76491">
              <w:rPr>
                <w:highlight w:val="lightGray"/>
              </w:rPr>
              <w:t>Response</w:t>
            </w:r>
          </w:p>
          <w:p w:rsidR="00F76491" w:rsidRPr="00F76491" w:rsidRDefault="00F76491" w:rsidP="00BE2A8C">
            <w:pPr>
              <w:pStyle w:val="Answerhere"/>
              <w:keepNext/>
            </w:pPr>
          </w:p>
        </w:tc>
      </w:tr>
    </w:tbl>
    <w:p w:rsidR="004B0202" w:rsidRDefault="004B0202" w:rsidP="00BE2A8C">
      <w:pPr>
        <w:keepNext/>
      </w:pPr>
    </w:p>
    <w:tbl>
      <w:tblPr>
        <w:tblStyle w:val="TableGrid"/>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6979"/>
        <w:gridCol w:w="2773"/>
      </w:tblGrid>
      <w:tr w:rsidR="004B0202" w:rsidRPr="004B0202" w:rsidTr="00BE2A8C">
        <w:trPr>
          <w:cantSplit/>
          <w:trHeight w:val="284"/>
        </w:trPr>
        <w:tc>
          <w:tcPr>
            <w:tcW w:w="6979" w:type="dxa"/>
            <w:shd w:val="clear" w:color="auto" w:fill="auto"/>
          </w:tcPr>
          <w:p w:rsidR="004B0202" w:rsidRPr="004B0202" w:rsidRDefault="004B0202" w:rsidP="00BE2A8C">
            <w:pPr>
              <w:pStyle w:val="0ssssh"/>
            </w:pPr>
            <w:r w:rsidRPr="004B0202">
              <w:t>Assessor feedback</w:t>
            </w:r>
            <w:r>
              <w:t xml:space="preserve"> for Task 3</w:t>
            </w:r>
            <w:r w:rsidRPr="004B0202">
              <w:t>:</w:t>
            </w:r>
          </w:p>
        </w:tc>
        <w:tc>
          <w:tcPr>
            <w:tcW w:w="2773" w:type="dxa"/>
            <w:shd w:val="clear" w:color="auto" w:fill="auto"/>
          </w:tcPr>
          <w:p w:rsidR="004B0202" w:rsidRPr="004B0202" w:rsidRDefault="004B0202" w:rsidP="00BE2A8C">
            <w:pPr>
              <w:pStyle w:val="0ssssh"/>
              <w:jc w:val="center"/>
            </w:pPr>
            <w:r w:rsidRPr="004B0202">
              <w:t>Resubmission required?</w:t>
            </w:r>
          </w:p>
        </w:tc>
      </w:tr>
      <w:tr w:rsidR="004B0202" w:rsidRPr="004B0202" w:rsidTr="00BE2A8C">
        <w:trPr>
          <w:cantSplit/>
          <w:trHeight w:val="284"/>
        </w:trPr>
        <w:tc>
          <w:tcPr>
            <w:tcW w:w="6979" w:type="dxa"/>
            <w:shd w:val="clear" w:color="auto" w:fill="auto"/>
          </w:tcPr>
          <w:p w:rsidR="004B0202" w:rsidRPr="004B0202" w:rsidRDefault="004B0202" w:rsidP="005E0579">
            <w:pPr>
              <w:pStyle w:val="Markerfeedback"/>
            </w:pPr>
          </w:p>
        </w:tc>
        <w:tc>
          <w:tcPr>
            <w:tcW w:w="2773" w:type="dxa"/>
            <w:shd w:val="clear" w:color="auto" w:fill="auto"/>
          </w:tcPr>
          <w:p w:rsidR="004B0202" w:rsidRPr="004B0202" w:rsidRDefault="00B70013" w:rsidP="0021572A">
            <w:pPr>
              <w:pStyle w:val="Markerfeedback"/>
              <w:jc w:val="center"/>
            </w:pPr>
            <w:sdt>
              <w:sdtPr>
                <w:alias w:val="Resubmission required?"/>
                <w:tag w:val="Yes/No"/>
                <w:id w:val="1058569151"/>
                <w:placeholder>
                  <w:docPart w:val="4975FAF8AADE4FA88E8A6CA9FCA4BFD5"/>
                </w:placeholder>
                <w:dropDownList>
                  <w:listItem w:displayText="No" w:value="No"/>
                  <w:listItem w:displayText="Yes" w:value="Yes"/>
                </w:dropDownList>
              </w:sdtPr>
              <w:sdtEndPr/>
              <w:sdtContent>
                <w:r w:rsidR="004B0202" w:rsidRPr="004B0202">
                  <w:t>No</w:t>
                </w:r>
              </w:sdtContent>
            </w:sdt>
          </w:p>
        </w:tc>
      </w:tr>
    </w:tbl>
    <w:p w:rsidR="003A2110" w:rsidRDefault="003A2110" w:rsidP="00C545FB">
      <w:pPr>
        <w:pStyle w:val="sh"/>
      </w:pPr>
      <w:r>
        <w:t>Task 4 — Reasonable enquiries</w:t>
      </w:r>
    </w:p>
    <w:p w:rsidR="003A2110" w:rsidRDefault="003A2110" w:rsidP="000539D7">
      <w:pPr>
        <w:keepNext/>
      </w:pPr>
      <w:r>
        <w:t>In the course of gathering information about the couple, you are required under the National Consumer Credit Protection Act 2009 to make all ‘reasonable’ enquiries to determine a borrower’s objectives, requirements and financial situation.</w:t>
      </w:r>
    </w:p>
    <w:p w:rsidR="003A2110" w:rsidRDefault="003A2110" w:rsidP="000539D7">
      <w:pPr>
        <w:keepNext/>
      </w:pPr>
      <w:r>
        <w:t xml:space="preserve">Identify at least six (6) ‘reasonable’ enquiries that you would make with the clients in the case study </w:t>
      </w:r>
      <w:r w:rsidRPr="002F6BEB">
        <w:t>and</w:t>
      </w:r>
      <w:r w:rsidRPr="008611A2">
        <w:rPr>
          <w:u w:val="single"/>
        </w:rPr>
        <w:t xml:space="preserve"> </w:t>
      </w:r>
      <w:r w:rsidRPr="002F6BEB">
        <w:rPr>
          <w:b/>
        </w:rPr>
        <w:t>explain</w:t>
      </w:r>
      <w:r>
        <w:t xml:space="preserve"> why these enquiries are important in terms of NCCP compliance. (200 words)</w:t>
      </w:r>
    </w:p>
    <w:p w:rsidR="003A2110" w:rsidRDefault="003A2110" w:rsidP="004B0202">
      <w:pPr>
        <w:pStyle w:val="sssh"/>
      </w:pPr>
      <w:r>
        <w:t>Student response to Task 4</w:t>
      </w:r>
    </w:p>
    <w:tbl>
      <w:tblPr>
        <w:tblStyle w:val="TableGrid"/>
        <w:tblW w:w="9752" w:type="dxa"/>
        <w:tblBorders>
          <w:top w:val="single" w:sz="2" w:space="0" w:color="auto"/>
          <w:left w:val="single" w:sz="2" w:space="0" w:color="auto"/>
          <w:bottom w:val="single" w:sz="2" w:space="0" w:color="auto"/>
          <w:right w:val="single" w:sz="2" w:space="0" w:color="auto"/>
          <w:insideH w:val="single" w:sz="2" w:space="0" w:color="auto"/>
          <w:insideV w:val="none" w:sz="0" w:space="0" w:color="auto"/>
        </w:tblBorders>
        <w:tblLayout w:type="fixed"/>
        <w:tblCellMar>
          <w:top w:w="57" w:type="dxa"/>
          <w:left w:w="57" w:type="dxa"/>
          <w:bottom w:w="57" w:type="dxa"/>
          <w:right w:w="57" w:type="dxa"/>
        </w:tblCellMar>
        <w:tblLook w:val="04A0" w:firstRow="1" w:lastRow="0" w:firstColumn="1" w:lastColumn="0" w:noHBand="0" w:noVBand="1"/>
      </w:tblPr>
      <w:tblGrid>
        <w:gridCol w:w="9752"/>
      </w:tblGrid>
      <w:tr w:rsidR="003A2110" w:rsidTr="00C545FB">
        <w:trPr>
          <w:trHeight w:val="1701"/>
        </w:trPr>
        <w:tc>
          <w:tcPr>
            <w:tcW w:w="9752" w:type="dxa"/>
            <w:shd w:val="clear" w:color="auto" w:fill="auto"/>
          </w:tcPr>
          <w:p w:rsidR="008D2ADB" w:rsidRDefault="001F7ED7" w:rsidP="00F76491">
            <w:pPr>
              <w:pStyle w:val="Answerhere"/>
              <w:keepNext/>
            </w:pPr>
            <w:r w:rsidRPr="001F7ED7">
              <w:rPr>
                <w:highlight w:val="lightGray"/>
              </w:rPr>
              <w:t>Response</w:t>
            </w:r>
          </w:p>
          <w:p w:rsidR="00F76491" w:rsidRDefault="00F76491" w:rsidP="00F76491">
            <w:pPr>
              <w:pStyle w:val="Answerhere"/>
              <w:keepNext/>
            </w:pPr>
          </w:p>
        </w:tc>
      </w:tr>
    </w:tbl>
    <w:p w:rsidR="004B0202" w:rsidRDefault="004B0202" w:rsidP="004B0202">
      <w:pPr>
        <w:keepNext/>
      </w:pPr>
    </w:p>
    <w:tbl>
      <w:tblPr>
        <w:tblStyle w:val="TableGrid"/>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6979"/>
        <w:gridCol w:w="2773"/>
      </w:tblGrid>
      <w:tr w:rsidR="004B0202" w:rsidRPr="004B0202" w:rsidTr="00BE2A8C">
        <w:trPr>
          <w:cantSplit/>
          <w:trHeight w:val="284"/>
        </w:trPr>
        <w:tc>
          <w:tcPr>
            <w:tcW w:w="6979" w:type="dxa"/>
            <w:shd w:val="clear" w:color="auto" w:fill="auto"/>
          </w:tcPr>
          <w:p w:rsidR="004B0202" w:rsidRPr="004B0202" w:rsidRDefault="004B0202" w:rsidP="0021572A">
            <w:pPr>
              <w:pStyle w:val="0ssssh"/>
            </w:pPr>
            <w:r w:rsidRPr="004B0202">
              <w:t>Assessor feedback</w:t>
            </w:r>
            <w:r>
              <w:t xml:space="preserve"> for Task 4</w:t>
            </w:r>
            <w:r w:rsidRPr="004B0202">
              <w:t>:</w:t>
            </w:r>
          </w:p>
        </w:tc>
        <w:tc>
          <w:tcPr>
            <w:tcW w:w="2773" w:type="dxa"/>
            <w:shd w:val="clear" w:color="auto" w:fill="auto"/>
          </w:tcPr>
          <w:p w:rsidR="004B0202" w:rsidRPr="004B0202" w:rsidRDefault="004B0202" w:rsidP="0021572A">
            <w:pPr>
              <w:pStyle w:val="0ssssh"/>
              <w:jc w:val="center"/>
            </w:pPr>
            <w:r w:rsidRPr="004B0202">
              <w:t>Resubmission required?</w:t>
            </w:r>
          </w:p>
        </w:tc>
      </w:tr>
      <w:tr w:rsidR="004B0202" w:rsidRPr="004B0202" w:rsidTr="00BE2A8C">
        <w:trPr>
          <w:cantSplit/>
          <w:trHeight w:val="284"/>
        </w:trPr>
        <w:tc>
          <w:tcPr>
            <w:tcW w:w="6979" w:type="dxa"/>
            <w:shd w:val="clear" w:color="auto" w:fill="auto"/>
          </w:tcPr>
          <w:p w:rsidR="004B0202" w:rsidRPr="004B0202" w:rsidRDefault="004B0202" w:rsidP="005E0579">
            <w:pPr>
              <w:pStyle w:val="Markerfeedback"/>
            </w:pPr>
          </w:p>
        </w:tc>
        <w:tc>
          <w:tcPr>
            <w:tcW w:w="2773" w:type="dxa"/>
            <w:shd w:val="clear" w:color="auto" w:fill="auto"/>
          </w:tcPr>
          <w:p w:rsidR="004B0202" w:rsidRPr="004B0202" w:rsidRDefault="00B70013" w:rsidP="00AE1BFE">
            <w:pPr>
              <w:pStyle w:val="Markerfeedback"/>
              <w:jc w:val="center"/>
            </w:pPr>
            <w:sdt>
              <w:sdtPr>
                <w:alias w:val="Resubmission required?"/>
                <w:tag w:val="Yes/No"/>
                <w:id w:val="1058569154"/>
                <w:placeholder>
                  <w:docPart w:val="7E30E187664F411197B0A3E08B2E9CA4"/>
                </w:placeholder>
                <w:dropDownList>
                  <w:listItem w:displayText="No" w:value="No"/>
                  <w:listItem w:displayText="Yes" w:value="Yes"/>
                </w:dropDownList>
              </w:sdtPr>
              <w:sdtEndPr/>
              <w:sdtContent>
                <w:r w:rsidR="004B0202" w:rsidRPr="004B0202">
                  <w:t>No</w:t>
                </w:r>
              </w:sdtContent>
            </w:sdt>
          </w:p>
        </w:tc>
      </w:tr>
    </w:tbl>
    <w:p w:rsidR="003A2110" w:rsidRPr="008F115E" w:rsidRDefault="003A2110" w:rsidP="00F76491">
      <w:pPr>
        <w:pStyle w:val="sh"/>
      </w:pPr>
      <w:r w:rsidRPr="008611A2">
        <w:lastRenderedPageBreak/>
        <w:t xml:space="preserve">Task 5 — </w:t>
      </w:r>
      <w:r w:rsidRPr="008F115E">
        <w:t>First Home Owners Grant</w:t>
      </w:r>
    </w:p>
    <w:p w:rsidR="003A2110" w:rsidRPr="008611A2" w:rsidRDefault="003A2110" w:rsidP="00F76491">
      <w:pPr>
        <w:keepNext/>
      </w:pPr>
      <w:r w:rsidRPr="008611A2">
        <w:t xml:space="preserve">Describe the </w:t>
      </w:r>
      <w:r w:rsidR="000539D7" w:rsidRPr="008611A2">
        <w:t>First Home Owner</w:t>
      </w:r>
      <w:r w:rsidR="000539D7">
        <w:t>’s</w:t>
      </w:r>
      <w:r w:rsidR="000539D7" w:rsidRPr="008611A2">
        <w:t xml:space="preserve"> Grant </w:t>
      </w:r>
      <w:r w:rsidRPr="008611A2">
        <w:t>or home buyer assistance scheme benefits and stamp duty concessions that are available in your State or Territory, who would be e</w:t>
      </w:r>
      <w:r w:rsidR="00266FE3">
        <w:t>ligible and what would be their </w:t>
      </w:r>
      <w:r w:rsidRPr="008611A2">
        <w:t>benefit?</w:t>
      </w:r>
      <w:r>
        <w:t xml:space="preserve"> Are Philip and Jennifer eligible for any assistance?</w:t>
      </w:r>
      <w:r w:rsidRPr="008611A2">
        <w:t xml:space="preserve"> </w:t>
      </w:r>
    </w:p>
    <w:p w:rsidR="003A2110" w:rsidRDefault="003A2110" w:rsidP="00F76491">
      <w:pPr>
        <w:keepNext/>
      </w:pPr>
      <w:r w:rsidRPr="008611A2">
        <w:rPr>
          <w:b/>
          <w:i/>
        </w:rPr>
        <w:t xml:space="preserve">Note: </w:t>
      </w:r>
      <w:r w:rsidRPr="000539D7">
        <w:t>Please identify which State or Territory you are from in your answer.</w:t>
      </w:r>
      <w:r w:rsidRPr="008611A2">
        <w:t xml:space="preserve"> (150 words)</w:t>
      </w:r>
    </w:p>
    <w:p w:rsidR="003A2110" w:rsidRDefault="003A2110" w:rsidP="00F76491">
      <w:pPr>
        <w:pStyle w:val="sssh"/>
      </w:pPr>
      <w:r>
        <w:t>Student respons</w:t>
      </w:r>
      <w:r w:rsidR="000539D7">
        <w:t>e to Task 5</w:t>
      </w:r>
    </w:p>
    <w:tbl>
      <w:tblPr>
        <w:tblStyle w:val="TableGrid"/>
        <w:tblW w:w="9752" w:type="dxa"/>
        <w:tblBorders>
          <w:top w:val="single" w:sz="2" w:space="0" w:color="auto"/>
          <w:left w:val="single" w:sz="2" w:space="0" w:color="auto"/>
          <w:bottom w:val="single" w:sz="2" w:space="0" w:color="auto"/>
          <w:right w:val="single" w:sz="2" w:space="0" w:color="auto"/>
          <w:insideH w:val="single" w:sz="2" w:space="0" w:color="auto"/>
          <w:insideV w:val="none" w:sz="0" w:space="0" w:color="auto"/>
        </w:tblBorders>
        <w:tblLayout w:type="fixed"/>
        <w:tblCellMar>
          <w:top w:w="57" w:type="dxa"/>
          <w:left w:w="57" w:type="dxa"/>
          <w:bottom w:w="57" w:type="dxa"/>
          <w:right w:w="57" w:type="dxa"/>
        </w:tblCellMar>
        <w:tblLook w:val="04A0" w:firstRow="1" w:lastRow="0" w:firstColumn="1" w:lastColumn="0" w:noHBand="0" w:noVBand="1"/>
      </w:tblPr>
      <w:tblGrid>
        <w:gridCol w:w="9752"/>
      </w:tblGrid>
      <w:tr w:rsidR="003A2110" w:rsidTr="00C545FB">
        <w:trPr>
          <w:trHeight w:val="1701"/>
        </w:trPr>
        <w:tc>
          <w:tcPr>
            <w:tcW w:w="9752" w:type="dxa"/>
            <w:shd w:val="clear" w:color="auto" w:fill="auto"/>
          </w:tcPr>
          <w:p w:rsidR="000539D7" w:rsidRDefault="001F7ED7" w:rsidP="00F76491">
            <w:pPr>
              <w:pStyle w:val="Answerhere"/>
              <w:keepNext/>
            </w:pPr>
            <w:r w:rsidRPr="001F7ED7">
              <w:rPr>
                <w:highlight w:val="lightGray"/>
              </w:rPr>
              <w:t>Response</w:t>
            </w:r>
          </w:p>
          <w:p w:rsidR="00F76491" w:rsidRDefault="00F76491" w:rsidP="00F76491">
            <w:pPr>
              <w:pStyle w:val="Answerhere"/>
              <w:keepNext/>
            </w:pPr>
          </w:p>
        </w:tc>
      </w:tr>
    </w:tbl>
    <w:p w:rsidR="004B0202" w:rsidRDefault="004B0202" w:rsidP="00F76491">
      <w:pPr>
        <w:keepNext/>
      </w:pPr>
    </w:p>
    <w:tbl>
      <w:tblPr>
        <w:tblStyle w:val="TableGrid"/>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6979"/>
        <w:gridCol w:w="2773"/>
      </w:tblGrid>
      <w:tr w:rsidR="004B0202" w:rsidRPr="004B0202" w:rsidTr="00BE2A8C">
        <w:trPr>
          <w:cantSplit/>
          <w:trHeight w:val="284"/>
        </w:trPr>
        <w:tc>
          <w:tcPr>
            <w:tcW w:w="6979" w:type="dxa"/>
            <w:shd w:val="clear" w:color="auto" w:fill="auto"/>
          </w:tcPr>
          <w:p w:rsidR="004B0202" w:rsidRPr="004B0202" w:rsidRDefault="004B0202" w:rsidP="00F76491">
            <w:pPr>
              <w:pStyle w:val="0ssssh"/>
            </w:pPr>
            <w:r w:rsidRPr="004B0202">
              <w:t>Assessor feedback</w:t>
            </w:r>
            <w:r>
              <w:t xml:space="preserve"> for Task 5</w:t>
            </w:r>
            <w:r w:rsidRPr="004B0202">
              <w:t>:</w:t>
            </w:r>
          </w:p>
        </w:tc>
        <w:tc>
          <w:tcPr>
            <w:tcW w:w="2773" w:type="dxa"/>
            <w:shd w:val="clear" w:color="auto" w:fill="auto"/>
          </w:tcPr>
          <w:p w:rsidR="004B0202" w:rsidRPr="004B0202" w:rsidRDefault="004B0202" w:rsidP="00F76491">
            <w:pPr>
              <w:pStyle w:val="0ssssh"/>
              <w:jc w:val="center"/>
            </w:pPr>
            <w:r w:rsidRPr="004B0202">
              <w:t>Resubmission required?</w:t>
            </w:r>
          </w:p>
        </w:tc>
      </w:tr>
      <w:tr w:rsidR="004B0202" w:rsidRPr="004B0202" w:rsidTr="00BE2A8C">
        <w:trPr>
          <w:cantSplit/>
          <w:trHeight w:val="284"/>
        </w:trPr>
        <w:tc>
          <w:tcPr>
            <w:tcW w:w="6979" w:type="dxa"/>
            <w:shd w:val="clear" w:color="auto" w:fill="auto"/>
          </w:tcPr>
          <w:p w:rsidR="004B0202" w:rsidRPr="004B0202" w:rsidRDefault="004B0202" w:rsidP="005E0579">
            <w:pPr>
              <w:pStyle w:val="Markerfeedback"/>
            </w:pPr>
          </w:p>
        </w:tc>
        <w:tc>
          <w:tcPr>
            <w:tcW w:w="2773" w:type="dxa"/>
            <w:shd w:val="clear" w:color="auto" w:fill="auto"/>
          </w:tcPr>
          <w:p w:rsidR="004B0202" w:rsidRPr="004B0202" w:rsidRDefault="00B70013" w:rsidP="00AE1BFE">
            <w:pPr>
              <w:pStyle w:val="Markerfeedback"/>
              <w:jc w:val="center"/>
            </w:pPr>
            <w:sdt>
              <w:sdtPr>
                <w:alias w:val="Resubmission required?"/>
                <w:tag w:val="Yes/No"/>
                <w:id w:val="1058569157"/>
                <w:placeholder>
                  <w:docPart w:val="9710878D255B49588ECC23E70CE6E161"/>
                </w:placeholder>
                <w:dropDownList>
                  <w:listItem w:displayText="No" w:value="No"/>
                  <w:listItem w:displayText="Yes" w:value="Yes"/>
                </w:dropDownList>
              </w:sdtPr>
              <w:sdtEndPr/>
              <w:sdtContent>
                <w:r w:rsidR="004B0202" w:rsidRPr="004B0202">
                  <w:t>No</w:t>
                </w:r>
              </w:sdtContent>
            </w:sdt>
          </w:p>
        </w:tc>
      </w:tr>
    </w:tbl>
    <w:p w:rsidR="003A2110" w:rsidRDefault="003A2110" w:rsidP="00BE2A8C">
      <w:pPr>
        <w:pStyle w:val="0sh"/>
      </w:pPr>
      <w:r>
        <w:lastRenderedPageBreak/>
        <w:t>Task 6 — Philip and Jennifer’s professional network</w:t>
      </w:r>
    </w:p>
    <w:p w:rsidR="003A2110" w:rsidRDefault="003A2110" w:rsidP="00BE2A8C">
      <w:pPr>
        <w:pStyle w:val="ind1"/>
        <w:keepNext/>
      </w:pPr>
      <w:r>
        <w:rPr>
          <w:lang w:val="en-AU"/>
        </w:rPr>
        <w:t>1.</w:t>
      </w:r>
      <w:r>
        <w:rPr>
          <w:lang w:val="en-AU"/>
        </w:rPr>
        <w:tab/>
        <w:t xml:space="preserve">Name three (3) parties, who are not directly involved in the loan processing, Philip and Jennifer may wish you, as their broker, to keep informed of the </w:t>
      </w:r>
      <w:r w:rsidRPr="000A070D">
        <w:t>progress</w:t>
      </w:r>
      <w:r>
        <w:rPr>
          <w:lang w:val="en-AU"/>
        </w:rPr>
        <w:t xml:space="preserve"> of their finance application? (25 words)</w:t>
      </w:r>
    </w:p>
    <w:p w:rsidR="003A2110" w:rsidRDefault="003A2110" w:rsidP="00BE2A8C">
      <w:pPr>
        <w:pStyle w:val="sssh"/>
      </w:pPr>
      <w:r>
        <w:t>Student response to Task 6: Question 1</w:t>
      </w:r>
    </w:p>
    <w:tbl>
      <w:tblPr>
        <w:tblW w:w="9752" w:type="dxa"/>
        <w:tblBorders>
          <w:top w:val="single" w:sz="2" w:space="0" w:color="auto"/>
          <w:left w:val="single" w:sz="2" w:space="0" w:color="auto"/>
          <w:bottom w:val="single" w:sz="2" w:space="0" w:color="auto"/>
          <w:right w:val="single" w:sz="2" w:space="0" w:color="auto"/>
          <w:insideH w:val="single" w:sz="2" w:space="0" w:color="auto"/>
        </w:tblBorders>
        <w:tblLayout w:type="fixed"/>
        <w:tblCellMar>
          <w:top w:w="57" w:type="dxa"/>
          <w:left w:w="57" w:type="dxa"/>
          <w:bottom w:w="57" w:type="dxa"/>
          <w:right w:w="57" w:type="dxa"/>
        </w:tblCellMar>
        <w:tblLook w:val="04A0" w:firstRow="1" w:lastRow="0" w:firstColumn="1" w:lastColumn="0" w:noHBand="0" w:noVBand="1"/>
      </w:tblPr>
      <w:tblGrid>
        <w:gridCol w:w="9752"/>
      </w:tblGrid>
      <w:tr w:rsidR="003A2110" w:rsidRPr="000C2904" w:rsidTr="00C545FB">
        <w:trPr>
          <w:trHeight w:val="1701"/>
        </w:trPr>
        <w:tc>
          <w:tcPr>
            <w:tcW w:w="9752" w:type="dxa"/>
            <w:shd w:val="clear" w:color="auto" w:fill="auto"/>
          </w:tcPr>
          <w:p w:rsidR="00BD4E6C" w:rsidRDefault="001F7ED7" w:rsidP="00BE2A8C">
            <w:pPr>
              <w:pStyle w:val="Answerhere"/>
              <w:keepNext/>
            </w:pPr>
            <w:r w:rsidRPr="001F7ED7">
              <w:rPr>
                <w:highlight w:val="lightGray"/>
              </w:rPr>
              <w:t>Response</w:t>
            </w:r>
          </w:p>
          <w:p w:rsidR="00BE2A8C" w:rsidRPr="000A070D" w:rsidRDefault="00BE2A8C" w:rsidP="00BE2A8C">
            <w:pPr>
              <w:pStyle w:val="Answerhere"/>
              <w:keepNext/>
            </w:pPr>
          </w:p>
        </w:tc>
      </w:tr>
    </w:tbl>
    <w:p w:rsidR="00BD4E6C" w:rsidRDefault="00BD4E6C" w:rsidP="00BE2A8C">
      <w:pPr>
        <w:keepNext/>
      </w:pPr>
    </w:p>
    <w:p w:rsidR="003A2110" w:rsidRDefault="003A2110" w:rsidP="00BE2A8C">
      <w:pPr>
        <w:pStyle w:val="ind1"/>
        <w:keepNext/>
      </w:pPr>
      <w:r>
        <w:t>2.</w:t>
      </w:r>
      <w:r>
        <w:tab/>
        <w:t>Briefly explain why is it important for the broker to remain informed of developments in the lending process despite not being actively involved at every stage? (100 words)</w:t>
      </w:r>
    </w:p>
    <w:p w:rsidR="003A2110" w:rsidRDefault="003A2110" w:rsidP="00BE2A8C">
      <w:pPr>
        <w:pStyle w:val="sssh"/>
      </w:pPr>
      <w:r>
        <w:t>Student response to Task 6: Question 2</w:t>
      </w:r>
    </w:p>
    <w:tbl>
      <w:tblPr>
        <w:tblW w:w="9752" w:type="dxa"/>
        <w:tblBorders>
          <w:top w:val="single" w:sz="2" w:space="0" w:color="auto"/>
          <w:left w:val="single" w:sz="2" w:space="0" w:color="auto"/>
          <w:bottom w:val="single" w:sz="2" w:space="0" w:color="auto"/>
          <w:right w:val="single" w:sz="2" w:space="0" w:color="auto"/>
          <w:insideH w:val="single" w:sz="2" w:space="0" w:color="auto"/>
        </w:tblBorders>
        <w:tblLayout w:type="fixed"/>
        <w:tblCellMar>
          <w:top w:w="57" w:type="dxa"/>
          <w:left w:w="57" w:type="dxa"/>
          <w:bottom w:w="57" w:type="dxa"/>
          <w:right w:w="57" w:type="dxa"/>
        </w:tblCellMar>
        <w:tblLook w:val="04A0" w:firstRow="1" w:lastRow="0" w:firstColumn="1" w:lastColumn="0" w:noHBand="0" w:noVBand="1"/>
      </w:tblPr>
      <w:tblGrid>
        <w:gridCol w:w="9752"/>
      </w:tblGrid>
      <w:tr w:rsidR="003A2110" w:rsidRPr="000C2904" w:rsidTr="00C545FB">
        <w:trPr>
          <w:trHeight w:val="1701"/>
        </w:trPr>
        <w:tc>
          <w:tcPr>
            <w:tcW w:w="9752" w:type="dxa"/>
            <w:shd w:val="clear" w:color="auto" w:fill="auto"/>
          </w:tcPr>
          <w:p w:rsidR="00BD4E6C" w:rsidRDefault="001F7ED7" w:rsidP="00BE2A8C">
            <w:pPr>
              <w:pStyle w:val="Answerhere"/>
              <w:keepNext/>
            </w:pPr>
            <w:r w:rsidRPr="001F7ED7">
              <w:rPr>
                <w:highlight w:val="lightGray"/>
              </w:rPr>
              <w:t>Response</w:t>
            </w:r>
          </w:p>
          <w:p w:rsidR="00BE2A8C" w:rsidRPr="000C2904" w:rsidRDefault="00BE2A8C" w:rsidP="00BE2A8C">
            <w:pPr>
              <w:pStyle w:val="Answerhere"/>
              <w:keepNext/>
            </w:pPr>
          </w:p>
        </w:tc>
      </w:tr>
    </w:tbl>
    <w:p w:rsidR="004B0202" w:rsidRDefault="004B0202" w:rsidP="00BE2A8C">
      <w:pPr>
        <w:keepNext/>
      </w:pPr>
    </w:p>
    <w:tbl>
      <w:tblPr>
        <w:tblStyle w:val="TableGrid"/>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6979"/>
        <w:gridCol w:w="2773"/>
      </w:tblGrid>
      <w:tr w:rsidR="004B0202" w:rsidRPr="004B0202" w:rsidTr="00BE2A8C">
        <w:trPr>
          <w:cantSplit/>
          <w:trHeight w:val="284"/>
        </w:trPr>
        <w:tc>
          <w:tcPr>
            <w:tcW w:w="6979" w:type="dxa"/>
            <w:shd w:val="clear" w:color="auto" w:fill="auto"/>
          </w:tcPr>
          <w:p w:rsidR="004B0202" w:rsidRPr="004B0202" w:rsidRDefault="004B0202" w:rsidP="00BE2A8C">
            <w:pPr>
              <w:pStyle w:val="0ssssh"/>
            </w:pPr>
            <w:r w:rsidRPr="004B0202">
              <w:t>Assessor feedback</w:t>
            </w:r>
            <w:r>
              <w:t xml:space="preserve"> for Task 6</w:t>
            </w:r>
            <w:r w:rsidRPr="004B0202">
              <w:t>:</w:t>
            </w:r>
          </w:p>
        </w:tc>
        <w:tc>
          <w:tcPr>
            <w:tcW w:w="2773" w:type="dxa"/>
            <w:shd w:val="clear" w:color="auto" w:fill="auto"/>
          </w:tcPr>
          <w:p w:rsidR="004B0202" w:rsidRPr="004B0202" w:rsidRDefault="004B0202" w:rsidP="00BE2A8C">
            <w:pPr>
              <w:pStyle w:val="0ssssh"/>
              <w:jc w:val="center"/>
            </w:pPr>
            <w:r w:rsidRPr="004B0202">
              <w:t>Resubmission required?</w:t>
            </w:r>
          </w:p>
        </w:tc>
      </w:tr>
      <w:tr w:rsidR="004B0202" w:rsidRPr="004B0202" w:rsidTr="00BE2A8C">
        <w:trPr>
          <w:cantSplit/>
          <w:trHeight w:val="284"/>
        </w:trPr>
        <w:tc>
          <w:tcPr>
            <w:tcW w:w="6979" w:type="dxa"/>
            <w:shd w:val="clear" w:color="auto" w:fill="auto"/>
          </w:tcPr>
          <w:p w:rsidR="004B0202" w:rsidRPr="004B0202" w:rsidRDefault="004B0202" w:rsidP="005E0579">
            <w:pPr>
              <w:pStyle w:val="Markerfeedback"/>
            </w:pPr>
          </w:p>
        </w:tc>
        <w:tc>
          <w:tcPr>
            <w:tcW w:w="2773" w:type="dxa"/>
            <w:shd w:val="clear" w:color="auto" w:fill="auto"/>
          </w:tcPr>
          <w:p w:rsidR="004B0202" w:rsidRPr="004B0202" w:rsidRDefault="00B70013" w:rsidP="00AE1BFE">
            <w:pPr>
              <w:pStyle w:val="Markerfeedback"/>
              <w:jc w:val="center"/>
            </w:pPr>
            <w:sdt>
              <w:sdtPr>
                <w:alias w:val="Resubmission required?"/>
                <w:tag w:val="Yes/No"/>
                <w:id w:val="1058569162"/>
                <w:placeholder>
                  <w:docPart w:val="E42A3419141B4DB5A679661FBA47DCC3"/>
                </w:placeholder>
                <w:dropDownList>
                  <w:listItem w:displayText="No" w:value="No"/>
                  <w:listItem w:displayText="Yes" w:value="Yes"/>
                </w:dropDownList>
              </w:sdtPr>
              <w:sdtEndPr/>
              <w:sdtContent>
                <w:r w:rsidR="004B0202" w:rsidRPr="004B0202">
                  <w:t>No</w:t>
                </w:r>
              </w:sdtContent>
            </w:sdt>
          </w:p>
        </w:tc>
      </w:tr>
    </w:tbl>
    <w:p w:rsidR="004B0202" w:rsidRDefault="004B0202" w:rsidP="004B0202"/>
    <w:p w:rsidR="003A2110" w:rsidRDefault="003A2110" w:rsidP="003A2110">
      <w:pPr>
        <w:pStyle w:val="0sh"/>
      </w:pPr>
      <w:r>
        <w:lastRenderedPageBreak/>
        <w:t>Task 7 — Interest rates</w:t>
      </w:r>
    </w:p>
    <w:p w:rsidR="003A2110" w:rsidRDefault="003A2110" w:rsidP="00BE2A8C">
      <w:pPr>
        <w:keepNext/>
      </w:pPr>
      <w:r>
        <w:t xml:space="preserve">Clinton and Jennifer have reconsidered the loan proposed and have called in to discuss whether they should consider fixing the interest rate on their proposed loan — they have conflicting opinions and are seeking your guidance. </w:t>
      </w:r>
    </w:p>
    <w:p w:rsidR="003A2110" w:rsidRDefault="003A2110" w:rsidP="00BE2A8C">
      <w:pPr>
        <w:pStyle w:val="ind1"/>
        <w:keepNext/>
      </w:pPr>
      <w:r>
        <w:t>1.</w:t>
      </w:r>
      <w:r>
        <w:tab/>
        <w:t>Firstly, they need to understand the role of the RBA with respect to interest rates and why it is necessary to have these controls. Conduct some re</w:t>
      </w:r>
      <w:r w:rsidR="0054494D">
        <w:t>search and answer the following:</w:t>
      </w:r>
    </w:p>
    <w:p w:rsidR="003A2110" w:rsidRPr="006F2AF8" w:rsidRDefault="00BD4E6C" w:rsidP="00BE2A8C">
      <w:pPr>
        <w:pStyle w:val="ind3"/>
        <w:keepNext/>
      </w:pPr>
      <w:r>
        <w:tab/>
        <w:t>(a)</w:t>
      </w:r>
      <w:r>
        <w:tab/>
      </w:r>
      <w:r>
        <w:tab/>
        <w:t xml:space="preserve">What is the role of the RBA </w:t>
      </w:r>
      <w:r w:rsidR="003A2110" w:rsidRPr="006F2AF8">
        <w:t xml:space="preserve">with respect to the movements of interest rates? </w:t>
      </w:r>
    </w:p>
    <w:p w:rsidR="003A2110" w:rsidRPr="006F2AF8" w:rsidRDefault="00BD4E6C" w:rsidP="00BE2A8C">
      <w:pPr>
        <w:pStyle w:val="ind3"/>
        <w:keepNext/>
      </w:pPr>
      <w:r>
        <w:tab/>
        <w:t>(b)</w:t>
      </w:r>
      <w:r>
        <w:tab/>
      </w:r>
      <w:r>
        <w:tab/>
      </w:r>
      <w:r w:rsidR="003A2110" w:rsidRPr="006F2AF8">
        <w:t>Why is it important to have these controls and how do they impact mortgage loans in Australia?</w:t>
      </w:r>
    </w:p>
    <w:p w:rsidR="003A2110" w:rsidRPr="006F2AF8" w:rsidRDefault="00BD4E6C" w:rsidP="00BE2A8C">
      <w:pPr>
        <w:pStyle w:val="ind3"/>
        <w:keepNext/>
      </w:pPr>
      <w:r>
        <w:tab/>
        <w:t>(c)</w:t>
      </w:r>
      <w:r>
        <w:tab/>
      </w:r>
      <w:r>
        <w:tab/>
      </w:r>
      <w:r w:rsidR="003A2110" w:rsidRPr="006F2AF8">
        <w:t xml:space="preserve">Are banks obliged to follow the RBA cash rate? Explain the reason for your answer. </w:t>
      </w:r>
    </w:p>
    <w:p w:rsidR="003A2110" w:rsidRDefault="0054494D" w:rsidP="00BE2A8C">
      <w:pPr>
        <w:pStyle w:val="ind1"/>
        <w:keepNext/>
      </w:pPr>
      <w:r>
        <w:tab/>
      </w:r>
      <w:r w:rsidR="003A2110">
        <w:t>(200 words)</w:t>
      </w:r>
    </w:p>
    <w:p w:rsidR="003A2110" w:rsidRDefault="003A2110" w:rsidP="00BE2A8C">
      <w:pPr>
        <w:pStyle w:val="sssh"/>
      </w:pPr>
      <w:r>
        <w:t>Student response to Task 7: Question 1</w:t>
      </w:r>
      <w:r w:rsidR="0054494D">
        <w:t>(a)–(c)</w:t>
      </w:r>
    </w:p>
    <w:tbl>
      <w:tblPr>
        <w:tblW w:w="9752" w:type="dxa"/>
        <w:tblBorders>
          <w:top w:val="single" w:sz="2" w:space="0" w:color="auto"/>
          <w:left w:val="single" w:sz="2" w:space="0" w:color="auto"/>
          <w:bottom w:val="single" w:sz="2" w:space="0" w:color="auto"/>
          <w:right w:val="single" w:sz="2" w:space="0" w:color="auto"/>
          <w:insideH w:val="single" w:sz="2" w:space="0" w:color="auto"/>
        </w:tblBorders>
        <w:tblLayout w:type="fixed"/>
        <w:tblCellMar>
          <w:top w:w="57" w:type="dxa"/>
          <w:left w:w="57" w:type="dxa"/>
          <w:bottom w:w="57" w:type="dxa"/>
          <w:right w:w="57" w:type="dxa"/>
        </w:tblCellMar>
        <w:tblLook w:val="04A0" w:firstRow="1" w:lastRow="0" w:firstColumn="1" w:lastColumn="0" w:noHBand="0" w:noVBand="1"/>
      </w:tblPr>
      <w:tblGrid>
        <w:gridCol w:w="9752"/>
      </w:tblGrid>
      <w:tr w:rsidR="003A2110" w:rsidRPr="000C2904" w:rsidTr="00C545FB">
        <w:trPr>
          <w:trHeight w:val="1701"/>
        </w:trPr>
        <w:tc>
          <w:tcPr>
            <w:tcW w:w="9752" w:type="dxa"/>
            <w:shd w:val="clear" w:color="auto" w:fill="auto"/>
          </w:tcPr>
          <w:p w:rsidR="0054494D" w:rsidRDefault="001F7ED7" w:rsidP="00BE2A8C">
            <w:pPr>
              <w:pStyle w:val="Answerhere"/>
              <w:keepNext/>
            </w:pPr>
            <w:r w:rsidRPr="001F7ED7">
              <w:rPr>
                <w:highlight w:val="lightGray"/>
              </w:rPr>
              <w:t>Response</w:t>
            </w:r>
          </w:p>
          <w:p w:rsidR="00BE2A8C" w:rsidRPr="000C2904" w:rsidRDefault="00BE2A8C" w:rsidP="00BE2A8C">
            <w:pPr>
              <w:pStyle w:val="Answerhere"/>
              <w:keepNext/>
            </w:pPr>
          </w:p>
        </w:tc>
      </w:tr>
    </w:tbl>
    <w:p w:rsidR="004B0202" w:rsidRDefault="004B0202" w:rsidP="004B0202"/>
    <w:p w:rsidR="003A2110" w:rsidRDefault="00B420B6" w:rsidP="00BE2A8C">
      <w:pPr>
        <w:pStyle w:val="ind1"/>
        <w:keepNext/>
      </w:pPr>
      <w:r>
        <w:t>2.</w:t>
      </w:r>
      <w:r>
        <w:tab/>
      </w:r>
      <w:r w:rsidR="003A2110">
        <w:t>Philip and Jennifer have called to discuss whether they should fix the interest rate on their loan after having received several conflicting viewpoints from family and friends.</w:t>
      </w:r>
    </w:p>
    <w:p w:rsidR="003A2110" w:rsidRPr="00B80F86" w:rsidRDefault="00B420B6" w:rsidP="00BE2A8C">
      <w:pPr>
        <w:pStyle w:val="ind1"/>
        <w:keepNext/>
      </w:pPr>
      <w:r>
        <w:tab/>
      </w:r>
      <w:r w:rsidR="003A2110" w:rsidRPr="00E76FAE">
        <w:t xml:space="preserve">Explain </w:t>
      </w:r>
      <w:r w:rsidR="003A2110">
        <w:t xml:space="preserve">to Philip and Jennifer some of </w:t>
      </w:r>
      <w:r w:rsidR="003A2110" w:rsidRPr="00E76FAE">
        <w:t xml:space="preserve">the </w:t>
      </w:r>
      <w:r w:rsidR="003A2110" w:rsidRPr="00B80F86">
        <w:t>advantages and disadvant</w:t>
      </w:r>
      <w:r w:rsidR="003A2110" w:rsidRPr="00E76FAE">
        <w:t>ages of fixing</w:t>
      </w:r>
      <w:r w:rsidR="003A2110">
        <w:t xml:space="preserve"> a</w:t>
      </w:r>
      <w:r w:rsidR="003A2110" w:rsidRPr="00E76FAE">
        <w:t xml:space="preserve"> loan. </w:t>
      </w:r>
      <w:r w:rsidR="003A2110">
        <w:t>(150 words)</w:t>
      </w:r>
    </w:p>
    <w:p w:rsidR="003A2110" w:rsidRDefault="003A2110" w:rsidP="00BE2A8C">
      <w:pPr>
        <w:pStyle w:val="sssh"/>
      </w:pPr>
      <w:r>
        <w:t>Student response to Task 7: Question 2</w:t>
      </w:r>
    </w:p>
    <w:tbl>
      <w:tblPr>
        <w:tblW w:w="9752" w:type="dxa"/>
        <w:tblBorders>
          <w:top w:val="single" w:sz="2" w:space="0" w:color="auto"/>
          <w:left w:val="single" w:sz="2" w:space="0" w:color="auto"/>
          <w:bottom w:val="single" w:sz="2" w:space="0" w:color="auto"/>
          <w:right w:val="single" w:sz="2" w:space="0" w:color="auto"/>
          <w:insideH w:val="single" w:sz="2" w:space="0" w:color="auto"/>
        </w:tblBorders>
        <w:tblLayout w:type="fixed"/>
        <w:tblCellMar>
          <w:top w:w="57" w:type="dxa"/>
          <w:left w:w="57" w:type="dxa"/>
          <w:bottom w:w="57" w:type="dxa"/>
          <w:right w:w="57" w:type="dxa"/>
        </w:tblCellMar>
        <w:tblLook w:val="04A0" w:firstRow="1" w:lastRow="0" w:firstColumn="1" w:lastColumn="0" w:noHBand="0" w:noVBand="1"/>
      </w:tblPr>
      <w:tblGrid>
        <w:gridCol w:w="9752"/>
      </w:tblGrid>
      <w:tr w:rsidR="003A2110" w:rsidRPr="000C2904" w:rsidTr="00C545FB">
        <w:trPr>
          <w:trHeight w:val="1701"/>
        </w:trPr>
        <w:tc>
          <w:tcPr>
            <w:tcW w:w="9752" w:type="dxa"/>
            <w:shd w:val="clear" w:color="auto" w:fill="auto"/>
          </w:tcPr>
          <w:p w:rsidR="00B420B6" w:rsidRDefault="001F7ED7" w:rsidP="00BE2A8C">
            <w:pPr>
              <w:pStyle w:val="Answerhere"/>
            </w:pPr>
            <w:r w:rsidRPr="001F7ED7">
              <w:rPr>
                <w:highlight w:val="lightGray"/>
              </w:rPr>
              <w:t>Response</w:t>
            </w:r>
          </w:p>
          <w:p w:rsidR="00BE2A8C" w:rsidRPr="000C2904" w:rsidRDefault="00BE2A8C" w:rsidP="00BE2A8C">
            <w:pPr>
              <w:pStyle w:val="Answerhere"/>
            </w:pPr>
          </w:p>
        </w:tc>
      </w:tr>
    </w:tbl>
    <w:p w:rsidR="003A2110" w:rsidRDefault="003A2110" w:rsidP="003A2110"/>
    <w:p w:rsidR="003A2110" w:rsidRDefault="003A2110" w:rsidP="00FA20FE">
      <w:pPr>
        <w:pStyle w:val="ind1"/>
        <w:keepNext/>
      </w:pPr>
      <w:r>
        <w:t>3.</w:t>
      </w:r>
      <w:r>
        <w:tab/>
        <w:t>What other option/s can you suggest if they remain uncertain about whether t</w:t>
      </w:r>
      <w:r w:rsidR="00FA20FE">
        <w:t>o fix the rate on their loan?</w:t>
      </w:r>
      <w:r>
        <w:t xml:space="preserve"> (100</w:t>
      </w:r>
      <w:r w:rsidR="00FA20FE">
        <w:t> </w:t>
      </w:r>
      <w:r>
        <w:t>words)</w:t>
      </w:r>
    </w:p>
    <w:p w:rsidR="007B5AE1" w:rsidRPr="007B5AE1" w:rsidRDefault="007B5AE1" w:rsidP="004B0202">
      <w:pPr>
        <w:keepNext/>
        <w:spacing w:before="360"/>
        <w:rPr>
          <w:rFonts w:cs="Arial"/>
          <w:b/>
          <w:bCs/>
          <w:i/>
          <w:color w:val="00539F"/>
          <w:spacing w:val="10"/>
          <w:sz w:val="24"/>
          <w:szCs w:val="28"/>
          <w:lang w:val="en-US"/>
        </w:rPr>
      </w:pPr>
      <w:r w:rsidRPr="007B5AE1">
        <w:rPr>
          <w:rFonts w:cs="Arial"/>
          <w:b/>
          <w:bCs/>
          <w:i/>
          <w:color w:val="00539F"/>
          <w:spacing w:val="10"/>
          <w:sz w:val="24"/>
          <w:szCs w:val="28"/>
          <w:lang w:val="en-US"/>
        </w:rPr>
        <w:t>Student response to Task 7: Question 3</w:t>
      </w:r>
    </w:p>
    <w:tbl>
      <w:tblPr>
        <w:tblW w:w="9752" w:type="dxa"/>
        <w:tblBorders>
          <w:top w:val="single" w:sz="2" w:space="0" w:color="auto"/>
          <w:left w:val="single" w:sz="2" w:space="0" w:color="auto"/>
          <w:bottom w:val="single" w:sz="2" w:space="0" w:color="auto"/>
          <w:right w:val="single" w:sz="2" w:space="0" w:color="auto"/>
          <w:insideH w:val="single" w:sz="2" w:space="0" w:color="auto"/>
        </w:tblBorders>
        <w:tblLayout w:type="fixed"/>
        <w:tblCellMar>
          <w:top w:w="57" w:type="dxa"/>
          <w:left w:w="57" w:type="dxa"/>
          <w:bottom w:w="57" w:type="dxa"/>
          <w:right w:w="57" w:type="dxa"/>
        </w:tblCellMar>
        <w:tblLook w:val="04A0" w:firstRow="1" w:lastRow="0" w:firstColumn="1" w:lastColumn="0" w:noHBand="0" w:noVBand="1"/>
      </w:tblPr>
      <w:tblGrid>
        <w:gridCol w:w="9752"/>
      </w:tblGrid>
      <w:tr w:rsidR="00FA20FE" w:rsidRPr="000C2904" w:rsidTr="00C545FB">
        <w:trPr>
          <w:trHeight w:val="1701"/>
        </w:trPr>
        <w:tc>
          <w:tcPr>
            <w:tcW w:w="9752" w:type="dxa"/>
            <w:shd w:val="clear" w:color="auto" w:fill="auto"/>
          </w:tcPr>
          <w:p w:rsidR="00FA20FE" w:rsidRDefault="001F7ED7" w:rsidP="00BE2A8C">
            <w:pPr>
              <w:pStyle w:val="Answerhere"/>
              <w:keepNext/>
            </w:pPr>
            <w:r w:rsidRPr="001F7ED7">
              <w:rPr>
                <w:highlight w:val="lightGray"/>
              </w:rPr>
              <w:t>Response</w:t>
            </w:r>
          </w:p>
          <w:p w:rsidR="00BE2A8C" w:rsidRPr="000C2904" w:rsidRDefault="00BE2A8C" w:rsidP="00BE2A8C">
            <w:pPr>
              <w:pStyle w:val="Answerhere"/>
              <w:keepNext/>
            </w:pPr>
          </w:p>
        </w:tc>
      </w:tr>
    </w:tbl>
    <w:p w:rsidR="004B0202" w:rsidRDefault="004B0202" w:rsidP="00BE2A8C"/>
    <w:tbl>
      <w:tblPr>
        <w:tblStyle w:val="TableGrid"/>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6979"/>
        <w:gridCol w:w="2773"/>
      </w:tblGrid>
      <w:tr w:rsidR="004B0202" w:rsidRPr="004B0202" w:rsidTr="00BE2A8C">
        <w:trPr>
          <w:cantSplit/>
          <w:trHeight w:val="284"/>
        </w:trPr>
        <w:tc>
          <w:tcPr>
            <w:tcW w:w="6979" w:type="dxa"/>
            <w:shd w:val="clear" w:color="auto" w:fill="auto"/>
          </w:tcPr>
          <w:p w:rsidR="004B0202" w:rsidRPr="004B0202" w:rsidRDefault="004B0202" w:rsidP="00AE1BFE">
            <w:pPr>
              <w:pStyle w:val="0ssssh"/>
            </w:pPr>
            <w:r w:rsidRPr="004B0202">
              <w:lastRenderedPageBreak/>
              <w:t>Assessor feedback</w:t>
            </w:r>
            <w:r>
              <w:t xml:space="preserve"> for </w:t>
            </w:r>
            <w:r w:rsidR="00AE1BFE">
              <w:t>T</w:t>
            </w:r>
            <w:r>
              <w:t>ask 7</w:t>
            </w:r>
            <w:r w:rsidRPr="004B0202">
              <w:t>:</w:t>
            </w:r>
          </w:p>
        </w:tc>
        <w:tc>
          <w:tcPr>
            <w:tcW w:w="2773" w:type="dxa"/>
            <w:shd w:val="clear" w:color="auto" w:fill="auto"/>
          </w:tcPr>
          <w:p w:rsidR="004B0202" w:rsidRPr="004B0202" w:rsidRDefault="004B0202" w:rsidP="00AE1BFE">
            <w:pPr>
              <w:pStyle w:val="0ssssh"/>
              <w:jc w:val="center"/>
            </w:pPr>
            <w:r w:rsidRPr="004B0202">
              <w:t>Resubmission required?</w:t>
            </w:r>
          </w:p>
        </w:tc>
      </w:tr>
      <w:tr w:rsidR="004B0202" w:rsidRPr="004B0202" w:rsidTr="00BE2A8C">
        <w:trPr>
          <w:cantSplit/>
          <w:trHeight w:val="284"/>
        </w:trPr>
        <w:tc>
          <w:tcPr>
            <w:tcW w:w="6979" w:type="dxa"/>
            <w:shd w:val="clear" w:color="auto" w:fill="auto"/>
          </w:tcPr>
          <w:p w:rsidR="004B0202" w:rsidRPr="004B0202" w:rsidRDefault="004B0202" w:rsidP="005E0579">
            <w:pPr>
              <w:pStyle w:val="Markerfeedback"/>
            </w:pPr>
          </w:p>
        </w:tc>
        <w:tc>
          <w:tcPr>
            <w:tcW w:w="2773" w:type="dxa"/>
            <w:shd w:val="clear" w:color="auto" w:fill="auto"/>
          </w:tcPr>
          <w:p w:rsidR="004B0202" w:rsidRPr="004B0202" w:rsidRDefault="00B70013" w:rsidP="00AE1BFE">
            <w:pPr>
              <w:pStyle w:val="Markerfeedback"/>
              <w:jc w:val="center"/>
            </w:pPr>
            <w:sdt>
              <w:sdtPr>
                <w:alias w:val="Resubmission required?"/>
                <w:tag w:val="Yes/No"/>
                <w:id w:val="1058569168"/>
                <w:placeholder>
                  <w:docPart w:val="B1A02509DD4846F8912C0C0BC0ABD982"/>
                </w:placeholder>
                <w:dropDownList>
                  <w:listItem w:displayText="No" w:value="No"/>
                  <w:listItem w:displayText="Yes" w:value="Yes"/>
                </w:dropDownList>
              </w:sdtPr>
              <w:sdtEndPr/>
              <w:sdtContent>
                <w:r w:rsidR="004B0202" w:rsidRPr="004B0202">
                  <w:t>No</w:t>
                </w:r>
              </w:sdtContent>
            </w:sdt>
          </w:p>
        </w:tc>
      </w:tr>
    </w:tbl>
    <w:p w:rsidR="001F7ED7" w:rsidRDefault="001F7ED7" w:rsidP="00AE1BFE">
      <w:pPr>
        <w:pStyle w:val="ssh"/>
      </w:pPr>
      <w:r w:rsidRPr="0079615F">
        <w:t>Assessor feedback:</w:t>
      </w:r>
      <w:r w:rsidR="0022425D" w:rsidRPr="0022425D">
        <w:t xml:space="preserve"> </w:t>
      </w:r>
      <w:r w:rsidR="0022425D">
        <w:t>Section 1: Tasks 1–7</w:t>
      </w:r>
    </w:p>
    <w:tbl>
      <w:tblPr>
        <w:tblW w:w="9752" w:type="dxa"/>
        <w:tblBorders>
          <w:top w:val="single" w:sz="2" w:space="0" w:color="auto"/>
          <w:left w:val="single" w:sz="2" w:space="0" w:color="auto"/>
          <w:bottom w:val="single" w:sz="2" w:space="0" w:color="auto"/>
          <w:right w:val="single" w:sz="2" w:space="0" w:color="auto"/>
        </w:tblBorders>
        <w:tblLayout w:type="fixed"/>
        <w:tblCellMar>
          <w:top w:w="57" w:type="dxa"/>
          <w:left w:w="57" w:type="dxa"/>
          <w:bottom w:w="57" w:type="dxa"/>
          <w:right w:w="57" w:type="dxa"/>
        </w:tblCellMar>
        <w:tblLook w:val="04A0" w:firstRow="1" w:lastRow="0" w:firstColumn="1" w:lastColumn="0" w:noHBand="0" w:noVBand="1"/>
      </w:tblPr>
      <w:tblGrid>
        <w:gridCol w:w="3318"/>
        <w:gridCol w:w="6434"/>
      </w:tblGrid>
      <w:tr w:rsidR="001F7ED7" w:rsidRPr="00145D60" w:rsidTr="00E90313">
        <w:trPr>
          <w:cantSplit/>
          <w:trHeight w:val="851"/>
        </w:trPr>
        <w:tc>
          <w:tcPr>
            <w:tcW w:w="9752" w:type="dxa"/>
            <w:gridSpan w:val="2"/>
          </w:tcPr>
          <w:p w:rsidR="001F7ED7" w:rsidRPr="00145D60" w:rsidRDefault="001F7ED7" w:rsidP="00E90313">
            <w:pPr>
              <w:pStyle w:val="Markerfeedback"/>
              <w:keepNext/>
              <w:rPr>
                <w:highlight w:val="yellow"/>
              </w:rPr>
            </w:pPr>
          </w:p>
        </w:tc>
      </w:tr>
      <w:tr w:rsidR="001F7ED7" w:rsidRPr="00B320E6" w:rsidTr="00E90313">
        <w:tblPrEx>
          <w:tblBorders>
            <w:insideH w:val="single" w:sz="2" w:space="0" w:color="auto"/>
            <w:insideV w:val="single" w:sz="2" w:space="0" w:color="auto"/>
          </w:tblBorders>
        </w:tblPrEx>
        <w:trPr>
          <w:cantSplit/>
        </w:trPr>
        <w:tc>
          <w:tcPr>
            <w:tcW w:w="3318" w:type="dxa"/>
            <w:shd w:val="clear" w:color="auto" w:fill="auto"/>
          </w:tcPr>
          <w:p w:rsidR="001F7ED7" w:rsidRPr="00B320E6" w:rsidRDefault="001F7ED7" w:rsidP="00E90313">
            <w:pPr>
              <w:pStyle w:val="th"/>
              <w:jc w:val="left"/>
            </w:pPr>
            <w:r w:rsidRPr="00B320E6">
              <w:t>Date assessed:</w:t>
            </w:r>
          </w:p>
        </w:tc>
        <w:tc>
          <w:tcPr>
            <w:tcW w:w="6434" w:type="dxa"/>
            <w:shd w:val="clear" w:color="auto" w:fill="auto"/>
          </w:tcPr>
          <w:sdt>
            <w:sdtPr>
              <w:alias w:val="Date assessed"/>
              <w:tag w:val="Date assessed"/>
              <w:id w:val="639854877"/>
              <w:lock w:val="sdtLocked"/>
              <w:placeholder>
                <w:docPart w:val="792BD3667C3549F1A52047B4B56F31EA"/>
              </w:placeholder>
              <w:showingPlcHdr/>
              <w:date>
                <w:dateFormat w:val="d/MM/yyyy"/>
                <w:lid w:val="en-AU"/>
                <w:storeMappedDataAs w:val="dateTime"/>
                <w:calendar w:val="gregorian"/>
              </w:date>
            </w:sdtPr>
            <w:sdtEndPr/>
            <w:sdtContent>
              <w:p w:rsidR="001F7ED7" w:rsidRPr="009C3E81" w:rsidRDefault="009C3E81" w:rsidP="00794A75">
                <w:pPr>
                  <w:pStyle w:val="Markerfeedback"/>
                </w:pPr>
                <w:r w:rsidRPr="009C3E81">
                  <w:rPr>
                    <w:rStyle w:val="PlaceholderText"/>
                    <w:szCs w:val="18"/>
                  </w:rPr>
                  <w:t>Click here to enter a date</w:t>
                </w:r>
              </w:p>
            </w:sdtContent>
          </w:sdt>
        </w:tc>
      </w:tr>
      <w:tr w:rsidR="001F7ED7" w:rsidRPr="00D40C10" w:rsidTr="00E90313">
        <w:tblPrEx>
          <w:tblBorders>
            <w:insideH w:val="single" w:sz="2" w:space="0" w:color="auto"/>
            <w:insideV w:val="single" w:sz="2" w:space="0" w:color="auto"/>
          </w:tblBorders>
        </w:tblPrEx>
        <w:trPr>
          <w:cantSplit/>
        </w:trPr>
        <w:tc>
          <w:tcPr>
            <w:tcW w:w="3318" w:type="dxa"/>
            <w:shd w:val="clear" w:color="auto" w:fill="auto"/>
          </w:tcPr>
          <w:p w:rsidR="001F7ED7" w:rsidRPr="00B320E6" w:rsidRDefault="001F7ED7" w:rsidP="00E90313">
            <w:pPr>
              <w:pStyle w:val="th"/>
              <w:jc w:val="left"/>
            </w:pPr>
            <w:r w:rsidRPr="00B320E6">
              <w:t>Does the student need to resubmit?</w:t>
            </w:r>
          </w:p>
        </w:tc>
        <w:tc>
          <w:tcPr>
            <w:tcW w:w="6434" w:type="dxa"/>
            <w:shd w:val="clear" w:color="auto" w:fill="auto"/>
          </w:tcPr>
          <w:sdt>
            <w:sdtPr>
              <w:alias w:val="Resubmission required?"/>
              <w:tag w:val="Yes/No"/>
              <w:id w:val="123505992"/>
              <w:placeholder>
                <w:docPart w:val="E38BC4F26AD141EBA7879FDB53E6FAA7"/>
              </w:placeholder>
              <w:dropDownList>
                <w:listItem w:displayText="No" w:value="No"/>
                <w:listItem w:displayText="Yes" w:value="Yes"/>
              </w:dropDownList>
            </w:sdtPr>
            <w:sdtEndPr/>
            <w:sdtContent>
              <w:p w:rsidR="001F7ED7" w:rsidRPr="00D40C10" w:rsidRDefault="001F7ED7" w:rsidP="00E90313">
                <w:pPr>
                  <w:pStyle w:val="Markerfeedback"/>
                  <w:keepNext/>
                  <w:rPr>
                    <w:rFonts w:cs="Times New Roman"/>
                    <w:color w:val="auto"/>
                    <w:sz w:val="22"/>
                    <w:lang w:eastAsia="en-US"/>
                  </w:rPr>
                </w:pPr>
                <w:r w:rsidDel="00C2304D">
                  <w:t>No</w:t>
                </w:r>
              </w:p>
            </w:sdtContent>
          </w:sdt>
        </w:tc>
      </w:tr>
      <w:tr w:rsidR="001F7ED7" w:rsidRPr="00B320E6" w:rsidTr="00E90313">
        <w:tblPrEx>
          <w:tblBorders>
            <w:insideH w:val="single" w:sz="2" w:space="0" w:color="auto"/>
            <w:insideV w:val="single" w:sz="2" w:space="0" w:color="auto"/>
          </w:tblBorders>
        </w:tblPrEx>
        <w:trPr>
          <w:cantSplit/>
        </w:trPr>
        <w:tc>
          <w:tcPr>
            <w:tcW w:w="3318" w:type="dxa"/>
            <w:shd w:val="clear" w:color="auto" w:fill="auto"/>
          </w:tcPr>
          <w:p w:rsidR="001F7ED7" w:rsidRPr="00B320E6" w:rsidRDefault="001F7ED7" w:rsidP="00E90313">
            <w:pPr>
              <w:pStyle w:val="th"/>
              <w:jc w:val="left"/>
            </w:pPr>
            <w:r w:rsidRPr="00B320E6">
              <w:t>Questions that need to be resubmitted</w:t>
            </w:r>
          </w:p>
        </w:tc>
        <w:tc>
          <w:tcPr>
            <w:tcW w:w="6434" w:type="dxa"/>
            <w:shd w:val="clear" w:color="auto" w:fill="auto"/>
          </w:tcPr>
          <w:p w:rsidR="001F7ED7" w:rsidRPr="00B320E6" w:rsidRDefault="001F7ED7" w:rsidP="00E90313">
            <w:pPr>
              <w:pStyle w:val="Markerfeedback"/>
              <w:keepNext/>
            </w:pPr>
          </w:p>
        </w:tc>
      </w:tr>
      <w:tr w:rsidR="001F7ED7" w:rsidRPr="004150DF" w:rsidTr="00E90313">
        <w:tblPrEx>
          <w:tblBorders>
            <w:insideH w:val="single" w:sz="2" w:space="0" w:color="auto"/>
            <w:insideV w:val="single" w:sz="2" w:space="0" w:color="auto"/>
          </w:tblBorders>
        </w:tblPrEx>
        <w:trPr>
          <w:cantSplit/>
        </w:trPr>
        <w:tc>
          <w:tcPr>
            <w:tcW w:w="3318" w:type="dxa"/>
            <w:shd w:val="clear" w:color="auto" w:fill="auto"/>
          </w:tcPr>
          <w:p w:rsidR="001F7ED7" w:rsidRPr="00B320E6" w:rsidRDefault="001F7ED7" w:rsidP="00E90313">
            <w:pPr>
              <w:pStyle w:val="th"/>
              <w:jc w:val="left"/>
            </w:pPr>
            <w:r w:rsidRPr="00B320E6">
              <w:t>First submission</w:t>
            </w:r>
          </w:p>
        </w:tc>
        <w:tc>
          <w:tcPr>
            <w:tcW w:w="6434" w:type="dxa"/>
            <w:shd w:val="clear" w:color="auto" w:fill="auto"/>
          </w:tcPr>
          <w:sdt>
            <w:sdtPr>
              <w:alias w:val="Please select competency"/>
              <w:tag w:val="Please select"/>
              <w:id w:val="1656409763"/>
              <w:placeholder>
                <w:docPart w:val="051E9593B9EE4E0EA6326FD27746DEC3"/>
              </w:placeholder>
              <w:dropDownList>
                <w:listItem w:displayText="Demonstrated" w:value="Demonstrated"/>
                <w:listItem w:displayText="Not yet demonstrated" w:value="Not yet demonstrated"/>
              </w:dropDownList>
            </w:sdtPr>
            <w:sdtEndPr/>
            <w:sdtContent>
              <w:p w:rsidR="001F7ED7" w:rsidRPr="004150DF" w:rsidRDefault="001F7ED7" w:rsidP="00E90313">
                <w:pPr>
                  <w:pStyle w:val="Markerfeedback"/>
                  <w:keepNext/>
                </w:pPr>
                <w:r w:rsidDel="00C2304D">
                  <w:t>Not yet demonstrated</w:t>
                </w:r>
              </w:p>
            </w:sdtContent>
          </w:sdt>
        </w:tc>
      </w:tr>
      <w:tr w:rsidR="001F7ED7" w:rsidRPr="004150DF" w:rsidTr="00E90313">
        <w:tblPrEx>
          <w:tblBorders>
            <w:insideH w:val="single" w:sz="2" w:space="0" w:color="auto"/>
            <w:insideV w:val="single" w:sz="2" w:space="0" w:color="auto"/>
          </w:tblBorders>
        </w:tblPrEx>
        <w:trPr>
          <w:cantSplit/>
        </w:trPr>
        <w:tc>
          <w:tcPr>
            <w:tcW w:w="3318" w:type="dxa"/>
            <w:shd w:val="clear" w:color="auto" w:fill="auto"/>
          </w:tcPr>
          <w:p w:rsidR="001F7ED7" w:rsidRPr="00B320E6" w:rsidRDefault="001F7ED7" w:rsidP="00E90313">
            <w:pPr>
              <w:pStyle w:val="th"/>
              <w:jc w:val="left"/>
            </w:pPr>
            <w:r w:rsidRPr="00B320E6">
              <w:t>Resubmission</w:t>
            </w:r>
          </w:p>
        </w:tc>
        <w:tc>
          <w:tcPr>
            <w:tcW w:w="6434" w:type="dxa"/>
            <w:shd w:val="clear" w:color="auto" w:fill="auto"/>
          </w:tcPr>
          <w:sdt>
            <w:sdtPr>
              <w:alias w:val="Please select competency"/>
              <w:tag w:val="Please select"/>
              <w:id w:val="-1669939657"/>
              <w:placeholder>
                <w:docPart w:val="95F7B475B941493484B92EB96862945F"/>
              </w:placeholder>
              <w:dropDownList>
                <w:listItem w:displayText="Not applicable" w:value="Not applicable"/>
                <w:listItem w:displayText="Demonstrated" w:value="Demonstrated"/>
                <w:listItem w:displayText="Not yet demonstrated" w:value="Not yet demonstrated"/>
              </w:dropDownList>
            </w:sdtPr>
            <w:sdtEndPr/>
            <w:sdtContent>
              <w:p w:rsidR="001F7ED7" w:rsidRPr="004150DF" w:rsidRDefault="001F7ED7" w:rsidP="00E90313">
                <w:pPr>
                  <w:pStyle w:val="Markerfeedback"/>
                  <w:keepNext/>
                </w:pPr>
                <w:r w:rsidDel="00C2304D">
                  <w:t>Not applicable</w:t>
                </w:r>
              </w:p>
            </w:sdtContent>
          </w:sdt>
        </w:tc>
      </w:tr>
    </w:tbl>
    <w:p w:rsidR="001F7ED7" w:rsidRPr="00905CB8" w:rsidRDefault="001F7ED7" w:rsidP="001F7ED7">
      <w:r w:rsidRPr="00BD4131">
        <w:t xml:space="preserve">To pass this subject, you will need to be assessed as DEMONSTRATED for either your first </w:t>
      </w:r>
      <w:r>
        <w:t>submission or your resubmission in Section 1 and Section 2 of your written assignment.</w:t>
      </w:r>
    </w:p>
    <w:p w:rsidR="003A2110" w:rsidRPr="002629F4" w:rsidRDefault="003A2110" w:rsidP="003A2110">
      <w:pPr>
        <w:pStyle w:val="0mhindent"/>
      </w:pPr>
      <w:r>
        <w:lastRenderedPageBreak/>
        <w:t>Section 2:</w:t>
      </w:r>
      <w:r w:rsidRPr="002629F4">
        <w:t xml:space="preserve"> Case study 2 — </w:t>
      </w:r>
      <w:r>
        <w:t>Richard and Pauline Jackson</w:t>
      </w:r>
    </w:p>
    <w:p w:rsidR="003A2110" w:rsidRDefault="003A2110" w:rsidP="007F27A8">
      <w:pPr>
        <w:pStyle w:val="sh"/>
        <w:spacing w:before="360"/>
      </w:pPr>
      <w:r>
        <w:t>Background</w:t>
      </w:r>
    </w:p>
    <w:p w:rsidR="003A2110" w:rsidRPr="00B80F86" w:rsidRDefault="003A2110" w:rsidP="003A2110">
      <w:r>
        <w:t>Richard and Pauline Jackson</w:t>
      </w:r>
      <w:r w:rsidRPr="00B80F86">
        <w:t xml:space="preserve"> have a small </w:t>
      </w:r>
      <w:r>
        <w:t xml:space="preserve">mowing and gardening </w:t>
      </w:r>
      <w:r w:rsidRPr="00B80F86">
        <w:t>business</w:t>
      </w:r>
      <w:r>
        <w:t xml:space="preserve"> in which</w:t>
      </w:r>
      <w:r w:rsidRPr="00B80F86">
        <w:t xml:space="preserve"> they have been working for the last </w:t>
      </w:r>
      <w:r>
        <w:t>eight </w:t>
      </w:r>
      <w:r w:rsidRPr="00B80F86">
        <w:t xml:space="preserve">years. As it is only the two of them in the business they operate as </w:t>
      </w:r>
      <w:r>
        <w:t>a partnership</w:t>
      </w:r>
      <w:r w:rsidRPr="00B80F86">
        <w:t>.</w:t>
      </w:r>
    </w:p>
    <w:p w:rsidR="003A2110" w:rsidRPr="00B80F86" w:rsidRDefault="003A2110" w:rsidP="003A2110">
      <w:r w:rsidRPr="00B80F86">
        <w:t>They have approached you to help restructure their finance</w:t>
      </w:r>
      <w:r>
        <w:t>,</w:t>
      </w:r>
      <w:r w:rsidRPr="00B80F86">
        <w:t xml:space="preserve"> as they are finding </w:t>
      </w:r>
      <w:r>
        <w:t xml:space="preserve">the management of their debts </w:t>
      </w:r>
      <w:r w:rsidRPr="00B80F86">
        <w:t xml:space="preserve">a struggle </w:t>
      </w:r>
      <w:r>
        <w:t xml:space="preserve">following the loss of </w:t>
      </w:r>
      <w:r w:rsidRPr="00B80F86">
        <w:t xml:space="preserve">one of their major </w:t>
      </w:r>
      <w:r>
        <w:t>commercial property</w:t>
      </w:r>
      <w:r w:rsidRPr="00B80F86">
        <w:t xml:space="preserve"> contracts.</w:t>
      </w:r>
    </w:p>
    <w:p w:rsidR="003A2110" w:rsidRPr="00B80F86" w:rsidRDefault="003A2110" w:rsidP="003A2110">
      <w:r>
        <w:t>After further questioning, you realise that the situation is</w:t>
      </w:r>
      <w:r w:rsidRPr="00B80F86">
        <w:t xml:space="preserve"> more serious</w:t>
      </w:r>
      <w:r>
        <w:t xml:space="preserve"> than they originally explained; they </w:t>
      </w:r>
      <w:r w:rsidRPr="00B80F86">
        <w:t>ha</w:t>
      </w:r>
      <w:r>
        <w:t>d</w:t>
      </w:r>
      <w:r w:rsidRPr="00B80F86">
        <w:t xml:space="preserve"> mis</w:t>
      </w:r>
      <w:r>
        <w:t xml:space="preserve">sed payments on their mortgage, </w:t>
      </w:r>
      <w:r w:rsidRPr="00B80F86">
        <w:t>only pay the minimum on their</w:t>
      </w:r>
      <w:r>
        <w:t xml:space="preserve"> credit card of 3% each month and the work ute</w:t>
      </w:r>
      <w:r w:rsidRPr="00B80F86">
        <w:t xml:space="preserve"> th</w:t>
      </w:r>
      <w:r>
        <w:t>ey have on lease is expiring. T</w:t>
      </w:r>
      <w:r w:rsidRPr="00B80F86">
        <w:t>hey have a $15,000 residual payment due and do not have the funds available.</w:t>
      </w:r>
    </w:p>
    <w:p w:rsidR="003A2110" w:rsidRDefault="003A2110" w:rsidP="003A2110">
      <w:pPr>
        <w:keepNext/>
        <w:widowControl w:val="0"/>
      </w:pPr>
      <w:r>
        <w:t xml:space="preserve">They lost the major contract 12 months ago </w:t>
      </w:r>
      <w:r w:rsidRPr="00B80F86">
        <w:t>and fell behind on the mortgage payments</w:t>
      </w:r>
      <w:r>
        <w:t xml:space="preserve"> soon after.</w:t>
      </w:r>
      <w:r w:rsidRPr="00B80F86">
        <w:t xml:space="preserve"> </w:t>
      </w:r>
      <w:r>
        <w:t>T</w:t>
      </w:r>
      <w:r w:rsidR="009E5D5D">
        <w:t>hey </w:t>
      </w:r>
      <w:r w:rsidRPr="00B80F86">
        <w:t>spoke to their lender</w:t>
      </w:r>
      <w:r>
        <w:t xml:space="preserve"> (First and Last Bank) and</w:t>
      </w:r>
      <w:r w:rsidRPr="00B80F86">
        <w:t xml:space="preserve"> </w:t>
      </w:r>
      <w:r>
        <w:t>a ‘hardship application’ was approved. T</w:t>
      </w:r>
      <w:r w:rsidRPr="00B80F86">
        <w:t>he miss</w:t>
      </w:r>
      <w:r>
        <w:t>ed</w:t>
      </w:r>
      <w:r w:rsidRPr="00B80F86">
        <w:t xml:space="preserve"> payments </w:t>
      </w:r>
      <w:r>
        <w:t>were</w:t>
      </w:r>
      <w:r w:rsidRPr="00B80F86">
        <w:t xml:space="preserve"> corrected by extending the term of their loan. </w:t>
      </w:r>
      <w:r>
        <w:t>Nothing adverse was recorded on their credit file but they are still struggling with all the monthly commitments.</w:t>
      </w:r>
    </w:p>
    <w:p w:rsidR="003A2110" w:rsidRDefault="003A2110" w:rsidP="003A2110">
      <w:pPr>
        <w:keepNext/>
        <w:widowControl w:val="0"/>
      </w:pPr>
      <w:r>
        <w:t>A</w:t>
      </w:r>
      <w:r w:rsidRPr="00B80F86">
        <w:t>ft</w:t>
      </w:r>
      <w:r>
        <w:t>er reading the case study above</w:t>
      </w:r>
      <w:r w:rsidRPr="00B80F86">
        <w:t xml:space="preserve"> and reviewing their funding position below</w:t>
      </w:r>
      <w:r>
        <w:t>, answer</w:t>
      </w:r>
      <w:r w:rsidRPr="00B80F86">
        <w:t xml:space="preserve"> the questions </w:t>
      </w:r>
      <w:r>
        <w:t>that follow:</w:t>
      </w:r>
    </w:p>
    <w:p w:rsidR="003A2110" w:rsidRDefault="003A2110" w:rsidP="007F27A8">
      <w:pPr>
        <w:pStyle w:val="ssh"/>
        <w:spacing w:before="360"/>
      </w:pPr>
      <w:r>
        <w:t>Assets</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28" w:type="dxa"/>
          <w:left w:w="28" w:type="dxa"/>
          <w:right w:w="28" w:type="dxa"/>
        </w:tblCellMar>
        <w:tblLook w:val="04A0" w:firstRow="1" w:lastRow="0" w:firstColumn="1" w:lastColumn="0" w:noHBand="0" w:noVBand="1"/>
      </w:tblPr>
      <w:tblGrid>
        <w:gridCol w:w="5840"/>
        <w:gridCol w:w="2722"/>
      </w:tblGrid>
      <w:tr w:rsidR="003A2110" w:rsidRPr="000C2904" w:rsidTr="007C4897">
        <w:trPr>
          <w:cantSplit/>
        </w:trPr>
        <w:tc>
          <w:tcPr>
            <w:tcW w:w="5840" w:type="dxa"/>
            <w:shd w:val="clear" w:color="auto" w:fill="auto"/>
          </w:tcPr>
          <w:p w:rsidR="003A2110" w:rsidRPr="00FE61FA" w:rsidRDefault="003A2110" w:rsidP="002F6BEB">
            <w:pPr>
              <w:pStyle w:val="tt"/>
            </w:pPr>
            <w:r>
              <w:t>46</w:t>
            </w:r>
            <w:r w:rsidRPr="00FE61FA">
              <w:t xml:space="preserve"> Wa</w:t>
            </w:r>
            <w:r>
              <w:t>lters</w:t>
            </w:r>
            <w:r w:rsidRPr="00FE61FA">
              <w:t xml:space="preserve"> Road, </w:t>
            </w:r>
            <w:proofErr w:type="spellStart"/>
            <w:r>
              <w:t>Ritchfield</w:t>
            </w:r>
            <w:proofErr w:type="spellEnd"/>
          </w:p>
        </w:tc>
        <w:tc>
          <w:tcPr>
            <w:tcW w:w="2722" w:type="dxa"/>
            <w:shd w:val="clear" w:color="auto" w:fill="auto"/>
          </w:tcPr>
          <w:p w:rsidR="003A2110" w:rsidRPr="00FE61FA" w:rsidRDefault="003A2110" w:rsidP="002F6BEB">
            <w:pPr>
              <w:pStyle w:val="tt"/>
              <w:tabs>
                <w:tab w:val="decimal" w:pos="1613"/>
              </w:tabs>
            </w:pPr>
            <w:r w:rsidRPr="00FE61FA">
              <w:t>$4</w:t>
            </w:r>
            <w:r>
              <w:t>9</w:t>
            </w:r>
            <w:r w:rsidRPr="00FE61FA">
              <w:t>0,000</w:t>
            </w:r>
          </w:p>
        </w:tc>
      </w:tr>
      <w:tr w:rsidR="003A2110" w:rsidRPr="000C2904" w:rsidTr="007C4897">
        <w:trPr>
          <w:cantSplit/>
        </w:trPr>
        <w:tc>
          <w:tcPr>
            <w:tcW w:w="5840" w:type="dxa"/>
            <w:shd w:val="clear" w:color="auto" w:fill="auto"/>
            <w:hideMark/>
          </w:tcPr>
          <w:p w:rsidR="003A2110" w:rsidRPr="00FE61FA" w:rsidRDefault="003A2110" w:rsidP="002F6BEB">
            <w:pPr>
              <w:pStyle w:val="tt"/>
            </w:pPr>
            <w:r>
              <w:t>First and Last Bank</w:t>
            </w:r>
            <w:r w:rsidRPr="00FE61FA">
              <w:t xml:space="preserve"> savings account (joint)</w:t>
            </w:r>
          </w:p>
        </w:tc>
        <w:tc>
          <w:tcPr>
            <w:tcW w:w="2722" w:type="dxa"/>
            <w:shd w:val="clear" w:color="auto" w:fill="auto"/>
            <w:hideMark/>
          </w:tcPr>
          <w:p w:rsidR="003A2110" w:rsidRPr="00FE61FA" w:rsidRDefault="003A2110" w:rsidP="002F6BEB">
            <w:pPr>
              <w:pStyle w:val="tt"/>
              <w:tabs>
                <w:tab w:val="decimal" w:pos="1613"/>
              </w:tabs>
            </w:pPr>
            <w:r w:rsidRPr="00FE61FA">
              <w:t>$1,200</w:t>
            </w:r>
          </w:p>
        </w:tc>
      </w:tr>
      <w:tr w:rsidR="003A2110" w:rsidRPr="000C2904" w:rsidTr="007C4897">
        <w:trPr>
          <w:cantSplit/>
        </w:trPr>
        <w:tc>
          <w:tcPr>
            <w:tcW w:w="5840" w:type="dxa"/>
            <w:shd w:val="clear" w:color="auto" w:fill="auto"/>
            <w:hideMark/>
          </w:tcPr>
          <w:p w:rsidR="003A2110" w:rsidRPr="00FE61FA" w:rsidRDefault="003A2110" w:rsidP="002F6BEB">
            <w:pPr>
              <w:pStyle w:val="tt"/>
            </w:pPr>
            <w:r w:rsidRPr="00FE61FA">
              <w:t>Little Saving Building Society cheque account (joint)</w:t>
            </w:r>
          </w:p>
        </w:tc>
        <w:tc>
          <w:tcPr>
            <w:tcW w:w="2722" w:type="dxa"/>
            <w:shd w:val="clear" w:color="auto" w:fill="auto"/>
            <w:hideMark/>
          </w:tcPr>
          <w:p w:rsidR="003A2110" w:rsidRPr="00FE61FA" w:rsidRDefault="003A2110" w:rsidP="002F6BEB">
            <w:pPr>
              <w:pStyle w:val="tt"/>
              <w:tabs>
                <w:tab w:val="decimal" w:pos="1613"/>
              </w:tabs>
            </w:pPr>
            <w:r w:rsidRPr="00FE61FA">
              <w:t>$2,300</w:t>
            </w:r>
          </w:p>
        </w:tc>
      </w:tr>
      <w:tr w:rsidR="003A2110" w:rsidRPr="000C2904" w:rsidTr="007C4897">
        <w:trPr>
          <w:cantSplit/>
        </w:trPr>
        <w:tc>
          <w:tcPr>
            <w:tcW w:w="5840" w:type="dxa"/>
            <w:shd w:val="clear" w:color="auto" w:fill="auto"/>
          </w:tcPr>
          <w:p w:rsidR="003A2110" w:rsidRPr="00FE61FA" w:rsidRDefault="003A2110" w:rsidP="002F6BEB">
            <w:pPr>
              <w:pStyle w:val="tt"/>
            </w:pPr>
            <w:r w:rsidRPr="00FE61FA">
              <w:t>Business debtors (unpaid invoices for work)</w:t>
            </w:r>
          </w:p>
        </w:tc>
        <w:tc>
          <w:tcPr>
            <w:tcW w:w="2722" w:type="dxa"/>
            <w:shd w:val="clear" w:color="auto" w:fill="auto"/>
          </w:tcPr>
          <w:p w:rsidR="003A2110" w:rsidRPr="00FE61FA" w:rsidRDefault="003A2110" w:rsidP="002F6BEB">
            <w:pPr>
              <w:pStyle w:val="tt"/>
              <w:tabs>
                <w:tab w:val="decimal" w:pos="1613"/>
              </w:tabs>
            </w:pPr>
            <w:r w:rsidRPr="00FE61FA">
              <w:t>$6,200</w:t>
            </w:r>
          </w:p>
        </w:tc>
      </w:tr>
      <w:tr w:rsidR="003A2110" w:rsidRPr="000C2904" w:rsidTr="007C4897">
        <w:trPr>
          <w:cantSplit/>
        </w:trPr>
        <w:tc>
          <w:tcPr>
            <w:tcW w:w="5840" w:type="dxa"/>
            <w:shd w:val="clear" w:color="auto" w:fill="auto"/>
            <w:hideMark/>
          </w:tcPr>
          <w:p w:rsidR="003A2110" w:rsidRPr="00FE61FA" w:rsidRDefault="003A2110" w:rsidP="002F6BEB">
            <w:pPr>
              <w:pStyle w:val="tt"/>
            </w:pPr>
            <w:r w:rsidRPr="00FE61FA">
              <w:t>Ford Utility, 3 years old (work vehicle)</w:t>
            </w:r>
          </w:p>
        </w:tc>
        <w:tc>
          <w:tcPr>
            <w:tcW w:w="2722" w:type="dxa"/>
            <w:shd w:val="clear" w:color="auto" w:fill="auto"/>
            <w:hideMark/>
          </w:tcPr>
          <w:p w:rsidR="003A2110" w:rsidRPr="00FE61FA" w:rsidRDefault="003A2110" w:rsidP="002F6BEB">
            <w:pPr>
              <w:pStyle w:val="tt"/>
              <w:tabs>
                <w:tab w:val="decimal" w:pos="1613"/>
              </w:tabs>
            </w:pPr>
            <w:r w:rsidRPr="00FE61FA">
              <w:t>$25,000</w:t>
            </w:r>
          </w:p>
        </w:tc>
      </w:tr>
      <w:tr w:rsidR="003A2110" w:rsidRPr="000C2904" w:rsidTr="007C4897">
        <w:trPr>
          <w:cantSplit/>
        </w:trPr>
        <w:tc>
          <w:tcPr>
            <w:tcW w:w="5840" w:type="dxa"/>
            <w:shd w:val="clear" w:color="auto" w:fill="auto"/>
            <w:hideMark/>
          </w:tcPr>
          <w:p w:rsidR="003A2110" w:rsidRPr="00FE61FA" w:rsidRDefault="003A2110" w:rsidP="002F6BEB">
            <w:pPr>
              <w:pStyle w:val="tt"/>
            </w:pPr>
            <w:r>
              <w:t>Holden Commodore, 7</w:t>
            </w:r>
            <w:r w:rsidRPr="00FE61FA">
              <w:t xml:space="preserve"> years old (family car)</w:t>
            </w:r>
          </w:p>
        </w:tc>
        <w:tc>
          <w:tcPr>
            <w:tcW w:w="2722" w:type="dxa"/>
            <w:shd w:val="clear" w:color="auto" w:fill="auto"/>
            <w:hideMark/>
          </w:tcPr>
          <w:p w:rsidR="003A2110" w:rsidRPr="00FE61FA" w:rsidRDefault="003A2110" w:rsidP="002F6BEB">
            <w:pPr>
              <w:pStyle w:val="tt"/>
              <w:tabs>
                <w:tab w:val="decimal" w:pos="1613"/>
              </w:tabs>
            </w:pPr>
            <w:r w:rsidRPr="00FE61FA">
              <w:t>$15,000</w:t>
            </w:r>
          </w:p>
        </w:tc>
      </w:tr>
      <w:tr w:rsidR="003A2110" w:rsidRPr="000C2904" w:rsidTr="007C4897">
        <w:trPr>
          <w:cantSplit/>
        </w:trPr>
        <w:tc>
          <w:tcPr>
            <w:tcW w:w="5840" w:type="dxa"/>
            <w:shd w:val="clear" w:color="auto" w:fill="auto"/>
            <w:hideMark/>
          </w:tcPr>
          <w:p w:rsidR="003A2110" w:rsidRPr="00FE61FA" w:rsidRDefault="003A2110" w:rsidP="002F6BEB">
            <w:pPr>
              <w:pStyle w:val="tt"/>
            </w:pPr>
            <w:r w:rsidRPr="00FE61FA">
              <w:t>Superannuation — AMB Insurance (</w:t>
            </w:r>
            <w:r>
              <w:t>Richard</w:t>
            </w:r>
            <w:r w:rsidRPr="00FE61FA">
              <w:t>)</w:t>
            </w:r>
          </w:p>
        </w:tc>
        <w:tc>
          <w:tcPr>
            <w:tcW w:w="2722" w:type="dxa"/>
            <w:shd w:val="clear" w:color="auto" w:fill="auto"/>
            <w:hideMark/>
          </w:tcPr>
          <w:p w:rsidR="003A2110" w:rsidRPr="00FE61FA" w:rsidRDefault="003A2110" w:rsidP="002F6BEB">
            <w:pPr>
              <w:pStyle w:val="tt"/>
              <w:tabs>
                <w:tab w:val="decimal" w:pos="1613"/>
              </w:tabs>
            </w:pPr>
            <w:r w:rsidRPr="00FE61FA">
              <w:t>$</w:t>
            </w:r>
            <w:r>
              <w:t>4</w:t>
            </w:r>
            <w:r w:rsidRPr="00FE61FA">
              <w:t>6,000</w:t>
            </w:r>
          </w:p>
        </w:tc>
      </w:tr>
      <w:tr w:rsidR="003A2110" w:rsidRPr="000C2904" w:rsidTr="007C4897">
        <w:trPr>
          <w:cantSplit/>
        </w:trPr>
        <w:tc>
          <w:tcPr>
            <w:tcW w:w="5840" w:type="dxa"/>
            <w:shd w:val="clear" w:color="auto" w:fill="auto"/>
            <w:hideMark/>
          </w:tcPr>
          <w:p w:rsidR="003A2110" w:rsidRPr="00FE61FA" w:rsidRDefault="003A2110" w:rsidP="002F6BEB">
            <w:pPr>
              <w:pStyle w:val="tt"/>
            </w:pPr>
            <w:r w:rsidRPr="00FE61FA">
              <w:t>Superannuation — AMB Insurance (</w:t>
            </w:r>
            <w:r>
              <w:t>Pauline</w:t>
            </w:r>
            <w:r w:rsidRPr="00FE61FA">
              <w:t>)</w:t>
            </w:r>
          </w:p>
        </w:tc>
        <w:tc>
          <w:tcPr>
            <w:tcW w:w="2722" w:type="dxa"/>
            <w:shd w:val="clear" w:color="auto" w:fill="auto"/>
            <w:hideMark/>
          </w:tcPr>
          <w:p w:rsidR="003A2110" w:rsidRPr="00FE61FA" w:rsidRDefault="003A2110" w:rsidP="002F6BEB">
            <w:pPr>
              <w:pStyle w:val="tt"/>
              <w:tabs>
                <w:tab w:val="decimal" w:pos="1613"/>
              </w:tabs>
            </w:pPr>
            <w:r w:rsidRPr="00FE61FA">
              <w:t>$2</w:t>
            </w:r>
            <w:r>
              <w:t>9</w:t>
            </w:r>
            <w:r w:rsidRPr="00FE61FA">
              <w:t>,000</w:t>
            </w:r>
          </w:p>
        </w:tc>
      </w:tr>
      <w:tr w:rsidR="003A2110" w:rsidRPr="000C2904" w:rsidTr="007C4897">
        <w:trPr>
          <w:cantSplit/>
        </w:trPr>
        <w:tc>
          <w:tcPr>
            <w:tcW w:w="5840" w:type="dxa"/>
            <w:shd w:val="clear" w:color="auto" w:fill="auto"/>
            <w:hideMark/>
          </w:tcPr>
          <w:p w:rsidR="003A2110" w:rsidRPr="00FE61FA" w:rsidRDefault="003A2110" w:rsidP="002F6BEB">
            <w:pPr>
              <w:pStyle w:val="tt"/>
            </w:pPr>
            <w:r w:rsidRPr="00FE61FA">
              <w:t>Household effects (insured value)</w:t>
            </w:r>
          </w:p>
        </w:tc>
        <w:tc>
          <w:tcPr>
            <w:tcW w:w="2722" w:type="dxa"/>
            <w:shd w:val="clear" w:color="auto" w:fill="auto"/>
            <w:hideMark/>
          </w:tcPr>
          <w:p w:rsidR="003A2110" w:rsidRPr="00FE61FA" w:rsidRDefault="003A2110" w:rsidP="002F6BEB">
            <w:pPr>
              <w:pStyle w:val="tt"/>
              <w:tabs>
                <w:tab w:val="decimal" w:pos="1613"/>
              </w:tabs>
            </w:pPr>
            <w:r w:rsidRPr="00FE61FA">
              <w:t>$6</w:t>
            </w:r>
            <w:r>
              <w:t>6</w:t>
            </w:r>
            <w:r w:rsidRPr="00FE61FA">
              <w:t>,000</w:t>
            </w:r>
          </w:p>
        </w:tc>
      </w:tr>
    </w:tbl>
    <w:p w:rsidR="003A2110" w:rsidRDefault="003A2110" w:rsidP="007F27A8">
      <w:pPr>
        <w:pStyle w:val="ssh"/>
        <w:spacing w:before="360"/>
      </w:pPr>
      <w:r>
        <w:t>Liabilities</w:t>
      </w:r>
    </w:p>
    <w:tbl>
      <w:tblPr>
        <w:tblW w:w="975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28" w:type="dxa"/>
          <w:left w:w="28" w:type="dxa"/>
          <w:bottom w:w="28" w:type="dxa"/>
          <w:right w:w="28" w:type="dxa"/>
        </w:tblCellMar>
        <w:tblLook w:val="04A0" w:firstRow="1" w:lastRow="0" w:firstColumn="1" w:lastColumn="0" w:noHBand="0" w:noVBand="1"/>
      </w:tblPr>
      <w:tblGrid>
        <w:gridCol w:w="1588"/>
        <w:gridCol w:w="4252"/>
        <w:gridCol w:w="1000"/>
        <w:gridCol w:w="1722"/>
        <w:gridCol w:w="1190"/>
      </w:tblGrid>
      <w:tr w:rsidR="003A2110" w:rsidRPr="000C2904" w:rsidTr="007C4897">
        <w:trPr>
          <w:cantSplit/>
        </w:trPr>
        <w:tc>
          <w:tcPr>
            <w:tcW w:w="1588" w:type="dxa"/>
            <w:shd w:val="clear" w:color="auto" w:fill="auto"/>
          </w:tcPr>
          <w:p w:rsidR="003A2110" w:rsidRPr="00FE61FA" w:rsidRDefault="003A2110" w:rsidP="002F6BEB">
            <w:pPr>
              <w:pStyle w:val="th"/>
            </w:pPr>
            <w:r w:rsidRPr="00FE61FA">
              <w:t>Lender</w:t>
            </w:r>
          </w:p>
        </w:tc>
        <w:tc>
          <w:tcPr>
            <w:tcW w:w="4252" w:type="dxa"/>
            <w:shd w:val="clear" w:color="auto" w:fill="auto"/>
          </w:tcPr>
          <w:p w:rsidR="003A2110" w:rsidRPr="00FE61FA" w:rsidRDefault="003A2110" w:rsidP="002F6BEB">
            <w:pPr>
              <w:pStyle w:val="th"/>
            </w:pPr>
            <w:r w:rsidRPr="00FE61FA">
              <w:t>Situation</w:t>
            </w:r>
          </w:p>
        </w:tc>
        <w:tc>
          <w:tcPr>
            <w:tcW w:w="1000" w:type="dxa"/>
            <w:shd w:val="clear" w:color="auto" w:fill="auto"/>
          </w:tcPr>
          <w:p w:rsidR="003A2110" w:rsidRPr="00FE61FA" w:rsidRDefault="003A2110" w:rsidP="002F6BEB">
            <w:pPr>
              <w:pStyle w:val="th"/>
            </w:pPr>
            <w:r w:rsidRPr="00FE61FA">
              <w:t xml:space="preserve">Interest </w:t>
            </w:r>
            <w:r>
              <w:t>r</w:t>
            </w:r>
            <w:r w:rsidRPr="00FE61FA">
              <w:t>ate</w:t>
            </w:r>
          </w:p>
        </w:tc>
        <w:tc>
          <w:tcPr>
            <w:tcW w:w="1722" w:type="dxa"/>
            <w:shd w:val="clear" w:color="auto" w:fill="auto"/>
          </w:tcPr>
          <w:p w:rsidR="003A2110" w:rsidRPr="00FE61FA" w:rsidRDefault="003A2110" w:rsidP="002F6BEB">
            <w:pPr>
              <w:pStyle w:val="th"/>
            </w:pPr>
            <w:r w:rsidRPr="00FE61FA">
              <w:t>Monthly repayment</w:t>
            </w:r>
          </w:p>
        </w:tc>
        <w:tc>
          <w:tcPr>
            <w:tcW w:w="1190" w:type="dxa"/>
            <w:shd w:val="clear" w:color="auto" w:fill="auto"/>
          </w:tcPr>
          <w:p w:rsidR="003A2110" w:rsidRPr="00FE61FA" w:rsidRDefault="003A2110" w:rsidP="002F6BEB">
            <w:pPr>
              <w:pStyle w:val="th"/>
            </w:pPr>
            <w:r w:rsidRPr="00FE61FA">
              <w:t>Debt</w:t>
            </w:r>
          </w:p>
        </w:tc>
      </w:tr>
      <w:tr w:rsidR="003A2110" w:rsidRPr="000C2904" w:rsidTr="007C4897">
        <w:trPr>
          <w:cantSplit/>
        </w:trPr>
        <w:tc>
          <w:tcPr>
            <w:tcW w:w="1588" w:type="dxa"/>
            <w:shd w:val="clear" w:color="auto" w:fill="auto"/>
            <w:hideMark/>
          </w:tcPr>
          <w:p w:rsidR="003A2110" w:rsidRPr="00FE61FA" w:rsidRDefault="003A2110" w:rsidP="002F6BEB">
            <w:pPr>
              <w:pStyle w:val="tt"/>
            </w:pPr>
            <w:r>
              <w:t xml:space="preserve">First and Last Bank (home loan </w:t>
            </w:r>
            <w:r w:rsidRPr="003C4421">
              <w:rPr>
                <w:rFonts w:cs="Calibri"/>
              </w:rPr>
              <w:t>—</w:t>
            </w:r>
            <w:r>
              <w:t xml:space="preserve"> j</w:t>
            </w:r>
            <w:r w:rsidRPr="00FE61FA">
              <w:t>oint)</w:t>
            </w:r>
          </w:p>
        </w:tc>
        <w:tc>
          <w:tcPr>
            <w:tcW w:w="4252" w:type="dxa"/>
            <w:shd w:val="clear" w:color="auto" w:fill="auto"/>
          </w:tcPr>
          <w:p w:rsidR="003A2110" w:rsidRPr="00FE61FA" w:rsidRDefault="003A2110" w:rsidP="009E5D5D">
            <w:pPr>
              <w:pStyle w:val="tt"/>
            </w:pPr>
            <w:r w:rsidRPr="00FE61FA">
              <w:t xml:space="preserve">Currently up to date though had </w:t>
            </w:r>
            <w:r w:rsidR="009E5D5D">
              <w:t>three</w:t>
            </w:r>
            <w:r w:rsidRPr="00FE61FA">
              <w:t xml:space="preserve">-month extension to contract after hardship application </w:t>
            </w:r>
            <w:r>
              <w:t>12 </w:t>
            </w:r>
            <w:r w:rsidRPr="00FE61FA">
              <w:t>months ago</w:t>
            </w:r>
          </w:p>
        </w:tc>
        <w:tc>
          <w:tcPr>
            <w:tcW w:w="1000" w:type="dxa"/>
            <w:shd w:val="clear" w:color="auto" w:fill="auto"/>
          </w:tcPr>
          <w:p w:rsidR="003A2110" w:rsidRPr="00FE61FA" w:rsidRDefault="003A2110" w:rsidP="002F6BEB">
            <w:pPr>
              <w:pStyle w:val="tt"/>
              <w:jc w:val="center"/>
            </w:pPr>
            <w:r w:rsidRPr="00FE61FA">
              <w:t>5.7%</w:t>
            </w:r>
          </w:p>
        </w:tc>
        <w:tc>
          <w:tcPr>
            <w:tcW w:w="1722" w:type="dxa"/>
            <w:shd w:val="clear" w:color="auto" w:fill="auto"/>
          </w:tcPr>
          <w:p w:rsidR="003A2110" w:rsidRPr="00FE61FA" w:rsidRDefault="003A2110" w:rsidP="002F6BEB">
            <w:pPr>
              <w:pStyle w:val="tt"/>
              <w:jc w:val="center"/>
            </w:pPr>
            <w:r w:rsidRPr="00FE61FA">
              <w:t>$1</w:t>
            </w:r>
            <w:r>
              <w:t>,567</w:t>
            </w:r>
            <w:r w:rsidRPr="00FE61FA">
              <w:t>.00</w:t>
            </w:r>
          </w:p>
        </w:tc>
        <w:tc>
          <w:tcPr>
            <w:tcW w:w="1190" w:type="dxa"/>
            <w:shd w:val="clear" w:color="auto" w:fill="auto"/>
            <w:hideMark/>
          </w:tcPr>
          <w:p w:rsidR="003A2110" w:rsidRPr="00FE61FA" w:rsidRDefault="003A2110" w:rsidP="002F6BEB">
            <w:pPr>
              <w:pStyle w:val="tt"/>
              <w:jc w:val="center"/>
            </w:pPr>
            <w:r w:rsidRPr="00FE61FA">
              <w:t>$2</w:t>
            </w:r>
            <w:r>
              <w:t>70,</w:t>
            </w:r>
            <w:r w:rsidRPr="00FE61FA">
              <w:t>000</w:t>
            </w:r>
          </w:p>
        </w:tc>
      </w:tr>
      <w:tr w:rsidR="003A2110" w:rsidRPr="000C2904" w:rsidTr="007C4897">
        <w:trPr>
          <w:cantSplit/>
        </w:trPr>
        <w:tc>
          <w:tcPr>
            <w:tcW w:w="1588" w:type="dxa"/>
            <w:shd w:val="clear" w:color="auto" w:fill="auto"/>
            <w:hideMark/>
          </w:tcPr>
          <w:p w:rsidR="003A2110" w:rsidRPr="00FE61FA" w:rsidRDefault="003A2110" w:rsidP="002F6BEB">
            <w:pPr>
              <w:pStyle w:val="tt"/>
            </w:pPr>
            <w:r w:rsidRPr="00FE61FA">
              <w:t>Big Bank Visa card (</w:t>
            </w:r>
            <w:r>
              <w:t>Richard</w:t>
            </w:r>
            <w:r w:rsidRPr="00FE61FA">
              <w:t>)</w:t>
            </w:r>
          </w:p>
        </w:tc>
        <w:tc>
          <w:tcPr>
            <w:tcW w:w="4252" w:type="dxa"/>
            <w:shd w:val="clear" w:color="auto" w:fill="auto"/>
          </w:tcPr>
          <w:p w:rsidR="003A2110" w:rsidRPr="00FE61FA" w:rsidRDefault="003A2110" w:rsidP="009E5D5D">
            <w:pPr>
              <w:pStyle w:val="tt"/>
            </w:pPr>
            <w:r w:rsidRPr="00FE61FA">
              <w:t xml:space="preserve">Only able to repay 3% per month for last </w:t>
            </w:r>
            <w:r w:rsidR="009E5D5D">
              <w:t>six</w:t>
            </w:r>
            <w:r>
              <w:t> </w:t>
            </w:r>
            <w:r w:rsidRPr="00FE61FA">
              <w:t>months</w:t>
            </w:r>
          </w:p>
        </w:tc>
        <w:tc>
          <w:tcPr>
            <w:tcW w:w="1000" w:type="dxa"/>
            <w:shd w:val="clear" w:color="auto" w:fill="auto"/>
          </w:tcPr>
          <w:p w:rsidR="003A2110" w:rsidRPr="00FE61FA" w:rsidRDefault="003A2110" w:rsidP="002F6BEB">
            <w:pPr>
              <w:pStyle w:val="tt"/>
              <w:jc w:val="center"/>
            </w:pPr>
            <w:r w:rsidRPr="00FE61FA">
              <w:t>18.95%</w:t>
            </w:r>
          </w:p>
        </w:tc>
        <w:tc>
          <w:tcPr>
            <w:tcW w:w="1722" w:type="dxa"/>
            <w:shd w:val="clear" w:color="auto" w:fill="auto"/>
          </w:tcPr>
          <w:p w:rsidR="003A2110" w:rsidRPr="00FE61FA" w:rsidRDefault="003A2110" w:rsidP="002F6BEB">
            <w:pPr>
              <w:pStyle w:val="tt"/>
              <w:jc w:val="center"/>
            </w:pPr>
            <w:r w:rsidRPr="00FE61FA">
              <w:t>(pays 3% per month)</w:t>
            </w:r>
          </w:p>
          <w:p w:rsidR="003A2110" w:rsidRPr="00FE61FA" w:rsidRDefault="003A2110" w:rsidP="002F6BEB">
            <w:pPr>
              <w:pStyle w:val="tt"/>
              <w:jc w:val="center"/>
            </w:pPr>
            <w:r w:rsidRPr="00FE61FA">
              <w:t>$</w:t>
            </w:r>
            <w:r>
              <w:t>240</w:t>
            </w:r>
            <w:r w:rsidRPr="00FE61FA">
              <w:t>.00</w:t>
            </w:r>
          </w:p>
        </w:tc>
        <w:tc>
          <w:tcPr>
            <w:tcW w:w="1190" w:type="dxa"/>
            <w:shd w:val="clear" w:color="auto" w:fill="auto"/>
            <w:hideMark/>
          </w:tcPr>
          <w:p w:rsidR="003A2110" w:rsidRPr="00FE61FA" w:rsidRDefault="003A2110" w:rsidP="002F6BEB">
            <w:pPr>
              <w:pStyle w:val="tt"/>
              <w:jc w:val="center"/>
            </w:pPr>
            <w:r w:rsidRPr="00FE61FA">
              <w:t>$</w:t>
            </w:r>
            <w:r>
              <w:t>7</w:t>
            </w:r>
            <w:r w:rsidRPr="00FE61FA">
              <w:t>,</w:t>
            </w:r>
            <w:r>
              <w:t>8</w:t>
            </w:r>
            <w:r w:rsidRPr="00FE61FA">
              <w:t>00</w:t>
            </w:r>
          </w:p>
          <w:p w:rsidR="003A2110" w:rsidRPr="00FE61FA" w:rsidRDefault="003A2110" w:rsidP="002F6BEB">
            <w:pPr>
              <w:pStyle w:val="tt"/>
              <w:jc w:val="center"/>
            </w:pPr>
            <w:r w:rsidRPr="00FE61FA">
              <w:t>(limit $</w:t>
            </w:r>
            <w:r>
              <w:t>8</w:t>
            </w:r>
            <w:r w:rsidRPr="00FE61FA">
              <w:t>,000)</w:t>
            </w:r>
          </w:p>
        </w:tc>
      </w:tr>
      <w:tr w:rsidR="003A2110" w:rsidRPr="000C2904" w:rsidTr="007C4897">
        <w:trPr>
          <w:cantSplit/>
        </w:trPr>
        <w:tc>
          <w:tcPr>
            <w:tcW w:w="1588" w:type="dxa"/>
            <w:shd w:val="clear" w:color="auto" w:fill="auto"/>
            <w:hideMark/>
          </w:tcPr>
          <w:p w:rsidR="003A2110" w:rsidRPr="00FE61FA" w:rsidRDefault="003A2110" w:rsidP="002F6BEB">
            <w:pPr>
              <w:pStyle w:val="tt"/>
            </w:pPr>
            <w:r w:rsidRPr="00FE61FA">
              <w:t>Little Bank Visa card (</w:t>
            </w:r>
            <w:r>
              <w:t>Pauline</w:t>
            </w:r>
            <w:r w:rsidRPr="00FE61FA">
              <w:t>)</w:t>
            </w:r>
          </w:p>
        </w:tc>
        <w:tc>
          <w:tcPr>
            <w:tcW w:w="4252" w:type="dxa"/>
            <w:shd w:val="clear" w:color="auto" w:fill="auto"/>
          </w:tcPr>
          <w:p w:rsidR="003A2110" w:rsidRPr="00FE61FA" w:rsidRDefault="003A2110" w:rsidP="002F6BEB">
            <w:pPr>
              <w:pStyle w:val="tt"/>
            </w:pPr>
            <w:r w:rsidRPr="00FE61FA">
              <w:t xml:space="preserve">Only able </w:t>
            </w:r>
            <w:r w:rsidR="009E5D5D">
              <w:t>to repay 3% per month for last six</w:t>
            </w:r>
            <w:r>
              <w:t> </w:t>
            </w:r>
            <w:r w:rsidRPr="00FE61FA">
              <w:t>months</w:t>
            </w:r>
          </w:p>
          <w:p w:rsidR="003A2110" w:rsidRPr="00FE61FA" w:rsidRDefault="003A2110" w:rsidP="002F6BEB">
            <w:pPr>
              <w:pStyle w:val="tt"/>
            </w:pPr>
            <w:r w:rsidRPr="00FE61FA">
              <w:t xml:space="preserve">Is over limit by $800 </w:t>
            </w:r>
          </w:p>
        </w:tc>
        <w:tc>
          <w:tcPr>
            <w:tcW w:w="1000" w:type="dxa"/>
            <w:shd w:val="clear" w:color="auto" w:fill="auto"/>
          </w:tcPr>
          <w:p w:rsidR="003A2110" w:rsidRPr="00FE61FA" w:rsidRDefault="003A2110" w:rsidP="002F6BEB">
            <w:pPr>
              <w:pStyle w:val="tt"/>
              <w:jc w:val="center"/>
            </w:pPr>
            <w:r w:rsidRPr="00FE61FA">
              <w:t>21.5%</w:t>
            </w:r>
          </w:p>
        </w:tc>
        <w:tc>
          <w:tcPr>
            <w:tcW w:w="1722" w:type="dxa"/>
            <w:shd w:val="clear" w:color="auto" w:fill="auto"/>
          </w:tcPr>
          <w:p w:rsidR="003A2110" w:rsidRPr="00FE61FA" w:rsidRDefault="003A2110" w:rsidP="002F6BEB">
            <w:pPr>
              <w:pStyle w:val="tt"/>
              <w:jc w:val="center"/>
            </w:pPr>
            <w:r w:rsidRPr="00FE61FA">
              <w:t>(pays 3% per month)</w:t>
            </w:r>
          </w:p>
          <w:p w:rsidR="003A2110" w:rsidRPr="00FE61FA" w:rsidRDefault="003A2110" w:rsidP="002F6BEB">
            <w:pPr>
              <w:pStyle w:val="tt"/>
              <w:jc w:val="center"/>
            </w:pPr>
            <w:r w:rsidRPr="00FE61FA">
              <w:t>$90</w:t>
            </w:r>
            <w:r>
              <w:t>.00</w:t>
            </w:r>
          </w:p>
        </w:tc>
        <w:tc>
          <w:tcPr>
            <w:tcW w:w="1190" w:type="dxa"/>
            <w:shd w:val="clear" w:color="auto" w:fill="auto"/>
            <w:hideMark/>
          </w:tcPr>
          <w:p w:rsidR="003A2110" w:rsidRPr="00FE61FA" w:rsidRDefault="003A2110" w:rsidP="002F6BEB">
            <w:pPr>
              <w:pStyle w:val="tt"/>
              <w:jc w:val="center"/>
            </w:pPr>
            <w:r w:rsidRPr="00FE61FA">
              <w:t>$3,800</w:t>
            </w:r>
          </w:p>
          <w:p w:rsidR="003A2110" w:rsidRPr="00FE61FA" w:rsidRDefault="003A2110" w:rsidP="002F6BEB">
            <w:pPr>
              <w:pStyle w:val="tt"/>
              <w:jc w:val="center"/>
            </w:pPr>
            <w:r w:rsidRPr="00FE61FA">
              <w:t>(limit $3,000)</w:t>
            </w:r>
          </w:p>
        </w:tc>
      </w:tr>
      <w:tr w:rsidR="003A2110" w:rsidRPr="000C2904" w:rsidTr="007C4897">
        <w:trPr>
          <w:cantSplit/>
        </w:trPr>
        <w:tc>
          <w:tcPr>
            <w:tcW w:w="1588" w:type="dxa"/>
            <w:shd w:val="clear" w:color="auto" w:fill="auto"/>
          </w:tcPr>
          <w:p w:rsidR="003A2110" w:rsidRPr="00FE61FA" w:rsidRDefault="003A2110" w:rsidP="002F6BEB">
            <w:pPr>
              <w:pStyle w:val="tt"/>
            </w:pPr>
            <w:r>
              <w:t>My Domain</w:t>
            </w:r>
            <w:r w:rsidRPr="00FE61FA">
              <w:t xml:space="preserve"> Furniture Store </w:t>
            </w:r>
          </w:p>
        </w:tc>
        <w:tc>
          <w:tcPr>
            <w:tcW w:w="4252" w:type="dxa"/>
            <w:shd w:val="clear" w:color="auto" w:fill="auto"/>
          </w:tcPr>
          <w:p w:rsidR="003A2110" w:rsidRPr="00FE61FA" w:rsidRDefault="003A2110" w:rsidP="002F6BEB">
            <w:pPr>
              <w:pStyle w:val="tt"/>
            </w:pPr>
            <w:r w:rsidRPr="00FE61FA">
              <w:t>Did not keep to interest free contract and paying debt by instalments</w:t>
            </w:r>
          </w:p>
        </w:tc>
        <w:tc>
          <w:tcPr>
            <w:tcW w:w="1000" w:type="dxa"/>
            <w:shd w:val="clear" w:color="auto" w:fill="auto"/>
          </w:tcPr>
          <w:p w:rsidR="003A2110" w:rsidRPr="00FE61FA" w:rsidRDefault="003A2110" w:rsidP="002F6BEB">
            <w:pPr>
              <w:pStyle w:val="tt"/>
              <w:jc w:val="center"/>
            </w:pPr>
            <w:r w:rsidRPr="00FE61FA">
              <w:t>28.50%</w:t>
            </w:r>
          </w:p>
        </w:tc>
        <w:tc>
          <w:tcPr>
            <w:tcW w:w="1722" w:type="dxa"/>
            <w:shd w:val="clear" w:color="auto" w:fill="auto"/>
          </w:tcPr>
          <w:p w:rsidR="003A2110" w:rsidRPr="00FE61FA" w:rsidRDefault="003A2110" w:rsidP="002F6BEB">
            <w:pPr>
              <w:pStyle w:val="tt"/>
              <w:jc w:val="center"/>
            </w:pPr>
            <w:r w:rsidRPr="00FE61FA">
              <w:t>$</w:t>
            </w:r>
            <w:r>
              <w:t>37</w:t>
            </w:r>
            <w:r w:rsidRPr="00FE61FA">
              <w:t>0</w:t>
            </w:r>
            <w:r>
              <w:t>.00</w:t>
            </w:r>
          </w:p>
        </w:tc>
        <w:tc>
          <w:tcPr>
            <w:tcW w:w="1190" w:type="dxa"/>
            <w:shd w:val="clear" w:color="auto" w:fill="auto"/>
          </w:tcPr>
          <w:p w:rsidR="003A2110" w:rsidRPr="00FE61FA" w:rsidRDefault="003A2110" w:rsidP="002F6BEB">
            <w:pPr>
              <w:pStyle w:val="tt"/>
              <w:jc w:val="center"/>
            </w:pPr>
            <w:r w:rsidRPr="00FE61FA">
              <w:t>$</w:t>
            </w:r>
            <w:r>
              <w:t>3</w:t>
            </w:r>
            <w:r w:rsidRPr="00FE61FA">
              <w:t>,</w:t>
            </w:r>
            <w:r>
              <w:t>4</w:t>
            </w:r>
            <w:r w:rsidRPr="00FE61FA">
              <w:t>00</w:t>
            </w:r>
          </w:p>
          <w:p w:rsidR="003A2110" w:rsidRPr="00FE61FA" w:rsidRDefault="003A2110" w:rsidP="002F6BEB">
            <w:pPr>
              <w:pStyle w:val="tt"/>
              <w:jc w:val="center"/>
            </w:pPr>
          </w:p>
        </w:tc>
      </w:tr>
      <w:tr w:rsidR="003A2110" w:rsidRPr="000C2904" w:rsidTr="007C4897">
        <w:trPr>
          <w:cantSplit/>
        </w:trPr>
        <w:tc>
          <w:tcPr>
            <w:tcW w:w="1588" w:type="dxa"/>
            <w:shd w:val="clear" w:color="auto" w:fill="auto"/>
          </w:tcPr>
          <w:p w:rsidR="003A2110" w:rsidRPr="00FE61FA" w:rsidRDefault="003A2110" w:rsidP="002F6BEB">
            <w:pPr>
              <w:pStyle w:val="tt"/>
            </w:pPr>
            <w:r w:rsidRPr="00FE61FA">
              <w:t>Super Car Loan lease</w:t>
            </w:r>
          </w:p>
        </w:tc>
        <w:tc>
          <w:tcPr>
            <w:tcW w:w="4252" w:type="dxa"/>
            <w:shd w:val="clear" w:color="auto" w:fill="auto"/>
          </w:tcPr>
          <w:p w:rsidR="003A2110" w:rsidRPr="00FE61FA" w:rsidRDefault="009E5D5D" w:rsidP="002F6BEB">
            <w:pPr>
              <w:pStyle w:val="tt"/>
            </w:pPr>
            <w:r>
              <w:t>Four</w:t>
            </w:r>
            <w:r w:rsidR="003A2110" w:rsidRPr="00FE61FA">
              <w:t>-year contract expiring next month and need $15,000 to pay residual</w:t>
            </w:r>
          </w:p>
        </w:tc>
        <w:tc>
          <w:tcPr>
            <w:tcW w:w="1000" w:type="dxa"/>
            <w:shd w:val="clear" w:color="auto" w:fill="auto"/>
          </w:tcPr>
          <w:p w:rsidR="003A2110" w:rsidRPr="00FE61FA" w:rsidRDefault="003A2110" w:rsidP="002F6BEB">
            <w:pPr>
              <w:pStyle w:val="tt"/>
              <w:jc w:val="center"/>
            </w:pPr>
            <w:r w:rsidRPr="00FE61FA">
              <w:t>n/a</w:t>
            </w:r>
          </w:p>
        </w:tc>
        <w:tc>
          <w:tcPr>
            <w:tcW w:w="1722" w:type="dxa"/>
            <w:shd w:val="clear" w:color="auto" w:fill="auto"/>
          </w:tcPr>
          <w:p w:rsidR="003A2110" w:rsidRPr="00FE61FA" w:rsidRDefault="003A2110" w:rsidP="002F6BEB">
            <w:pPr>
              <w:pStyle w:val="tt"/>
              <w:jc w:val="center"/>
            </w:pPr>
            <w:r w:rsidRPr="00FE61FA">
              <w:t>$850.00</w:t>
            </w:r>
          </w:p>
        </w:tc>
        <w:tc>
          <w:tcPr>
            <w:tcW w:w="1190" w:type="dxa"/>
            <w:shd w:val="clear" w:color="auto" w:fill="auto"/>
          </w:tcPr>
          <w:p w:rsidR="003A2110" w:rsidRPr="00FE61FA" w:rsidRDefault="003A2110" w:rsidP="002F6BEB">
            <w:pPr>
              <w:pStyle w:val="tt"/>
              <w:jc w:val="center"/>
            </w:pPr>
            <w:r w:rsidRPr="00FE61FA">
              <w:t>$15,000</w:t>
            </w:r>
          </w:p>
          <w:p w:rsidR="003A2110" w:rsidRPr="00FE61FA" w:rsidRDefault="003A2110" w:rsidP="002F6BEB">
            <w:pPr>
              <w:pStyle w:val="tt"/>
              <w:jc w:val="center"/>
            </w:pPr>
            <w:r w:rsidRPr="00FE61FA">
              <w:t>(residual)</w:t>
            </w:r>
          </w:p>
        </w:tc>
      </w:tr>
      <w:tr w:rsidR="003A2110" w:rsidRPr="000C2904" w:rsidTr="007C4897">
        <w:trPr>
          <w:cantSplit/>
        </w:trPr>
        <w:tc>
          <w:tcPr>
            <w:tcW w:w="1588" w:type="dxa"/>
            <w:shd w:val="clear" w:color="auto" w:fill="auto"/>
          </w:tcPr>
          <w:p w:rsidR="003A2110" w:rsidRPr="00FE61FA" w:rsidRDefault="003A2110" w:rsidP="002F6BEB">
            <w:pPr>
              <w:pStyle w:val="tt"/>
            </w:pPr>
            <w:r>
              <w:t>Landscape supplies monthly account</w:t>
            </w:r>
          </w:p>
        </w:tc>
        <w:tc>
          <w:tcPr>
            <w:tcW w:w="4252" w:type="dxa"/>
            <w:shd w:val="clear" w:color="auto" w:fill="auto"/>
          </w:tcPr>
          <w:p w:rsidR="003A2110" w:rsidRPr="00FE61FA" w:rsidRDefault="003A2110" w:rsidP="002F6BEB">
            <w:pPr>
              <w:pStyle w:val="tt"/>
            </w:pPr>
            <w:r w:rsidRPr="00FE61FA">
              <w:t>Purchase approx. $1,</w:t>
            </w:r>
            <w:r w:rsidR="009E5D5D">
              <w:t>000 per month in supplies, they are behind one</w:t>
            </w:r>
            <w:r w:rsidRPr="00FE61FA">
              <w:t xml:space="preserve"> month</w:t>
            </w:r>
          </w:p>
        </w:tc>
        <w:tc>
          <w:tcPr>
            <w:tcW w:w="1000" w:type="dxa"/>
            <w:shd w:val="clear" w:color="auto" w:fill="auto"/>
          </w:tcPr>
          <w:p w:rsidR="003A2110" w:rsidRPr="00FE61FA" w:rsidRDefault="003A2110" w:rsidP="002F6BEB">
            <w:pPr>
              <w:pStyle w:val="tt"/>
              <w:jc w:val="center"/>
            </w:pPr>
            <w:r w:rsidRPr="00FE61FA">
              <w:t>n/a</w:t>
            </w:r>
          </w:p>
        </w:tc>
        <w:tc>
          <w:tcPr>
            <w:tcW w:w="1722" w:type="dxa"/>
            <w:shd w:val="clear" w:color="auto" w:fill="auto"/>
          </w:tcPr>
          <w:p w:rsidR="003A2110" w:rsidRPr="00FE61FA" w:rsidRDefault="003A2110" w:rsidP="002F6BEB">
            <w:pPr>
              <w:pStyle w:val="tt"/>
              <w:jc w:val="center"/>
            </w:pPr>
            <w:r w:rsidRPr="00FE61FA">
              <w:t>$1,000</w:t>
            </w:r>
            <w:r>
              <w:t>.00</w:t>
            </w:r>
          </w:p>
        </w:tc>
        <w:tc>
          <w:tcPr>
            <w:tcW w:w="1190" w:type="dxa"/>
            <w:shd w:val="clear" w:color="auto" w:fill="auto"/>
          </w:tcPr>
          <w:p w:rsidR="003A2110" w:rsidRPr="00FE61FA" w:rsidRDefault="003A2110" w:rsidP="002F6BEB">
            <w:pPr>
              <w:pStyle w:val="tt"/>
              <w:jc w:val="center"/>
            </w:pPr>
            <w:r w:rsidRPr="00FE61FA">
              <w:t>$1,</w:t>
            </w:r>
            <w:r>
              <w:t>5</w:t>
            </w:r>
            <w:r w:rsidRPr="00FE61FA">
              <w:t>00</w:t>
            </w:r>
          </w:p>
        </w:tc>
      </w:tr>
      <w:tr w:rsidR="003A2110" w:rsidRPr="003C4421" w:rsidTr="007C4897">
        <w:trPr>
          <w:cantSplit/>
        </w:trPr>
        <w:tc>
          <w:tcPr>
            <w:tcW w:w="1588" w:type="dxa"/>
            <w:shd w:val="clear" w:color="auto" w:fill="auto"/>
          </w:tcPr>
          <w:p w:rsidR="003A2110" w:rsidRPr="003C4421" w:rsidRDefault="003A2110" w:rsidP="002F6BEB">
            <w:pPr>
              <w:pStyle w:val="tt"/>
              <w:rPr>
                <w:b/>
              </w:rPr>
            </w:pPr>
            <w:r w:rsidRPr="003C4421">
              <w:rPr>
                <w:b/>
              </w:rPr>
              <w:t xml:space="preserve">Total </w:t>
            </w:r>
          </w:p>
        </w:tc>
        <w:tc>
          <w:tcPr>
            <w:tcW w:w="4252" w:type="dxa"/>
            <w:shd w:val="clear" w:color="auto" w:fill="auto"/>
          </w:tcPr>
          <w:p w:rsidR="003A2110" w:rsidRPr="003C4421" w:rsidRDefault="003A2110" w:rsidP="002F6BEB">
            <w:pPr>
              <w:pStyle w:val="tt"/>
              <w:rPr>
                <w:b/>
              </w:rPr>
            </w:pPr>
          </w:p>
        </w:tc>
        <w:tc>
          <w:tcPr>
            <w:tcW w:w="1000" w:type="dxa"/>
            <w:shd w:val="clear" w:color="auto" w:fill="auto"/>
          </w:tcPr>
          <w:p w:rsidR="003A2110" w:rsidRPr="003C4421" w:rsidRDefault="003A2110" w:rsidP="002F6BEB">
            <w:pPr>
              <w:pStyle w:val="tt"/>
              <w:jc w:val="center"/>
              <w:rPr>
                <w:b/>
              </w:rPr>
            </w:pPr>
          </w:p>
        </w:tc>
        <w:tc>
          <w:tcPr>
            <w:tcW w:w="1722" w:type="dxa"/>
            <w:shd w:val="clear" w:color="auto" w:fill="auto"/>
          </w:tcPr>
          <w:p w:rsidR="003A2110" w:rsidRPr="003C4421" w:rsidRDefault="003A2110" w:rsidP="002F6BEB">
            <w:pPr>
              <w:pStyle w:val="tt"/>
              <w:jc w:val="center"/>
              <w:rPr>
                <w:b/>
              </w:rPr>
            </w:pPr>
            <w:r w:rsidRPr="003C4421">
              <w:rPr>
                <w:b/>
              </w:rPr>
              <w:t>$4,117.00</w:t>
            </w:r>
          </w:p>
        </w:tc>
        <w:tc>
          <w:tcPr>
            <w:tcW w:w="1190" w:type="dxa"/>
            <w:shd w:val="clear" w:color="auto" w:fill="auto"/>
          </w:tcPr>
          <w:p w:rsidR="003A2110" w:rsidRPr="003C4421" w:rsidRDefault="003A2110" w:rsidP="002F6BEB">
            <w:pPr>
              <w:pStyle w:val="tt"/>
              <w:jc w:val="center"/>
              <w:rPr>
                <w:b/>
              </w:rPr>
            </w:pPr>
            <w:r w:rsidRPr="003C4421">
              <w:rPr>
                <w:b/>
              </w:rPr>
              <w:t>$301,</w:t>
            </w:r>
            <w:r>
              <w:rPr>
                <w:b/>
              </w:rPr>
              <w:t>5</w:t>
            </w:r>
            <w:r w:rsidRPr="003C4421">
              <w:rPr>
                <w:b/>
              </w:rPr>
              <w:t>00</w:t>
            </w:r>
          </w:p>
        </w:tc>
      </w:tr>
    </w:tbl>
    <w:p w:rsidR="003A2110" w:rsidRDefault="003A2110" w:rsidP="003A2110">
      <w:pPr>
        <w:pStyle w:val="0section"/>
      </w:pPr>
      <w:r w:rsidRPr="002218A6">
        <w:lastRenderedPageBreak/>
        <w:t>Assignment</w:t>
      </w:r>
      <w:r>
        <w:t xml:space="preserve"> tasks</w:t>
      </w:r>
      <w:r w:rsidRPr="009B54D0">
        <w:rPr>
          <w:i/>
        </w:rPr>
        <w:t xml:space="preserve"> </w:t>
      </w:r>
      <w:r w:rsidRPr="000F12BD">
        <w:rPr>
          <w:i/>
        </w:rPr>
        <w:t>(student to complete)</w:t>
      </w:r>
    </w:p>
    <w:p w:rsidR="003A2110" w:rsidRDefault="003A2110" w:rsidP="007C4897">
      <w:pPr>
        <w:pStyle w:val="sh"/>
      </w:pPr>
      <w:r>
        <w:t>Task 8 — Establishing level of financial knowledge</w:t>
      </w:r>
    </w:p>
    <w:p w:rsidR="003A2110" w:rsidRPr="00B80F86" w:rsidRDefault="003A2110" w:rsidP="007C4897">
      <w:pPr>
        <w:keepNext/>
      </w:pPr>
      <w:r w:rsidRPr="00B80F86">
        <w:t xml:space="preserve">What </w:t>
      </w:r>
      <w:r w:rsidRPr="00D05177">
        <w:rPr>
          <w:b/>
        </w:rPr>
        <w:t>communication skills</w:t>
      </w:r>
      <w:r w:rsidRPr="00B80F86">
        <w:t xml:space="preserve"> might you use to confirm </w:t>
      </w:r>
      <w:r>
        <w:t>Richard</w:t>
      </w:r>
      <w:r w:rsidRPr="00B80F86">
        <w:t xml:space="preserve"> and </w:t>
      </w:r>
      <w:r>
        <w:t>Pauline</w:t>
      </w:r>
      <w:r w:rsidRPr="00B80F86">
        <w:t>’s understanding and kno</w:t>
      </w:r>
      <w:r>
        <w:t>wledge about credit and finance, as well as</w:t>
      </w:r>
      <w:r w:rsidRPr="00B80F86">
        <w:t xml:space="preserve"> their current position, including establishing their requirements and objectives with the refinance?</w:t>
      </w:r>
      <w:r w:rsidR="007C4897">
        <w:t xml:space="preserve"> </w:t>
      </w:r>
      <w:r w:rsidRPr="00B80F86">
        <w:t>(150</w:t>
      </w:r>
      <w:r>
        <w:t> </w:t>
      </w:r>
      <w:r w:rsidRPr="00B80F86">
        <w:t>words)</w:t>
      </w:r>
    </w:p>
    <w:p w:rsidR="003A2110" w:rsidRDefault="003A2110" w:rsidP="00AE1BFE">
      <w:pPr>
        <w:pStyle w:val="sssh"/>
      </w:pPr>
      <w:r>
        <w:t>Student response to Task 8</w:t>
      </w:r>
    </w:p>
    <w:tbl>
      <w:tblPr>
        <w:tblW w:w="9752" w:type="dxa"/>
        <w:tblBorders>
          <w:top w:val="single" w:sz="2" w:space="0" w:color="auto"/>
          <w:left w:val="single" w:sz="2" w:space="0" w:color="auto"/>
          <w:bottom w:val="single" w:sz="2" w:space="0" w:color="auto"/>
          <w:right w:val="single" w:sz="2" w:space="0" w:color="auto"/>
          <w:insideH w:val="single" w:sz="2" w:space="0" w:color="auto"/>
        </w:tblBorders>
        <w:tblLayout w:type="fixed"/>
        <w:tblCellMar>
          <w:top w:w="57" w:type="dxa"/>
          <w:left w:w="57" w:type="dxa"/>
          <w:bottom w:w="57" w:type="dxa"/>
          <w:right w:w="57" w:type="dxa"/>
        </w:tblCellMar>
        <w:tblLook w:val="04A0" w:firstRow="1" w:lastRow="0" w:firstColumn="1" w:lastColumn="0" w:noHBand="0" w:noVBand="1"/>
      </w:tblPr>
      <w:tblGrid>
        <w:gridCol w:w="9752"/>
      </w:tblGrid>
      <w:tr w:rsidR="003A2110" w:rsidRPr="000C2904" w:rsidTr="008527F1">
        <w:trPr>
          <w:trHeight w:val="1701"/>
        </w:trPr>
        <w:tc>
          <w:tcPr>
            <w:tcW w:w="9752" w:type="dxa"/>
            <w:shd w:val="clear" w:color="auto" w:fill="auto"/>
          </w:tcPr>
          <w:p w:rsidR="007C4897" w:rsidRDefault="001F7ED7" w:rsidP="00631AC2">
            <w:pPr>
              <w:pStyle w:val="Answerhere"/>
              <w:keepNext/>
            </w:pPr>
            <w:r w:rsidRPr="001F7ED7">
              <w:rPr>
                <w:highlight w:val="lightGray"/>
              </w:rPr>
              <w:t>Response</w:t>
            </w:r>
          </w:p>
          <w:p w:rsidR="00631AC2" w:rsidRPr="000C2904" w:rsidRDefault="00631AC2" w:rsidP="00631AC2">
            <w:pPr>
              <w:pStyle w:val="Answerhere"/>
              <w:keepNext/>
            </w:pPr>
          </w:p>
        </w:tc>
      </w:tr>
    </w:tbl>
    <w:p w:rsidR="00AE1BFE" w:rsidRDefault="00AE1BFE" w:rsidP="00AE1BFE">
      <w:pPr>
        <w:keepNext/>
      </w:pPr>
    </w:p>
    <w:tbl>
      <w:tblPr>
        <w:tblStyle w:val="TableGrid"/>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6979"/>
        <w:gridCol w:w="2773"/>
      </w:tblGrid>
      <w:tr w:rsidR="00AE1BFE" w:rsidRPr="004B0202" w:rsidTr="00BE2A8C">
        <w:trPr>
          <w:cantSplit/>
          <w:trHeight w:val="284"/>
        </w:trPr>
        <w:tc>
          <w:tcPr>
            <w:tcW w:w="6979" w:type="dxa"/>
            <w:shd w:val="clear" w:color="auto" w:fill="auto"/>
          </w:tcPr>
          <w:p w:rsidR="00AE1BFE" w:rsidRPr="004B0202" w:rsidRDefault="00AE1BFE" w:rsidP="00AE1BFE">
            <w:pPr>
              <w:pStyle w:val="0ssssh"/>
            </w:pPr>
            <w:r w:rsidRPr="004B0202">
              <w:t>Assessor feedback</w:t>
            </w:r>
            <w:r>
              <w:t xml:space="preserve"> for Task 8</w:t>
            </w:r>
            <w:r w:rsidRPr="004B0202">
              <w:t>:</w:t>
            </w:r>
          </w:p>
        </w:tc>
        <w:tc>
          <w:tcPr>
            <w:tcW w:w="2773" w:type="dxa"/>
            <w:shd w:val="clear" w:color="auto" w:fill="auto"/>
          </w:tcPr>
          <w:p w:rsidR="00AE1BFE" w:rsidRPr="004B0202" w:rsidRDefault="00AE1BFE" w:rsidP="00BE2A8C">
            <w:pPr>
              <w:pStyle w:val="0ssssh"/>
              <w:jc w:val="center"/>
            </w:pPr>
            <w:r w:rsidRPr="004B0202">
              <w:t>Resubmission required?</w:t>
            </w:r>
          </w:p>
        </w:tc>
      </w:tr>
      <w:tr w:rsidR="00AE1BFE" w:rsidRPr="004B0202" w:rsidTr="00BE2A8C">
        <w:trPr>
          <w:cantSplit/>
          <w:trHeight w:val="284"/>
        </w:trPr>
        <w:tc>
          <w:tcPr>
            <w:tcW w:w="6979" w:type="dxa"/>
            <w:shd w:val="clear" w:color="auto" w:fill="auto"/>
          </w:tcPr>
          <w:p w:rsidR="00AE1BFE" w:rsidRPr="004B0202" w:rsidRDefault="00AE1BFE" w:rsidP="005E0579">
            <w:pPr>
              <w:pStyle w:val="Markerfeedback"/>
            </w:pPr>
          </w:p>
        </w:tc>
        <w:tc>
          <w:tcPr>
            <w:tcW w:w="2773" w:type="dxa"/>
            <w:shd w:val="clear" w:color="auto" w:fill="auto"/>
          </w:tcPr>
          <w:p w:rsidR="00AE1BFE" w:rsidRPr="004B0202" w:rsidRDefault="00B70013" w:rsidP="00BE2A8C">
            <w:pPr>
              <w:pStyle w:val="Markerfeedback"/>
              <w:jc w:val="center"/>
            </w:pPr>
            <w:sdt>
              <w:sdtPr>
                <w:alias w:val="Resubmission required?"/>
                <w:tag w:val="Yes/No"/>
                <w:id w:val="1058569173"/>
                <w:placeholder>
                  <w:docPart w:val="324763D740F640FDB970B7E9790D4E4D"/>
                </w:placeholder>
                <w:dropDownList>
                  <w:listItem w:displayText="No" w:value="No"/>
                  <w:listItem w:displayText="Yes" w:value="Yes"/>
                </w:dropDownList>
              </w:sdtPr>
              <w:sdtEndPr/>
              <w:sdtContent>
                <w:r w:rsidR="00AE1BFE" w:rsidRPr="004B0202">
                  <w:t>No</w:t>
                </w:r>
              </w:sdtContent>
            </w:sdt>
          </w:p>
        </w:tc>
      </w:tr>
    </w:tbl>
    <w:p w:rsidR="003A2110" w:rsidRDefault="003A2110" w:rsidP="003A2110">
      <w:pPr>
        <w:pStyle w:val="0sh"/>
      </w:pPr>
      <w:r>
        <w:lastRenderedPageBreak/>
        <w:t>Task 9 — Responsible lending obligations</w:t>
      </w:r>
    </w:p>
    <w:p w:rsidR="003A2110" w:rsidRDefault="003A2110" w:rsidP="003A2110">
      <w:r>
        <w:t>The National Consumer Credit Protection Act 2009 imposes ‘responsible lending’ obligations on brokers that must be satisfied by all people arranging loan applications. The primary objective under responsible lending guidelines is that the credit facility offered to the borrower is ‘not unsuitable’ for the borrower, meets their requirements and objectives and will not create substantial hardship.</w:t>
      </w:r>
    </w:p>
    <w:p w:rsidR="003A2110" w:rsidRPr="007C4897" w:rsidRDefault="003A2110" w:rsidP="00D625B6">
      <w:pPr>
        <w:pStyle w:val="ind1"/>
        <w:keepNext/>
      </w:pPr>
      <w:r w:rsidRPr="007C4897">
        <w:t>1.</w:t>
      </w:r>
      <w:r w:rsidRPr="007C4897">
        <w:tab/>
      </w:r>
      <w:r w:rsidRPr="007C4897">
        <w:rPr>
          <w:b/>
        </w:rPr>
        <w:t>In your own words</w:t>
      </w:r>
      <w:r w:rsidRPr="007C4897">
        <w:t xml:space="preserve"> how would you define ‘substantial hardship’ (detailed information on this subject is found at RG 209 issued by ASIC)? (150 words)</w:t>
      </w:r>
    </w:p>
    <w:p w:rsidR="003A2110" w:rsidRDefault="003A2110" w:rsidP="00D625B6">
      <w:pPr>
        <w:pStyle w:val="sssh"/>
      </w:pPr>
      <w:r>
        <w:t>Student response to Task 9: Question 1</w:t>
      </w:r>
    </w:p>
    <w:tbl>
      <w:tblPr>
        <w:tblW w:w="9752" w:type="dxa"/>
        <w:tblBorders>
          <w:top w:val="single" w:sz="2" w:space="0" w:color="auto"/>
          <w:left w:val="single" w:sz="2" w:space="0" w:color="auto"/>
          <w:bottom w:val="single" w:sz="2" w:space="0" w:color="auto"/>
          <w:right w:val="single" w:sz="2" w:space="0" w:color="auto"/>
          <w:insideH w:val="single" w:sz="2" w:space="0" w:color="auto"/>
        </w:tblBorders>
        <w:tblLayout w:type="fixed"/>
        <w:tblCellMar>
          <w:top w:w="57" w:type="dxa"/>
          <w:left w:w="57" w:type="dxa"/>
          <w:bottom w:w="57" w:type="dxa"/>
          <w:right w:w="57" w:type="dxa"/>
        </w:tblCellMar>
        <w:tblLook w:val="04A0" w:firstRow="1" w:lastRow="0" w:firstColumn="1" w:lastColumn="0" w:noHBand="0" w:noVBand="1"/>
      </w:tblPr>
      <w:tblGrid>
        <w:gridCol w:w="9752"/>
      </w:tblGrid>
      <w:tr w:rsidR="003A2110" w:rsidRPr="000C2904" w:rsidTr="008527F1">
        <w:trPr>
          <w:trHeight w:val="1701"/>
        </w:trPr>
        <w:tc>
          <w:tcPr>
            <w:tcW w:w="9752" w:type="dxa"/>
            <w:shd w:val="clear" w:color="auto" w:fill="auto"/>
          </w:tcPr>
          <w:p w:rsidR="00EB0CA1" w:rsidRDefault="001F7ED7" w:rsidP="00631AC2">
            <w:pPr>
              <w:pStyle w:val="Answerhere"/>
            </w:pPr>
            <w:r w:rsidRPr="001F7ED7">
              <w:rPr>
                <w:highlight w:val="lightGray"/>
              </w:rPr>
              <w:t>Response</w:t>
            </w:r>
          </w:p>
          <w:p w:rsidR="00631AC2" w:rsidRPr="000C2904" w:rsidRDefault="00631AC2" w:rsidP="00631AC2">
            <w:pPr>
              <w:pStyle w:val="Answerhere"/>
            </w:pPr>
          </w:p>
        </w:tc>
      </w:tr>
    </w:tbl>
    <w:p w:rsidR="003A2110" w:rsidRDefault="003A2110" w:rsidP="003A2110"/>
    <w:p w:rsidR="003A2110" w:rsidRPr="00B80F86" w:rsidRDefault="003A2110" w:rsidP="00D625B6">
      <w:pPr>
        <w:pStyle w:val="ind1"/>
        <w:keepNext/>
        <w:rPr>
          <w:shd w:val="clear" w:color="auto" w:fill="FFFFFF"/>
        </w:rPr>
      </w:pPr>
      <w:r>
        <w:rPr>
          <w:shd w:val="clear" w:color="auto" w:fill="FFFFFF"/>
        </w:rPr>
        <w:t>2.</w:t>
      </w:r>
      <w:r>
        <w:rPr>
          <w:shd w:val="clear" w:color="auto" w:fill="FFFFFF"/>
        </w:rPr>
        <w:tab/>
      </w:r>
      <w:r w:rsidRPr="00B80F86">
        <w:rPr>
          <w:shd w:val="clear" w:color="auto" w:fill="FFFFFF"/>
        </w:rPr>
        <w:t xml:space="preserve">What are the benefits of debt consolidation for </w:t>
      </w:r>
      <w:r>
        <w:rPr>
          <w:szCs w:val="22"/>
          <w:shd w:val="clear" w:color="auto" w:fill="FFFFFF"/>
        </w:rPr>
        <w:t>Richard</w:t>
      </w:r>
      <w:r w:rsidRPr="00B80F86">
        <w:rPr>
          <w:szCs w:val="22"/>
          <w:shd w:val="clear" w:color="auto" w:fill="FFFFFF"/>
        </w:rPr>
        <w:t xml:space="preserve"> and </w:t>
      </w:r>
      <w:r>
        <w:rPr>
          <w:szCs w:val="22"/>
          <w:shd w:val="clear" w:color="auto" w:fill="FFFFFF"/>
        </w:rPr>
        <w:t>Pauline</w:t>
      </w:r>
      <w:r w:rsidRPr="00B80F86">
        <w:rPr>
          <w:shd w:val="clear" w:color="auto" w:fill="FFFFFF"/>
        </w:rPr>
        <w:t>? (100 words)</w:t>
      </w:r>
    </w:p>
    <w:p w:rsidR="003A2110" w:rsidRDefault="003A2110" w:rsidP="00D625B6">
      <w:pPr>
        <w:pStyle w:val="sssh"/>
      </w:pPr>
      <w:r>
        <w:t>Student response to Task 9: Question 2</w:t>
      </w:r>
    </w:p>
    <w:tbl>
      <w:tblPr>
        <w:tblW w:w="9752" w:type="dxa"/>
        <w:tblBorders>
          <w:top w:val="single" w:sz="2" w:space="0" w:color="auto"/>
          <w:left w:val="single" w:sz="2" w:space="0" w:color="auto"/>
          <w:bottom w:val="single" w:sz="2" w:space="0" w:color="auto"/>
          <w:right w:val="single" w:sz="2" w:space="0" w:color="auto"/>
          <w:insideH w:val="single" w:sz="2" w:space="0" w:color="auto"/>
        </w:tblBorders>
        <w:tblLayout w:type="fixed"/>
        <w:tblCellMar>
          <w:top w:w="57" w:type="dxa"/>
          <w:left w:w="57" w:type="dxa"/>
          <w:bottom w:w="57" w:type="dxa"/>
          <w:right w:w="57" w:type="dxa"/>
        </w:tblCellMar>
        <w:tblLook w:val="04A0" w:firstRow="1" w:lastRow="0" w:firstColumn="1" w:lastColumn="0" w:noHBand="0" w:noVBand="1"/>
      </w:tblPr>
      <w:tblGrid>
        <w:gridCol w:w="9752"/>
      </w:tblGrid>
      <w:tr w:rsidR="003A2110" w:rsidRPr="000C2904" w:rsidTr="008527F1">
        <w:trPr>
          <w:trHeight w:val="1701"/>
        </w:trPr>
        <w:tc>
          <w:tcPr>
            <w:tcW w:w="9752" w:type="dxa"/>
            <w:shd w:val="clear" w:color="auto" w:fill="auto"/>
          </w:tcPr>
          <w:p w:rsidR="00D625B6" w:rsidRDefault="001F7ED7" w:rsidP="00631AC2">
            <w:pPr>
              <w:pStyle w:val="Answerhere"/>
            </w:pPr>
            <w:r w:rsidRPr="001F7ED7">
              <w:rPr>
                <w:highlight w:val="lightGray"/>
              </w:rPr>
              <w:t>Response</w:t>
            </w:r>
          </w:p>
          <w:p w:rsidR="00631AC2" w:rsidRPr="000C2904" w:rsidRDefault="00631AC2" w:rsidP="00631AC2">
            <w:pPr>
              <w:pStyle w:val="Answerhere"/>
            </w:pPr>
          </w:p>
        </w:tc>
      </w:tr>
    </w:tbl>
    <w:p w:rsidR="003A2110" w:rsidRDefault="003A2110" w:rsidP="003A2110"/>
    <w:p w:rsidR="003A2110" w:rsidRDefault="003A2110" w:rsidP="00631AC2">
      <w:pPr>
        <w:pStyle w:val="ind1"/>
        <w:keepNext/>
        <w:pageBreakBefore/>
        <w:rPr>
          <w:shd w:val="clear" w:color="auto" w:fill="FFFFFF"/>
        </w:rPr>
      </w:pPr>
      <w:r>
        <w:rPr>
          <w:shd w:val="clear" w:color="auto" w:fill="FFFFFF"/>
        </w:rPr>
        <w:lastRenderedPageBreak/>
        <w:t>3.</w:t>
      </w:r>
      <w:r>
        <w:rPr>
          <w:shd w:val="clear" w:color="auto" w:fill="FFFFFF"/>
        </w:rPr>
        <w:tab/>
        <w:t>Richard</w:t>
      </w:r>
      <w:r w:rsidRPr="00387DAB">
        <w:rPr>
          <w:shd w:val="clear" w:color="auto" w:fill="FFFFFF"/>
        </w:rPr>
        <w:t xml:space="preserve"> and </w:t>
      </w:r>
      <w:r>
        <w:rPr>
          <w:shd w:val="clear" w:color="auto" w:fill="FFFFFF"/>
        </w:rPr>
        <w:t>Pauline</w:t>
      </w:r>
      <w:r w:rsidRPr="00387DAB">
        <w:rPr>
          <w:shd w:val="clear" w:color="auto" w:fill="FFFFFF"/>
        </w:rPr>
        <w:t xml:space="preserve"> have decided to consolidate their debts into </w:t>
      </w:r>
      <w:r>
        <w:rPr>
          <w:shd w:val="clear" w:color="auto" w:fill="FFFFFF"/>
        </w:rPr>
        <w:t>their</w:t>
      </w:r>
      <w:r w:rsidRPr="00387DAB">
        <w:rPr>
          <w:shd w:val="clear" w:color="auto" w:fill="FFFFFF"/>
        </w:rPr>
        <w:t xml:space="preserve"> home loan with two splits, one</w:t>
      </w:r>
      <w:r>
        <w:rPr>
          <w:shd w:val="clear" w:color="auto" w:fill="FFFFFF"/>
        </w:rPr>
        <w:t> </w:t>
      </w:r>
      <w:r w:rsidR="00D625B6">
        <w:rPr>
          <w:shd w:val="clear" w:color="auto" w:fill="FFFFFF"/>
        </w:rPr>
        <w:t>for </w:t>
      </w:r>
      <w:r w:rsidRPr="00387DAB">
        <w:rPr>
          <w:shd w:val="clear" w:color="auto" w:fill="FFFFFF"/>
        </w:rPr>
        <w:t>the existing home loan and a second split for</w:t>
      </w:r>
      <w:r w:rsidRPr="007909A3">
        <w:rPr>
          <w:shd w:val="clear" w:color="auto" w:fill="FFFFFF"/>
        </w:rPr>
        <w:t xml:space="preserve"> the all other debts. They </w:t>
      </w:r>
      <w:r w:rsidRPr="00733B1B">
        <w:rPr>
          <w:shd w:val="clear" w:color="auto" w:fill="FFFFFF"/>
        </w:rPr>
        <w:t xml:space="preserve">will not be including the </w:t>
      </w:r>
      <w:r>
        <w:rPr>
          <w:shd w:val="clear" w:color="auto" w:fill="FFFFFF"/>
        </w:rPr>
        <w:t>landscaping</w:t>
      </w:r>
      <w:r w:rsidRPr="00733B1B">
        <w:rPr>
          <w:shd w:val="clear" w:color="auto" w:fill="FFFFFF"/>
        </w:rPr>
        <w:t xml:space="preserve"> supplies </w:t>
      </w:r>
      <w:r>
        <w:rPr>
          <w:shd w:val="clear" w:color="auto" w:fill="FFFFFF"/>
        </w:rPr>
        <w:t>account</w:t>
      </w:r>
      <w:r w:rsidRPr="00733B1B">
        <w:rPr>
          <w:shd w:val="clear" w:color="auto" w:fill="FFFFFF"/>
        </w:rPr>
        <w:t xml:space="preserve"> as they pay this in full each month</w:t>
      </w:r>
      <w:r>
        <w:rPr>
          <w:shd w:val="clear" w:color="auto" w:fill="FFFFFF"/>
        </w:rPr>
        <w:t xml:space="preserve"> and will clear the outstanding $500 from business account</w:t>
      </w:r>
      <w:r w:rsidRPr="00733B1B">
        <w:rPr>
          <w:shd w:val="clear" w:color="auto" w:fill="FFFFFF"/>
        </w:rPr>
        <w:t xml:space="preserve">. </w:t>
      </w:r>
    </w:p>
    <w:p w:rsidR="003A2110" w:rsidRPr="00387DAB" w:rsidRDefault="003A2110" w:rsidP="00631AC2">
      <w:pPr>
        <w:pStyle w:val="ind1"/>
        <w:keepNext/>
        <w:rPr>
          <w:shd w:val="clear" w:color="auto" w:fill="FFFFFF"/>
        </w:rPr>
      </w:pPr>
      <w:r>
        <w:rPr>
          <w:shd w:val="clear" w:color="auto" w:fill="FFFFFF"/>
        </w:rPr>
        <w:tab/>
      </w:r>
      <w:r w:rsidRPr="00733B1B">
        <w:rPr>
          <w:shd w:val="clear" w:color="auto" w:fill="FFFFFF"/>
        </w:rPr>
        <w:t xml:space="preserve">In the template below provide a new liabilities summary once </w:t>
      </w:r>
      <w:r>
        <w:rPr>
          <w:shd w:val="clear" w:color="auto" w:fill="FFFFFF"/>
        </w:rPr>
        <w:t>Richard</w:t>
      </w:r>
      <w:r w:rsidRPr="00733B1B">
        <w:rPr>
          <w:shd w:val="clear" w:color="auto" w:fill="FFFFFF"/>
        </w:rPr>
        <w:t xml:space="preserve"> and </w:t>
      </w:r>
      <w:r>
        <w:rPr>
          <w:shd w:val="clear" w:color="auto" w:fill="FFFFFF"/>
        </w:rPr>
        <w:t>Pauline</w:t>
      </w:r>
      <w:r w:rsidRPr="00733B1B">
        <w:rPr>
          <w:shd w:val="clear" w:color="auto" w:fill="FFFFFF"/>
        </w:rPr>
        <w:t xml:space="preserve"> have completed the debt consolidation</w:t>
      </w:r>
      <w:r>
        <w:rPr>
          <w:shd w:val="clear" w:color="auto" w:fill="FFFFFF"/>
        </w:rPr>
        <w:t xml:space="preserve"> including their new monthly repayments.</w:t>
      </w:r>
    </w:p>
    <w:p w:rsidR="003A2110" w:rsidRDefault="003A2110" w:rsidP="00631AC2">
      <w:pPr>
        <w:pStyle w:val="ind1"/>
        <w:keepNext/>
        <w:rPr>
          <w:shd w:val="clear" w:color="auto" w:fill="FFFFFF"/>
        </w:rPr>
      </w:pPr>
      <w:r>
        <w:rPr>
          <w:shd w:val="clear" w:color="auto" w:fill="FFFFFF"/>
        </w:rPr>
        <w:tab/>
      </w:r>
      <w:r w:rsidRPr="00F70A83">
        <w:rPr>
          <w:b/>
          <w:i/>
          <w:shd w:val="clear" w:color="auto" w:fill="FFFFFF"/>
        </w:rPr>
        <w:t>Note:</w:t>
      </w:r>
      <w:r>
        <w:rPr>
          <w:shd w:val="clear" w:color="auto" w:fill="FFFFFF"/>
        </w:rPr>
        <w:t xml:space="preserve"> They have chosen to refinance with ‘One State Bank’ who are offering a 4.5% interest rate on a variable, principal and interest loan over 30 years. </w:t>
      </w:r>
    </w:p>
    <w:p w:rsidR="003A2110" w:rsidRDefault="003A2110" w:rsidP="00631AC2">
      <w:pPr>
        <w:pStyle w:val="sssh"/>
      </w:pPr>
      <w:r>
        <w:t>Student response to Task 9: Question 3</w:t>
      </w:r>
    </w:p>
    <w:tbl>
      <w:tblPr>
        <w:tblStyle w:val="TableGrid"/>
        <w:tblW w:w="9752" w:type="dxa"/>
        <w:tblBorders>
          <w:top w:val="single" w:sz="2" w:space="0" w:color="auto"/>
          <w:left w:val="single" w:sz="2" w:space="0" w:color="auto"/>
          <w:bottom w:val="single" w:sz="2" w:space="0" w:color="auto"/>
          <w:right w:val="single" w:sz="2" w:space="0" w:color="auto"/>
          <w:insideH w:val="single" w:sz="2" w:space="0" w:color="auto"/>
          <w:insideV w:val="none" w:sz="0" w:space="0" w:color="auto"/>
        </w:tblBorders>
        <w:tblLayout w:type="fixed"/>
        <w:tblCellMar>
          <w:top w:w="57" w:type="dxa"/>
          <w:left w:w="57" w:type="dxa"/>
          <w:bottom w:w="57" w:type="dxa"/>
          <w:right w:w="57" w:type="dxa"/>
        </w:tblCellMar>
        <w:tblLook w:val="04A0" w:firstRow="1" w:lastRow="0" w:firstColumn="1" w:lastColumn="0" w:noHBand="0" w:noVBand="1"/>
      </w:tblPr>
      <w:tblGrid>
        <w:gridCol w:w="9752"/>
      </w:tblGrid>
      <w:tr w:rsidR="003A2110" w:rsidTr="002F6BEB">
        <w:trPr>
          <w:trHeight w:val="284"/>
        </w:trPr>
        <w:tc>
          <w:tcPr>
            <w:tcW w:w="9752" w:type="dxa"/>
            <w:shd w:val="clear" w:color="auto" w:fill="auto"/>
          </w:tcPr>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85" w:type="dxa"/>
                <w:left w:w="85" w:type="dxa"/>
                <w:right w:w="85" w:type="dxa"/>
              </w:tblCellMar>
              <w:tblLook w:val="04A0" w:firstRow="1" w:lastRow="0" w:firstColumn="1" w:lastColumn="0" w:noHBand="0" w:noVBand="1"/>
            </w:tblPr>
            <w:tblGrid>
              <w:gridCol w:w="3966"/>
              <w:gridCol w:w="1560"/>
              <w:gridCol w:w="2268"/>
              <w:gridCol w:w="1664"/>
            </w:tblGrid>
            <w:tr w:rsidR="003A2110" w:rsidRPr="00AE7073" w:rsidTr="008527F1">
              <w:trPr>
                <w:cantSplit/>
                <w:trHeight w:val="347"/>
              </w:trPr>
              <w:tc>
                <w:tcPr>
                  <w:tcW w:w="3966" w:type="dxa"/>
                  <w:shd w:val="clear" w:color="auto" w:fill="auto"/>
                </w:tcPr>
                <w:p w:rsidR="001F7ED7" w:rsidRDefault="001F7ED7" w:rsidP="001F7ED7">
                  <w:pPr>
                    <w:pStyle w:val="Answerhere"/>
                    <w:keepNext/>
                  </w:pPr>
                  <w:r w:rsidRPr="001F7ED7">
                    <w:rPr>
                      <w:highlight w:val="lightGray"/>
                    </w:rPr>
                    <w:t>Response</w:t>
                  </w:r>
                </w:p>
                <w:p w:rsidR="003A2110" w:rsidRPr="007D506F" w:rsidRDefault="003A2110" w:rsidP="002F6BEB">
                  <w:pPr>
                    <w:rPr>
                      <w:b/>
                    </w:rPr>
                  </w:pPr>
                  <w:r w:rsidRPr="007D506F">
                    <w:rPr>
                      <w:b/>
                    </w:rPr>
                    <w:t>Lender</w:t>
                  </w:r>
                </w:p>
              </w:tc>
              <w:tc>
                <w:tcPr>
                  <w:tcW w:w="1560" w:type="dxa"/>
                </w:tcPr>
                <w:p w:rsidR="003A2110" w:rsidRPr="007D506F" w:rsidRDefault="003A2110" w:rsidP="002F6BEB">
                  <w:pPr>
                    <w:jc w:val="center"/>
                    <w:rPr>
                      <w:b/>
                    </w:rPr>
                  </w:pPr>
                  <w:r w:rsidRPr="007D506F">
                    <w:rPr>
                      <w:b/>
                    </w:rPr>
                    <w:t>Interest rate</w:t>
                  </w:r>
                </w:p>
              </w:tc>
              <w:tc>
                <w:tcPr>
                  <w:tcW w:w="2268" w:type="dxa"/>
                </w:tcPr>
                <w:p w:rsidR="003A2110" w:rsidRPr="007D506F" w:rsidRDefault="003A2110" w:rsidP="002F6BEB">
                  <w:pPr>
                    <w:jc w:val="center"/>
                    <w:rPr>
                      <w:b/>
                    </w:rPr>
                  </w:pPr>
                  <w:r w:rsidRPr="007D506F">
                    <w:rPr>
                      <w:b/>
                    </w:rPr>
                    <w:t>Monthly repayment</w:t>
                  </w:r>
                </w:p>
              </w:tc>
              <w:tc>
                <w:tcPr>
                  <w:tcW w:w="1664" w:type="dxa"/>
                  <w:shd w:val="clear" w:color="auto" w:fill="auto"/>
                </w:tcPr>
                <w:p w:rsidR="003A2110" w:rsidRPr="007D506F" w:rsidRDefault="003A2110" w:rsidP="002F6BEB">
                  <w:pPr>
                    <w:jc w:val="center"/>
                    <w:rPr>
                      <w:b/>
                    </w:rPr>
                  </w:pPr>
                  <w:r w:rsidRPr="007D506F">
                    <w:rPr>
                      <w:b/>
                    </w:rPr>
                    <w:t>Debt</w:t>
                  </w:r>
                </w:p>
              </w:tc>
            </w:tr>
            <w:tr w:rsidR="003A2110" w:rsidRPr="000C2904" w:rsidTr="008527F1">
              <w:trPr>
                <w:cantSplit/>
                <w:trHeight w:val="426"/>
              </w:trPr>
              <w:tc>
                <w:tcPr>
                  <w:tcW w:w="3966" w:type="dxa"/>
                  <w:shd w:val="clear" w:color="auto" w:fill="auto"/>
                </w:tcPr>
                <w:p w:rsidR="003A2110" w:rsidRPr="00FE61FA" w:rsidRDefault="003A2110" w:rsidP="002F6BEB">
                  <w:pPr>
                    <w:pStyle w:val="Answerhere"/>
                  </w:pPr>
                </w:p>
              </w:tc>
              <w:tc>
                <w:tcPr>
                  <w:tcW w:w="1560" w:type="dxa"/>
                </w:tcPr>
                <w:p w:rsidR="003A2110" w:rsidRPr="00FE61FA" w:rsidRDefault="003A2110" w:rsidP="002F6BEB">
                  <w:pPr>
                    <w:pStyle w:val="Answerhere"/>
                    <w:jc w:val="center"/>
                  </w:pPr>
                </w:p>
              </w:tc>
              <w:tc>
                <w:tcPr>
                  <w:tcW w:w="2268" w:type="dxa"/>
                </w:tcPr>
                <w:p w:rsidR="003A2110" w:rsidRPr="00FE61FA" w:rsidRDefault="003A2110" w:rsidP="002F6BEB">
                  <w:pPr>
                    <w:pStyle w:val="Answerhere"/>
                    <w:jc w:val="center"/>
                  </w:pPr>
                </w:p>
              </w:tc>
              <w:tc>
                <w:tcPr>
                  <w:tcW w:w="1664" w:type="dxa"/>
                  <w:shd w:val="clear" w:color="auto" w:fill="auto"/>
                </w:tcPr>
                <w:p w:rsidR="003A2110" w:rsidRPr="00FE61FA" w:rsidRDefault="003A2110" w:rsidP="002F6BEB">
                  <w:pPr>
                    <w:pStyle w:val="Answerhere"/>
                    <w:jc w:val="center"/>
                  </w:pPr>
                </w:p>
              </w:tc>
            </w:tr>
            <w:tr w:rsidR="003A2110" w:rsidRPr="000C2904" w:rsidTr="008527F1">
              <w:trPr>
                <w:cantSplit/>
                <w:trHeight w:val="442"/>
              </w:trPr>
              <w:tc>
                <w:tcPr>
                  <w:tcW w:w="3966" w:type="dxa"/>
                  <w:shd w:val="clear" w:color="auto" w:fill="auto"/>
                </w:tcPr>
                <w:p w:rsidR="003A2110" w:rsidRPr="00FE61FA" w:rsidRDefault="003A2110" w:rsidP="002F6BEB">
                  <w:pPr>
                    <w:pStyle w:val="Answerhere"/>
                  </w:pPr>
                </w:p>
              </w:tc>
              <w:tc>
                <w:tcPr>
                  <w:tcW w:w="1560" w:type="dxa"/>
                </w:tcPr>
                <w:p w:rsidR="003A2110" w:rsidRPr="00FE61FA" w:rsidRDefault="003A2110" w:rsidP="002F6BEB">
                  <w:pPr>
                    <w:pStyle w:val="Answerhere"/>
                    <w:jc w:val="center"/>
                  </w:pPr>
                </w:p>
              </w:tc>
              <w:tc>
                <w:tcPr>
                  <w:tcW w:w="2268" w:type="dxa"/>
                </w:tcPr>
                <w:p w:rsidR="003A2110" w:rsidRPr="00FE61FA" w:rsidRDefault="003A2110" w:rsidP="002F6BEB">
                  <w:pPr>
                    <w:pStyle w:val="Answerhere"/>
                    <w:jc w:val="center"/>
                  </w:pPr>
                </w:p>
              </w:tc>
              <w:tc>
                <w:tcPr>
                  <w:tcW w:w="1664" w:type="dxa"/>
                  <w:shd w:val="clear" w:color="auto" w:fill="auto"/>
                </w:tcPr>
                <w:p w:rsidR="003A2110" w:rsidRPr="00FE61FA" w:rsidRDefault="003A2110" w:rsidP="002F6BEB">
                  <w:pPr>
                    <w:pStyle w:val="Answerhere"/>
                    <w:jc w:val="center"/>
                  </w:pPr>
                </w:p>
              </w:tc>
            </w:tr>
            <w:tr w:rsidR="003A2110" w:rsidRPr="000C2904" w:rsidTr="008527F1">
              <w:trPr>
                <w:cantSplit/>
                <w:trHeight w:val="426"/>
              </w:trPr>
              <w:tc>
                <w:tcPr>
                  <w:tcW w:w="3966" w:type="dxa"/>
                  <w:shd w:val="clear" w:color="auto" w:fill="auto"/>
                </w:tcPr>
                <w:p w:rsidR="003A2110" w:rsidRPr="00FE61FA" w:rsidRDefault="003A2110" w:rsidP="002F6BEB">
                  <w:pPr>
                    <w:pStyle w:val="Answerhere"/>
                  </w:pPr>
                </w:p>
              </w:tc>
              <w:tc>
                <w:tcPr>
                  <w:tcW w:w="1560" w:type="dxa"/>
                </w:tcPr>
                <w:p w:rsidR="003A2110" w:rsidRPr="00FE61FA" w:rsidRDefault="003A2110" w:rsidP="002F6BEB">
                  <w:pPr>
                    <w:pStyle w:val="Answerhere"/>
                    <w:jc w:val="center"/>
                  </w:pPr>
                </w:p>
              </w:tc>
              <w:tc>
                <w:tcPr>
                  <w:tcW w:w="2268" w:type="dxa"/>
                </w:tcPr>
                <w:p w:rsidR="003A2110" w:rsidRPr="00FE61FA" w:rsidRDefault="003A2110" w:rsidP="002F6BEB">
                  <w:pPr>
                    <w:pStyle w:val="Answerhere"/>
                    <w:jc w:val="center"/>
                  </w:pPr>
                </w:p>
              </w:tc>
              <w:tc>
                <w:tcPr>
                  <w:tcW w:w="1664" w:type="dxa"/>
                  <w:shd w:val="clear" w:color="auto" w:fill="auto"/>
                </w:tcPr>
                <w:p w:rsidR="003A2110" w:rsidRPr="00FE61FA" w:rsidRDefault="003A2110" w:rsidP="002F6BEB">
                  <w:pPr>
                    <w:pStyle w:val="Answerhere"/>
                    <w:jc w:val="center"/>
                  </w:pPr>
                </w:p>
              </w:tc>
            </w:tr>
            <w:tr w:rsidR="003A2110" w:rsidRPr="000C2904" w:rsidTr="008527F1">
              <w:trPr>
                <w:cantSplit/>
                <w:trHeight w:val="442"/>
              </w:trPr>
              <w:tc>
                <w:tcPr>
                  <w:tcW w:w="3966" w:type="dxa"/>
                  <w:shd w:val="clear" w:color="auto" w:fill="auto"/>
                </w:tcPr>
                <w:p w:rsidR="003A2110" w:rsidRPr="00FE61FA" w:rsidRDefault="003A2110" w:rsidP="002F6BEB">
                  <w:pPr>
                    <w:pStyle w:val="Answerhere"/>
                  </w:pPr>
                </w:p>
              </w:tc>
              <w:tc>
                <w:tcPr>
                  <w:tcW w:w="1560" w:type="dxa"/>
                </w:tcPr>
                <w:p w:rsidR="003A2110" w:rsidRPr="00FE61FA" w:rsidRDefault="003A2110" w:rsidP="002F6BEB">
                  <w:pPr>
                    <w:pStyle w:val="Answerhere"/>
                    <w:jc w:val="center"/>
                  </w:pPr>
                </w:p>
              </w:tc>
              <w:tc>
                <w:tcPr>
                  <w:tcW w:w="2268" w:type="dxa"/>
                </w:tcPr>
                <w:p w:rsidR="003A2110" w:rsidRPr="00FE61FA" w:rsidRDefault="003A2110" w:rsidP="002F6BEB">
                  <w:pPr>
                    <w:pStyle w:val="Answerhere"/>
                    <w:jc w:val="center"/>
                  </w:pPr>
                </w:p>
              </w:tc>
              <w:tc>
                <w:tcPr>
                  <w:tcW w:w="1664" w:type="dxa"/>
                  <w:shd w:val="clear" w:color="auto" w:fill="auto"/>
                </w:tcPr>
                <w:p w:rsidR="003A2110" w:rsidRPr="00FE61FA" w:rsidRDefault="003A2110" w:rsidP="002F6BEB">
                  <w:pPr>
                    <w:pStyle w:val="Answerhere"/>
                    <w:jc w:val="center"/>
                  </w:pPr>
                </w:p>
              </w:tc>
            </w:tr>
            <w:tr w:rsidR="003A2110" w:rsidRPr="000C2904" w:rsidTr="008527F1">
              <w:trPr>
                <w:cantSplit/>
                <w:trHeight w:val="426"/>
              </w:trPr>
              <w:tc>
                <w:tcPr>
                  <w:tcW w:w="3966" w:type="dxa"/>
                  <w:shd w:val="clear" w:color="auto" w:fill="auto"/>
                </w:tcPr>
                <w:p w:rsidR="003A2110" w:rsidRPr="00FE61FA" w:rsidRDefault="003A2110" w:rsidP="002F6BEB">
                  <w:pPr>
                    <w:pStyle w:val="Answerhere"/>
                  </w:pPr>
                </w:p>
              </w:tc>
              <w:tc>
                <w:tcPr>
                  <w:tcW w:w="1560" w:type="dxa"/>
                </w:tcPr>
                <w:p w:rsidR="003A2110" w:rsidRPr="00FE61FA" w:rsidRDefault="003A2110" w:rsidP="002F6BEB">
                  <w:pPr>
                    <w:pStyle w:val="Answerhere"/>
                    <w:jc w:val="center"/>
                  </w:pPr>
                </w:p>
              </w:tc>
              <w:tc>
                <w:tcPr>
                  <w:tcW w:w="2268" w:type="dxa"/>
                </w:tcPr>
                <w:p w:rsidR="003A2110" w:rsidRPr="00FE61FA" w:rsidRDefault="003A2110" w:rsidP="002F6BEB">
                  <w:pPr>
                    <w:pStyle w:val="Answerhere"/>
                    <w:jc w:val="center"/>
                  </w:pPr>
                </w:p>
              </w:tc>
              <w:tc>
                <w:tcPr>
                  <w:tcW w:w="1664" w:type="dxa"/>
                  <w:shd w:val="clear" w:color="auto" w:fill="auto"/>
                </w:tcPr>
                <w:p w:rsidR="003A2110" w:rsidRPr="00FE61FA" w:rsidRDefault="003A2110" w:rsidP="002F6BEB">
                  <w:pPr>
                    <w:pStyle w:val="Answerhere"/>
                    <w:jc w:val="center"/>
                  </w:pPr>
                </w:p>
              </w:tc>
            </w:tr>
            <w:tr w:rsidR="003A2110" w:rsidRPr="000C2904" w:rsidTr="008527F1">
              <w:trPr>
                <w:cantSplit/>
                <w:trHeight w:val="354"/>
              </w:trPr>
              <w:tc>
                <w:tcPr>
                  <w:tcW w:w="3966" w:type="dxa"/>
                  <w:shd w:val="clear" w:color="auto" w:fill="auto"/>
                </w:tcPr>
                <w:p w:rsidR="003A2110" w:rsidRPr="00FE61FA" w:rsidRDefault="003A2110" w:rsidP="002F6BEB">
                  <w:pPr>
                    <w:pStyle w:val="Answerhere"/>
                  </w:pPr>
                </w:p>
              </w:tc>
              <w:tc>
                <w:tcPr>
                  <w:tcW w:w="1560" w:type="dxa"/>
                </w:tcPr>
                <w:p w:rsidR="003A2110" w:rsidRPr="00FE61FA" w:rsidRDefault="003A2110" w:rsidP="002F6BEB">
                  <w:pPr>
                    <w:pStyle w:val="Answerhere"/>
                    <w:jc w:val="center"/>
                  </w:pPr>
                </w:p>
              </w:tc>
              <w:tc>
                <w:tcPr>
                  <w:tcW w:w="2268" w:type="dxa"/>
                </w:tcPr>
                <w:p w:rsidR="003A2110" w:rsidRPr="00FE61FA" w:rsidRDefault="003A2110" w:rsidP="002F6BEB">
                  <w:pPr>
                    <w:pStyle w:val="Answerhere"/>
                    <w:jc w:val="center"/>
                  </w:pPr>
                </w:p>
              </w:tc>
              <w:tc>
                <w:tcPr>
                  <w:tcW w:w="1664" w:type="dxa"/>
                  <w:shd w:val="clear" w:color="auto" w:fill="auto"/>
                </w:tcPr>
                <w:p w:rsidR="003A2110" w:rsidRPr="00FE61FA" w:rsidRDefault="003A2110" w:rsidP="002F6BEB">
                  <w:pPr>
                    <w:pStyle w:val="Answerhere"/>
                    <w:jc w:val="center"/>
                  </w:pPr>
                </w:p>
              </w:tc>
            </w:tr>
            <w:tr w:rsidR="003A2110" w:rsidRPr="000C2904" w:rsidTr="008527F1">
              <w:trPr>
                <w:cantSplit/>
                <w:trHeight w:val="489"/>
              </w:trPr>
              <w:tc>
                <w:tcPr>
                  <w:tcW w:w="3966" w:type="dxa"/>
                  <w:shd w:val="clear" w:color="auto" w:fill="auto"/>
                </w:tcPr>
                <w:p w:rsidR="003A2110" w:rsidRPr="007D506F" w:rsidRDefault="003A2110" w:rsidP="002F6BEB">
                  <w:pPr>
                    <w:rPr>
                      <w:b/>
                    </w:rPr>
                  </w:pPr>
                  <w:r w:rsidRPr="007D506F">
                    <w:rPr>
                      <w:b/>
                    </w:rPr>
                    <w:t xml:space="preserve">Total </w:t>
                  </w:r>
                </w:p>
              </w:tc>
              <w:tc>
                <w:tcPr>
                  <w:tcW w:w="1560" w:type="dxa"/>
                </w:tcPr>
                <w:p w:rsidR="003A2110" w:rsidRPr="00FE61FA" w:rsidRDefault="003A2110" w:rsidP="002F6BEB">
                  <w:pPr>
                    <w:pStyle w:val="Answerhere"/>
                    <w:jc w:val="center"/>
                  </w:pPr>
                </w:p>
              </w:tc>
              <w:tc>
                <w:tcPr>
                  <w:tcW w:w="2268" w:type="dxa"/>
                </w:tcPr>
                <w:p w:rsidR="003A2110" w:rsidRPr="00FE61FA" w:rsidRDefault="003A2110" w:rsidP="002F6BEB">
                  <w:pPr>
                    <w:pStyle w:val="Answerhere"/>
                    <w:jc w:val="center"/>
                  </w:pPr>
                </w:p>
              </w:tc>
              <w:tc>
                <w:tcPr>
                  <w:tcW w:w="1664" w:type="dxa"/>
                  <w:shd w:val="clear" w:color="auto" w:fill="auto"/>
                </w:tcPr>
                <w:p w:rsidR="003A2110" w:rsidRPr="00FE61FA" w:rsidRDefault="003A2110" w:rsidP="002F6BEB">
                  <w:pPr>
                    <w:pStyle w:val="Answerhere"/>
                    <w:jc w:val="center"/>
                  </w:pPr>
                </w:p>
              </w:tc>
            </w:tr>
          </w:tbl>
          <w:p w:rsidR="003A2110" w:rsidRDefault="003A2110" w:rsidP="002F6BEB">
            <w:pPr>
              <w:pStyle w:val="Answerhere"/>
            </w:pPr>
          </w:p>
          <w:p w:rsidR="003A2110" w:rsidRDefault="003A2110" w:rsidP="002F6BEB">
            <w:pPr>
              <w:pStyle w:val="Answerhere"/>
            </w:pPr>
          </w:p>
        </w:tc>
      </w:tr>
    </w:tbl>
    <w:p w:rsidR="00631AC2" w:rsidRDefault="00631AC2" w:rsidP="003A2110">
      <w:pPr>
        <w:pStyle w:val="ind1"/>
        <w:keepNext/>
      </w:pPr>
    </w:p>
    <w:p w:rsidR="003A2110" w:rsidRDefault="003A2110" w:rsidP="00631AC2">
      <w:pPr>
        <w:pStyle w:val="ind1"/>
        <w:keepNext/>
      </w:pPr>
      <w:r>
        <w:t>4.</w:t>
      </w:r>
      <w:r>
        <w:tab/>
        <w:t>What savings will Richard and Pauline obtain in monthly repayments?</w:t>
      </w:r>
      <w:r>
        <w:br/>
        <w:t>(Include calculation of how you determined the savings.)</w:t>
      </w:r>
    </w:p>
    <w:p w:rsidR="003A2110" w:rsidRPr="0055626D" w:rsidRDefault="003A2110" w:rsidP="00631AC2">
      <w:pPr>
        <w:pStyle w:val="sssh"/>
      </w:pPr>
      <w:r>
        <w:t xml:space="preserve">Student response to </w:t>
      </w:r>
      <w:r w:rsidRPr="0055626D">
        <w:t>Task</w:t>
      </w:r>
      <w:r>
        <w:t xml:space="preserve"> 9: Question 4</w:t>
      </w:r>
    </w:p>
    <w:tbl>
      <w:tblPr>
        <w:tblStyle w:val="TableGrid"/>
        <w:tblW w:w="9752" w:type="dxa"/>
        <w:tblBorders>
          <w:top w:val="single" w:sz="2" w:space="0" w:color="auto"/>
          <w:left w:val="single" w:sz="2" w:space="0" w:color="auto"/>
          <w:bottom w:val="single" w:sz="2" w:space="0" w:color="auto"/>
          <w:right w:val="single" w:sz="2" w:space="0" w:color="auto"/>
          <w:insideH w:val="single" w:sz="2" w:space="0" w:color="auto"/>
          <w:insideV w:val="none" w:sz="0" w:space="0" w:color="auto"/>
        </w:tblBorders>
        <w:tblLayout w:type="fixed"/>
        <w:tblCellMar>
          <w:top w:w="57" w:type="dxa"/>
          <w:left w:w="57" w:type="dxa"/>
          <w:bottom w:w="57" w:type="dxa"/>
          <w:right w:w="57" w:type="dxa"/>
        </w:tblCellMar>
        <w:tblLook w:val="04A0" w:firstRow="1" w:lastRow="0" w:firstColumn="1" w:lastColumn="0" w:noHBand="0" w:noVBand="1"/>
      </w:tblPr>
      <w:tblGrid>
        <w:gridCol w:w="9752"/>
      </w:tblGrid>
      <w:tr w:rsidR="003A2110" w:rsidTr="008527F1">
        <w:trPr>
          <w:trHeight w:val="1701"/>
        </w:trPr>
        <w:tc>
          <w:tcPr>
            <w:tcW w:w="9752" w:type="dxa"/>
            <w:shd w:val="clear" w:color="auto" w:fill="auto"/>
          </w:tcPr>
          <w:p w:rsidR="00D625B6" w:rsidRDefault="001F7ED7" w:rsidP="00631AC2">
            <w:pPr>
              <w:pStyle w:val="Answerhere"/>
              <w:keepNext/>
            </w:pPr>
            <w:r w:rsidRPr="001F7ED7">
              <w:rPr>
                <w:highlight w:val="lightGray"/>
              </w:rPr>
              <w:t>Response</w:t>
            </w:r>
          </w:p>
          <w:p w:rsidR="00631AC2" w:rsidRDefault="00631AC2" w:rsidP="00631AC2">
            <w:pPr>
              <w:pStyle w:val="Answerhere"/>
              <w:keepNext/>
            </w:pPr>
          </w:p>
        </w:tc>
      </w:tr>
    </w:tbl>
    <w:p w:rsidR="00AE1BFE" w:rsidRDefault="00AE1BFE" w:rsidP="00631AC2">
      <w:pPr>
        <w:keepNext/>
      </w:pPr>
    </w:p>
    <w:tbl>
      <w:tblPr>
        <w:tblStyle w:val="TableGrid"/>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6979"/>
        <w:gridCol w:w="2773"/>
      </w:tblGrid>
      <w:tr w:rsidR="00AE1BFE" w:rsidRPr="004B0202" w:rsidTr="00BE2A8C">
        <w:trPr>
          <w:cantSplit/>
          <w:trHeight w:val="284"/>
        </w:trPr>
        <w:tc>
          <w:tcPr>
            <w:tcW w:w="6979" w:type="dxa"/>
            <w:shd w:val="clear" w:color="auto" w:fill="auto"/>
          </w:tcPr>
          <w:p w:rsidR="00AE1BFE" w:rsidRPr="004B0202" w:rsidRDefault="00AE1BFE" w:rsidP="00631AC2">
            <w:pPr>
              <w:pStyle w:val="0ssssh"/>
            </w:pPr>
            <w:r w:rsidRPr="004B0202">
              <w:t>Assessor feedback</w:t>
            </w:r>
            <w:r>
              <w:t xml:space="preserve"> for Task 9</w:t>
            </w:r>
            <w:r w:rsidRPr="004B0202">
              <w:t>:</w:t>
            </w:r>
          </w:p>
        </w:tc>
        <w:tc>
          <w:tcPr>
            <w:tcW w:w="2773" w:type="dxa"/>
            <w:shd w:val="clear" w:color="auto" w:fill="auto"/>
          </w:tcPr>
          <w:p w:rsidR="00AE1BFE" w:rsidRPr="004B0202" w:rsidRDefault="00AE1BFE" w:rsidP="00631AC2">
            <w:pPr>
              <w:pStyle w:val="0ssssh"/>
              <w:jc w:val="center"/>
            </w:pPr>
            <w:r w:rsidRPr="004B0202">
              <w:t>Resubmission required?</w:t>
            </w:r>
          </w:p>
        </w:tc>
      </w:tr>
      <w:tr w:rsidR="00AE1BFE" w:rsidRPr="004B0202" w:rsidTr="00BE2A8C">
        <w:trPr>
          <w:cantSplit/>
          <w:trHeight w:val="284"/>
        </w:trPr>
        <w:tc>
          <w:tcPr>
            <w:tcW w:w="6979" w:type="dxa"/>
            <w:shd w:val="clear" w:color="auto" w:fill="auto"/>
          </w:tcPr>
          <w:p w:rsidR="00AE1BFE" w:rsidRPr="004B0202" w:rsidRDefault="00AE1BFE" w:rsidP="005E0579">
            <w:pPr>
              <w:pStyle w:val="Markerfeedback"/>
            </w:pPr>
          </w:p>
        </w:tc>
        <w:tc>
          <w:tcPr>
            <w:tcW w:w="2773" w:type="dxa"/>
            <w:shd w:val="clear" w:color="auto" w:fill="auto"/>
          </w:tcPr>
          <w:p w:rsidR="00AE1BFE" w:rsidRPr="004B0202" w:rsidRDefault="00B70013" w:rsidP="00BE2A8C">
            <w:pPr>
              <w:pStyle w:val="Markerfeedback"/>
              <w:jc w:val="center"/>
            </w:pPr>
            <w:sdt>
              <w:sdtPr>
                <w:alias w:val="Resubmission required?"/>
                <w:tag w:val="Yes/No"/>
                <w:id w:val="1058569176"/>
                <w:placeholder>
                  <w:docPart w:val="50258BCD2124405DA882995FCAFCE68A"/>
                </w:placeholder>
                <w:dropDownList>
                  <w:listItem w:displayText="No" w:value="No"/>
                  <w:listItem w:displayText="Yes" w:value="Yes"/>
                </w:dropDownList>
              </w:sdtPr>
              <w:sdtEndPr/>
              <w:sdtContent>
                <w:r w:rsidR="00AE1BFE" w:rsidRPr="004B0202">
                  <w:t>No</w:t>
                </w:r>
              </w:sdtContent>
            </w:sdt>
          </w:p>
        </w:tc>
      </w:tr>
    </w:tbl>
    <w:p w:rsidR="003A2110" w:rsidRDefault="003A2110" w:rsidP="003A2110">
      <w:pPr>
        <w:pStyle w:val="0sh"/>
      </w:pPr>
      <w:r>
        <w:lastRenderedPageBreak/>
        <w:t>Task 10 — Self Employed special considerations</w:t>
      </w:r>
    </w:p>
    <w:p w:rsidR="003A2110" w:rsidRDefault="003A2110" w:rsidP="00D625B6">
      <w:pPr>
        <w:pStyle w:val="ind1"/>
        <w:keepNext/>
      </w:pPr>
      <w:r>
        <w:t>1.</w:t>
      </w:r>
      <w:r>
        <w:tab/>
        <w:t>As Richard and Pauline are self-employed, what documents will you need to obtain and assess their income? (150 words)</w:t>
      </w:r>
    </w:p>
    <w:p w:rsidR="003A2110" w:rsidRDefault="003A2110" w:rsidP="00D625B6">
      <w:pPr>
        <w:pStyle w:val="sssh"/>
      </w:pPr>
      <w:r>
        <w:t>Student response to Task 10: Question 1</w:t>
      </w:r>
    </w:p>
    <w:tbl>
      <w:tblPr>
        <w:tblW w:w="9752" w:type="dxa"/>
        <w:tblBorders>
          <w:top w:val="single" w:sz="2" w:space="0" w:color="auto"/>
          <w:left w:val="single" w:sz="2" w:space="0" w:color="auto"/>
          <w:bottom w:val="single" w:sz="2" w:space="0" w:color="auto"/>
          <w:right w:val="single" w:sz="2" w:space="0" w:color="auto"/>
          <w:insideH w:val="single" w:sz="2" w:space="0" w:color="auto"/>
        </w:tblBorders>
        <w:tblLayout w:type="fixed"/>
        <w:tblCellMar>
          <w:top w:w="57" w:type="dxa"/>
          <w:left w:w="57" w:type="dxa"/>
          <w:bottom w:w="57" w:type="dxa"/>
          <w:right w:w="57" w:type="dxa"/>
        </w:tblCellMar>
        <w:tblLook w:val="04A0" w:firstRow="1" w:lastRow="0" w:firstColumn="1" w:lastColumn="0" w:noHBand="0" w:noVBand="1"/>
      </w:tblPr>
      <w:tblGrid>
        <w:gridCol w:w="9752"/>
      </w:tblGrid>
      <w:tr w:rsidR="003A2110" w:rsidRPr="000C2904" w:rsidTr="008365C8">
        <w:trPr>
          <w:trHeight w:val="1701"/>
        </w:trPr>
        <w:tc>
          <w:tcPr>
            <w:tcW w:w="9752" w:type="dxa"/>
            <w:shd w:val="clear" w:color="auto" w:fill="auto"/>
          </w:tcPr>
          <w:p w:rsidR="00D625B6" w:rsidRDefault="001F7ED7" w:rsidP="00631AC2">
            <w:pPr>
              <w:pStyle w:val="Answerhere"/>
            </w:pPr>
            <w:r w:rsidRPr="001F7ED7">
              <w:rPr>
                <w:highlight w:val="lightGray"/>
              </w:rPr>
              <w:t>Response</w:t>
            </w:r>
          </w:p>
          <w:p w:rsidR="00631AC2" w:rsidRPr="00614577" w:rsidRDefault="00631AC2" w:rsidP="00631AC2">
            <w:pPr>
              <w:pStyle w:val="Answerhere"/>
            </w:pPr>
          </w:p>
        </w:tc>
      </w:tr>
    </w:tbl>
    <w:p w:rsidR="003A2110" w:rsidRDefault="003A2110" w:rsidP="003A2110"/>
    <w:p w:rsidR="003A2110" w:rsidRDefault="003A2110" w:rsidP="00D625B6">
      <w:pPr>
        <w:pStyle w:val="ind1"/>
        <w:keepNext/>
      </w:pPr>
      <w:r>
        <w:t>2.</w:t>
      </w:r>
      <w:r>
        <w:tab/>
        <w:t>If a Low Doc application is an option for the customer, name three (3) extra documents you will need to obtain and assess. Explain how each these documents will establish their income? (150 words)</w:t>
      </w:r>
    </w:p>
    <w:p w:rsidR="003A2110" w:rsidRDefault="003A2110" w:rsidP="00D625B6">
      <w:pPr>
        <w:pStyle w:val="sssh"/>
      </w:pPr>
      <w:r>
        <w:t>Student response to Task 10: Question 2</w:t>
      </w:r>
    </w:p>
    <w:tbl>
      <w:tblPr>
        <w:tblW w:w="9752" w:type="dxa"/>
        <w:tblBorders>
          <w:top w:val="single" w:sz="2" w:space="0" w:color="auto"/>
          <w:left w:val="single" w:sz="2" w:space="0" w:color="auto"/>
          <w:bottom w:val="single" w:sz="2" w:space="0" w:color="auto"/>
          <w:right w:val="single" w:sz="2" w:space="0" w:color="auto"/>
          <w:insideH w:val="single" w:sz="2" w:space="0" w:color="auto"/>
        </w:tblBorders>
        <w:tblLayout w:type="fixed"/>
        <w:tblCellMar>
          <w:top w:w="57" w:type="dxa"/>
          <w:left w:w="57" w:type="dxa"/>
          <w:bottom w:w="57" w:type="dxa"/>
          <w:right w:w="57" w:type="dxa"/>
        </w:tblCellMar>
        <w:tblLook w:val="04A0" w:firstRow="1" w:lastRow="0" w:firstColumn="1" w:lastColumn="0" w:noHBand="0" w:noVBand="1"/>
      </w:tblPr>
      <w:tblGrid>
        <w:gridCol w:w="9752"/>
      </w:tblGrid>
      <w:tr w:rsidR="003A2110" w:rsidRPr="000C2904" w:rsidTr="008365C8">
        <w:trPr>
          <w:trHeight w:val="1701"/>
        </w:trPr>
        <w:tc>
          <w:tcPr>
            <w:tcW w:w="9752" w:type="dxa"/>
            <w:shd w:val="clear" w:color="auto" w:fill="auto"/>
          </w:tcPr>
          <w:p w:rsidR="00D625B6" w:rsidRDefault="001F7ED7" w:rsidP="00631AC2">
            <w:pPr>
              <w:pStyle w:val="Answerhere"/>
            </w:pPr>
            <w:r w:rsidRPr="001F7ED7">
              <w:rPr>
                <w:highlight w:val="lightGray"/>
              </w:rPr>
              <w:t>Response</w:t>
            </w:r>
          </w:p>
          <w:p w:rsidR="00631AC2" w:rsidRPr="006A2A55" w:rsidRDefault="00631AC2" w:rsidP="00631AC2">
            <w:pPr>
              <w:pStyle w:val="Answerhere"/>
            </w:pPr>
          </w:p>
        </w:tc>
      </w:tr>
    </w:tbl>
    <w:p w:rsidR="003A2110" w:rsidRDefault="003A2110" w:rsidP="00631AC2"/>
    <w:p w:rsidR="003A2110" w:rsidRDefault="003A2110" w:rsidP="00D625B6">
      <w:pPr>
        <w:pStyle w:val="ind1"/>
        <w:keepNext/>
      </w:pPr>
      <w:r>
        <w:t>3.</w:t>
      </w:r>
      <w:r>
        <w:tab/>
        <w:t xml:space="preserve">Explain how applying for a ‘Low Doc Loan’ could </w:t>
      </w:r>
      <w:r w:rsidRPr="00D625B6">
        <w:t>lead</w:t>
      </w:r>
      <w:r>
        <w:t xml:space="preserve"> the mortgage b</w:t>
      </w:r>
      <w:r w:rsidR="00D625B6">
        <w:t xml:space="preserve">roker to be accused under NCCP </w:t>
      </w:r>
      <w:r>
        <w:t>of recommending an ‘unsuitable’ product. (250 words)</w:t>
      </w:r>
    </w:p>
    <w:p w:rsidR="003A2110" w:rsidRDefault="003A2110" w:rsidP="00AE1BFE">
      <w:pPr>
        <w:pStyle w:val="sssh"/>
      </w:pPr>
      <w:r>
        <w:t>Student response to Task 10: Question 3</w:t>
      </w:r>
    </w:p>
    <w:tbl>
      <w:tblPr>
        <w:tblW w:w="9752" w:type="dxa"/>
        <w:tblBorders>
          <w:top w:val="single" w:sz="2" w:space="0" w:color="auto"/>
          <w:left w:val="single" w:sz="2" w:space="0" w:color="auto"/>
          <w:bottom w:val="single" w:sz="2" w:space="0" w:color="auto"/>
          <w:right w:val="single" w:sz="2" w:space="0" w:color="auto"/>
          <w:insideH w:val="single" w:sz="2" w:space="0" w:color="auto"/>
        </w:tblBorders>
        <w:tblLayout w:type="fixed"/>
        <w:tblCellMar>
          <w:top w:w="57" w:type="dxa"/>
          <w:left w:w="57" w:type="dxa"/>
          <w:bottom w:w="57" w:type="dxa"/>
          <w:right w:w="57" w:type="dxa"/>
        </w:tblCellMar>
        <w:tblLook w:val="04A0" w:firstRow="1" w:lastRow="0" w:firstColumn="1" w:lastColumn="0" w:noHBand="0" w:noVBand="1"/>
      </w:tblPr>
      <w:tblGrid>
        <w:gridCol w:w="9752"/>
      </w:tblGrid>
      <w:tr w:rsidR="003A2110" w:rsidRPr="000C2904" w:rsidTr="008365C8">
        <w:trPr>
          <w:trHeight w:val="1701"/>
        </w:trPr>
        <w:tc>
          <w:tcPr>
            <w:tcW w:w="9752" w:type="dxa"/>
            <w:shd w:val="clear" w:color="auto" w:fill="auto"/>
          </w:tcPr>
          <w:p w:rsidR="00D625B6" w:rsidRDefault="001F7ED7" w:rsidP="00631AC2">
            <w:pPr>
              <w:pStyle w:val="Answerhere"/>
              <w:keepNext/>
            </w:pPr>
            <w:r w:rsidRPr="001F7ED7">
              <w:rPr>
                <w:highlight w:val="lightGray"/>
              </w:rPr>
              <w:t>Response</w:t>
            </w:r>
          </w:p>
          <w:p w:rsidR="00631AC2" w:rsidRPr="000C2904" w:rsidRDefault="00631AC2" w:rsidP="00631AC2">
            <w:pPr>
              <w:pStyle w:val="Answerhere"/>
              <w:keepNext/>
            </w:pPr>
          </w:p>
        </w:tc>
      </w:tr>
    </w:tbl>
    <w:p w:rsidR="00AE1BFE" w:rsidRDefault="00AE1BFE" w:rsidP="00AE1BFE">
      <w:pPr>
        <w:keepNext/>
      </w:pPr>
    </w:p>
    <w:tbl>
      <w:tblPr>
        <w:tblStyle w:val="TableGrid"/>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6979"/>
        <w:gridCol w:w="2773"/>
      </w:tblGrid>
      <w:tr w:rsidR="00AE1BFE" w:rsidRPr="004B0202" w:rsidTr="00BE2A8C">
        <w:trPr>
          <w:cantSplit/>
          <w:trHeight w:val="284"/>
        </w:trPr>
        <w:tc>
          <w:tcPr>
            <w:tcW w:w="6979" w:type="dxa"/>
            <w:shd w:val="clear" w:color="auto" w:fill="auto"/>
          </w:tcPr>
          <w:p w:rsidR="00AE1BFE" w:rsidRPr="004B0202" w:rsidRDefault="00AE1BFE" w:rsidP="00AE1BFE">
            <w:pPr>
              <w:pStyle w:val="0ssssh"/>
            </w:pPr>
            <w:r w:rsidRPr="004B0202">
              <w:t>Assessor feedback</w:t>
            </w:r>
            <w:r>
              <w:t xml:space="preserve"> for Task 10</w:t>
            </w:r>
            <w:r w:rsidRPr="004B0202">
              <w:t>:</w:t>
            </w:r>
          </w:p>
        </w:tc>
        <w:tc>
          <w:tcPr>
            <w:tcW w:w="2773" w:type="dxa"/>
            <w:shd w:val="clear" w:color="auto" w:fill="auto"/>
          </w:tcPr>
          <w:p w:rsidR="00AE1BFE" w:rsidRPr="004B0202" w:rsidRDefault="00AE1BFE" w:rsidP="00BE2A8C">
            <w:pPr>
              <w:pStyle w:val="0ssssh"/>
              <w:jc w:val="center"/>
            </w:pPr>
            <w:r w:rsidRPr="004B0202">
              <w:t>Resubmission required?</w:t>
            </w:r>
          </w:p>
        </w:tc>
      </w:tr>
      <w:tr w:rsidR="00AE1BFE" w:rsidRPr="004B0202" w:rsidTr="00BE2A8C">
        <w:trPr>
          <w:cantSplit/>
          <w:trHeight w:val="284"/>
        </w:trPr>
        <w:tc>
          <w:tcPr>
            <w:tcW w:w="6979" w:type="dxa"/>
            <w:shd w:val="clear" w:color="auto" w:fill="auto"/>
          </w:tcPr>
          <w:p w:rsidR="00AE1BFE" w:rsidRPr="004B0202" w:rsidRDefault="00AE1BFE" w:rsidP="005E0579">
            <w:pPr>
              <w:pStyle w:val="Markerfeedback"/>
            </w:pPr>
          </w:p>
        </w:tc>
        <w:tc>
          <w:tcPr>
            <w:tcW w:w="2773" w:type="dxa"/>
            <w:shd w:val="clear" w:color="auto" w:fill="auto"/>
          </w:tcPr>
          <w:p w:rsidR="00AE1BFE" w:rsidRPr="004B0202" w:rsidRDefault="00B70013" w:rsidP="00BE2A8C">
            <w:pPr>
              <w:pStyle w:val="Markerfeedback"/>
              <w:jc w:val="center"/>
            </w:pPr>
            <w:sdt>
              <w:sdtPr>
                <w:alias w:val="Resubmission required?"/>
                <w:tag w:val="Yes/No"/>
                <w:id w:val="1058569179"/>
                <w:placeholder>
                  <w:docPart w:val="1440DD4E09E74991B0AA8A6F2604FC62"/>
                </w:placeholder>
                <w:dropDownList>
                  <w:listItem w:displayText="No" w:value="No"/>
                  <w:listItem w:displayText="Yes" w:value="Yes"/>
                </w:dropDownList>
              </w:sdtPr>
              <w:sdtEndPr/>
              <w:sdtContent>
                <w:r w:rsidR="00AE1BFE" w:rsidRPr="004B0202">
                  <w:t>No</w:t>
                </w:r>
              </w:sdtContent>
            </w:sdt>
          </w:p>
        </w:tc>
      </w:tr>
    </w:tbl>
    <w:p w:rsidR="00AE1BFE" w:rsidRDefault="00AE1BFE" w:rsidP="00AE1BFE"/>
    <w:p w:rsidR="003A2110" w:rsidRDefault="003A2110" w:rsidP="003A2110">
      <w:pPr>
        <w:pStyle w:val="0sh"/>
      </w:pPr>
      <w:r>
        <w:lastRenderedPageBreak/>
        <w:t>Task 11 — Advising on strategies</w:t>
      </w:r>
    </w:p>
    <w:p w:rsidR="003A2110" w:rsidRDefault="003A2110" w:rsidP="00631AC2">
      <w:pPr>
        <w:keepNext/>
      </w:pPr>
      <w:r>
        <w:t>Following the presentation of your proposal, Richard and Pauline say that they would like your advice regarding loan and debt management strategies that could help them to repay their home loan as quickly as possible.</w:t>
      </w:r>
    </w:p>
    <w:p w:rsidR="003A2110" w:rsidRDefault="00D625B6" w:rsidP="00631AC2">
      <w:pPr>
        <w:pStyle w:val="ind1"/>
        <w:keepNext/>
      </w:pPr>
      <w:r w:rsidRPr="00D625B6">
        <w:t>•</w:t>
      </w:r>
      <w:r w:rsidRPr="00D625B6">
        <w:tab/>
      </w:r>
      <w:r w:rsidR="003A2110">
        <w:t xml:space="preserve">List at least three </w:t>
      </w:r>
      <w:r>
        <w:t xml:space="preserve">(2) </w:t>
      </w:r>
      <w:r w:rsidR="003A2110">
        <w:t xml:space="preserve">strategies or methods that will help them achieve their aim. </w:t>
      </w:r>
    </w:p>
    <w:p w:rsidR="003A2110" w:rsidRDefault="00D625B6" w:rsidP="00631AC2">
      <w:pPr>
        <w:pStyle w:val="ind1"/>
        <w:keepNext/>
      </w:pPr>
      <w:r w:rsidRPr="00D625B6">
        <w:t>•</w:t>
      </w:r>
      <w:r w:rsidRPr="00D625B6">
        <w:tab/>
      </w:r>
      <w:r w:rsidR="003A2110">
        <w:t xml:space="preserve">Provide the advantages </w:t>
      </w:r>
      <w:r w:rsidR="003A2110" w:rsidRPr="00B80F86">
        <w:t>and</w:t>
      </w:r>
      <w:r w:rsidR="003A2110">
        <w:t xml:space="preserve"> disadvantages of each.</w:t>
      </w:r>
    </w:p>
    <w:p w:rsidR="003A2110" w:rsidRDefault="003A2110" w:rsidP="00631AC2">
      <w:pPr>
        <w:keepNext/>
      </w:pPr>
      <w:r w:rsidRPr="00DE777D">
        <w:rPr>
          <w:b/>
          <w:i/>
        </w:rPr>
        <w:t>Note to students:</w:t>
      </w:r>
      <w:r>
        <w:t xml:space="preserve"> </w:t>
      </w:r>
      <w:r w:rsidRPr="00733B1B">
        <w:t xml:space="preserve">You may refer to the </w:t>
      </w:r>
      <w:proofErr w:type="spellStart"/>
      <w:r w:rsidRPr="00733B1B">
        <w:t>MoneySmart</w:t>
      </w:r>
      <w:proofErr w:type="spellEnd"/>
      <w:r w:rsidRPr="00733B1B">
        <w:t xml:space="preserve"> website for information on this subject and your answer may also include</w:t>
      </w:r>
      <w:r>
        <w:t>, but not be restricted to,</w:t>
      </w:r>
      <w:r w:rsidRPr="00733B1B">
        <w:t xml:space="preserve"> available mobile phone apps</w:t>
      </w:r>
      <w:r>
        <w:t xml:space="preserve"> used</w:t>
      </w:r>
      <w:r w:rsidRPr="00733B1B">
        <w:t xml:space="preserve"> for debt management.</w:t>
      </w:r>
      <w:r>
        <w:t xml:space="preserve"> (300 words)</w:t>
      </w:r>
    </w:p>
    <w:p w:rsidR="003A2110" w:rsidRDefault="003A2110" w:rsidP="00631AC2">
      <w:pPr>
        <w:pStyle w:val="sssh"/>
      </w:pPr>
      <w:r>
        <w:t>Student response to Task 11</w:t>
      </w:r>
    </w:p>
    <w:tbl>
      <w:tblPr>
        <w:tblW w:w="9752" w:type="dxa"/>
        <w:tblBorders>
          <w:top w:val="single" w:sz="2" w:space="0" w:color="auto"/>
          <w:left w:val="single" w:sz="2" w:space="0" w:color="auto"/>
          <w:bottom w:val="single" w:sz="2" w:space="0" w:color="auto"/>
          <w:right w:val="single" w:sz="2" w:space="0" w:color="auto"/>
          <w:insideH w:val="single" w:sz="2" w:space="0" w:color="auto"/>
        </w:tblBorders>
        <w:tblLayout w:type="fixed"/>
        <w:tblCellMar>
          <w:top w:w="57" w:type="dxa"/>
          <w:left w:w="57" w:type="dxa"/>
          <w:bottom w:w="57" w:type="dxa"/>
          <w:right w:w="57" w:type="dxa"/>
        </w:tblCellMar>
        <w:tblLook w:val="04A0" w:firstRow="1" w:lastRow="0" w:firstColumn="1" w:lastColumn="0" w:noHBand="0" w:noVBand="1"/>
      </w:tblPr>
      <w:tblGrid>
        <w:gridCol w:w="9752"/>
      </w:tblGrid>
      <w:tr w:rsidR="003A2110" w:rsidRPr="000C2904" w:rsidTr="008365C8">
        <w:trPr>
          <w:trHeight w:val="1701"/>
        </w:trPr>
        <w:tc>
          <w:tcPr>
            <w:tcW w:w="9752" w:type="dxa"/>
            <w:shd w:val="clear" w:color="auto" w:fill="auto"/>
          </w:tcPr>
          <w:p w:rsidR="00D625B6" w:rsidRDefault="001F7ED7" w:rsidP="00631AC2">
            <w:pPr>
              <w:pStyle w:val="Answerhere"/>
              <w:keepNext/>
            </w:pPr>
            <w:r w:rsidRPr="001F7ED7">
              <w:rPr>
                <w:highlight w:val="lightGray"/>
              </w:rPr>
              <w:t>Response</w:t>
            </w:r>
          </w:p>
          <w:p w:rsidR="00631AC2" w:rsidRPr="000C2904" w:rsidRDefault="00631AC2" w:rsidP="00631AC2">
            <w:pPr>
              <w:pStyle w:val="Answerhere"/>
              <w:keepNext/>
            </w:pPr>
          </w:p>
        </w:tc>
      </w:tr>
    </w:tbl>
    <w:p w:rsidR="00AE1BFE" w:rsidRDefault="00AE1BFE" w:rsidP="00AE1BFE">
      <w:pPr>
        <w:keepNext/>
      </w:pPr>
    </w:p>
    <w:tbl>
      <w:tblPr>
        <w:tblStyle w:val="TableGrid"/>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6979"/>
        <w:gridCol w:w="2773"/>
      </w:tblGrid>
      <w:tr w:rsidR="00AE1BFE" w:rsidRPr="004B0202" w:rsidTr="00BE2A8C">
        <w:trPr>
          <w:cantSplit/>
          <w:trHeight w:val="284"/>
        </w:trPr>
        <w:tc>
          <w:tcPr>
            <w:tcW w:w="6979" w:type="dxa"/>
            <w:shd w:val="clear" w:color="auto" w:fill="auto"/>
          </w:tcPr>
          <w:p w:rsidR="00AE1BFE" w:rsidRPr="004B0202" w:rsidRDefault="00AE1BFE" w:rsidP="00AE1BFE">
            <w:pPr>
              <w:pStyle w:val="0ssssh"/>
            </w:pPr>
            <w:r w:rsidRPr="004B0202">
              <w:t>Assessor feedback</w:t>
            </w:r>
            <w:r>
              <w:t xml:space="preserve"> for Task 11</w:t>
            </w:r>
            <w:r w:rsidRPr="004B0202">
              <w:t>:</w:t>
            </w:r>
          </w:p>
        </w:tc>
        <w:tc>
          <w:tcPr>
            <w:tcW w:w="2773" w:type="dxa"/>
            <w:shd w:val="clear" w:color="auto" w:fill="auto"/>
          </w:tcPr>
          <w:p w:rsidR="00AE1BFE" w:rsidRPr="004B0202" w:rsidRDefault="00AE1BFE" w:rsidP="00AE1BFE">
            <w:pPr>
              <w:pStyle w:val="0ssssh"/>
              <w:jc w:val="center"/>
            </w:pPr>
            <w:r w:rsidRPr="004B0202">
              <w:t>Resubmission required?</w:t>
            </w:r>
          </w:p>
        </w:tc>
      </w:tr>
      <w:tr w:rsidR="00AE1BFE" w:rsidRPr="004B0202" w:rsidTr="00BE2A8C">
        <w:trPr>
          <w:cantSplit/>
          <w:trHeight w:val="284"/>
        </w:trPr>
        <w:tc>
          <w:tcPr>
            <w:tcW w:w="6979" w:type="dxa"/>
            <w:shd w:val="clear" w:color="auto" w:fill="auto"/>
          </w:tcPr>
          <w:p w:rsidR="00AE1BFE" w:rsidRPr="004B0202" w:rsidRDefault="00AE1BFE" w:rsidP="005E0579">
            <w:pPr>
              <w:pStyle w:val="Markerfeedback"/>
            </w:pPr>
          </w:p>
        </w:tc>
        <w:tc>
          <w:tcPr>
            <w:tcW w:w="2773" w:type="dxa"/>
            <w:shd w:val="clear" w:color="auto" w:fill="auto"/>
          </w:tcPr>
          <w:p w:rsidR="00AE1BFE" w:rsidRPr="004B0202" w:rsidRDefault="00B70013" w:rsidP="00BE2A8C">
            <w:pPr>
              <w:pStyle w:val="Markerfeedback"/>
              <w:jc w:val="center"/>
            </w:pPr>
            <w:sdt>
              <w:sdtPr>
                <w:alias w:val="Resubmission required?"/>
                <w:tag w:val="Yes/No"/>
                <w:id w:val="1058569182"/>
                <w:placeholder>
                  <w:docPart w:val="F8A5C5A2F7E4421DABD8BD76BD14F603"/>
                </w:placeholder>
                <w:dropDownList>
                  <w:listItem w:displayText="No" w:value="No"/>
                  <w:listItem w:displayText="Yes" w:value="Yes"/>
                </w:dropDownList>
              </w:sdtPr>
              <w:sdtEndPr/>
              <w:sdtContent>
                <w:r w:rsidR="00AE1BFE" w:rsidRPr="004B0202">
                  <w:t>No</w:t>
                </w:r>
              </w:sdtContent>
            </w:sdt>
          </w:p>
        </w:tc>
      </w:tr>
    </w:tbl>
    <w:p w:rsidR="003A2110" w:rsidRDefault="003A2110" w:rsidP="003A2110">
      <w:pPr>
        <w:pStyle w:val="0sh"/>
      </w:pPr>
      <w:r>
        <w:lastRenderedPageBreak/>
        <w:t>Task 12 — Impact of credit history</w:t>
      </w:r>
    </w:p>
    <w:p w:rsidR="003A2110" w:rsidRDefault="003A2110" w:rsidP="003A2110">
      <w:r>
        <w:t>Richard tells you that his former wife failed to properly meet their unsecured personal loan debt obligations before they separated. Although he eventually repaid the debt he is afraid that this incident may count against him when he applies for a loan. There are a few things Richard can do as he is concerned about his credit rating. What information would you provide in the following situations?</w:t>
      </w:r>
    </w:p>
    <w:p w:rsidR="003A2110" w:rsidRDefault="003A2110" w:rsidP="007C5FC1">
      <w:pPr>
        <w:pStyle w:val="ind1"/>
        <w:keepNext/>
      </w:pPr>
      <w:r>
        <w:t>1.</w:t>
      </w:r>
      <w:r>
        <w:tab/>
        <w:t>Provide Richard with the details of two (2) major credit reporting agencies and explain what information may be recorded on his credit file. (Information can be sourced from the websites of credit reporting agencies and &lt;</w:t>
      </w:r>
      <w:hyperlink r:id="rId12" w:history="1">
        <w:r w:rsidRPr="004A43A5">
          <w:rPr>
            <w:rStyle w:val="Hyperlink"/>
            <w:rFonts w:cs="Arial"/>
          </w:rPr>
          <w:t>http://www.oaic.gov.au</w:t>
        </w:r>
      </w:hyperlink>
      <w:r>
        <w:t>&gt;.) (200 words)</w:t>
      </w:r>
    </w:p>
    <w:p w:rsidR="003A2110" w:rsidRDefault="003A2110" w:rsidP="007C5FC1">
      <w:pPr>
        <w:pStyle w:val="sssh"/>
      </w:pPr>
      <w:r>
        <w:t>Student response to Task 12: Question 1</w:t>
      </w:r>
    </w:p>
    <w:tbl>
      <w:tblPr>
        <w:tblW w:w="9752" w:type="dxa"/>
        <w:tblBorders>
          <w:top w:val="single" w:sz="2" w:space="0" w:color="auto"/>
          <w:left w:val="single" w:sz="2" w:space="0" w:color="auto"/>
          <w:bottom w:val="single" w:sz="2" w:space="0" w:color="auto"/>
          <w:right w:val="single" w:sz="2" w:space="0" w:color="auto"/>
          <w:insideH w:val="single" w:sz="2" w:space="0" w:color="auto"/>
        </w:tblBorders>
        <w:tblLayout w:type="fixed"/>
        <w:tblCellMar>
          <w:top w:w="57" w:type="dxa"/>
          <w:left w:w="57" w:type="dxa"/>
          <w:bottom w:w="57" w:type="dxa"/>
          <w:right w:w="57" w:type="dxa"/>
        </w:tblCellMar>
        <w:tblLook w:val="04A0" w:firstRow="1" w:lastRow="0" w:firstColumn="1" w:lastColumn="0" w:noHBand="0" w:noVBand="1"/>
      </w:tblPr>
      <w:tblGrid>
        <w:gridCol w:w="9752"/>
      </w:tblGrid>
      <w:tr w:rsidR="003A2110" w:rsidRPr="000C2904" w:rsidTr="008365C8">
        <w:trPr>
          <w:trHeight w:val="1701"/>
        </w:trPr>
        <w:tc>
          <w:tcPr>
            <w:tcW w:w="9752" w:type="dxa"/>
            <w:shd w:val="clear" w:color="auto" w:fill="auto"/>
          </w:tcPr>
          <w:p w:rsidR="00920F6D" w:rsidRDefault="001F7ED7" w:rsidP="00631AC2">
            <w:pPr>
              <w:pStyle w:val="Answerhere"/>
            </w:pPr>
            <w:r w:rsidRPr="001F7ED7">
              <w:rPr>
                <w:highlight w:val="lightGray"/>
              </w:rPr>
              <w:t>Response</w:t>
            </w:r>
          </w:p>
          <w:p w:rsidR="00631AC2" w:rsidRPr="00920F6D" w:rsidRDefault="00631AC2" w:rsidP="00631AC2">
            <w:pPr>
              <w:pStyle w:val="Answerhere"/>
            </w:pPr>
          </w:p>
        </w:tc>
      </w:tr>
    </w:tbl>
    <w:p w:rsidR="003A2110" w:rsidRDefault="003A2110" w:rsidP="00631AC2"/>
    <w:p w:rsidR="003A2110" w:rsidRDefault="003A2110" w:rsidP="008365C8">
      <w:pPr>
        <w:pStyle w:val="ind1"/>
        <w:keepNext/>
      </w:pPr>
      <w:r>
        <w:t>2.</w:t>
      </w:r>
      <w:r>
        <w:tab/>
        <w:t>Richard has decided he would like to obtain a copy of his credit report from eit</w:t>
      </w:r>
      <w:r w:rsidR="007C5FC1">
        <w:t>her Equifax or Dun &amp; </w:t>
      </w:r>
      <w:r>
        <w:t>Bradstreet. Explain what options are available for the chosen</w:t>
      </w:r>
      <w:r w:rsidR="007C5FC1">
        <w:t xml:space="preserve"> provider, how long it takes to </w:t>
      </w:r>
      <w:r>
        <w:t>obtain a copy, and the associated costs. (100 words)</w:t>
      </w:r>
    </w:p>
    <w:p w:rsidR="003A2110" w:rsidRDefault="003A2110" w:rsidP="007C5FC1">
      <w:pPr>
        <w:pStyle w:val="sssh"/>
      </w:pPr>
      <w:r>
        <w:t>Student response to Task 12: Question 2</w:t>
      </w:r>
    </w:p>
    <w:tbl>
      <w:tblPr>
        <w:tblW w:w="9752" w:type="dxa"/>
        <w:tblBorders>
          <w:top w:val="single" w:sz="2" w:space="0" w:color="auto"/>
          <w:left w:val="single" w:sz="2" w:space="0" w:color="auto"/>
          <w:bottom w:val="single" w:sz="2" w:space="0" w:color="auto"/>
          <w:right w:val="single" w:sz="2" w:space="0" w:color="auto"/>
          <w:insideH w:val="single" w:sz="2" w:space="0" w:color="auto"/>
        </w:tblBorders>
        <w:tblLayout w:type="fixed"/>
        <w:tblCellMar>
          <w:top w:w="57" w:type="dxa"/>
          <w:left w:w="57" w:type="dxa"/>
          <w:bottom w:w="57" w:type="dxa"/>
          <w:right w:w="57" w:type="dxa"/>
        </w:tblCellMar>
        <w:tblLook w:val="04A0" w:firstRow="1" w:lastRow="0" w:firstColumn="1" w:lastColumn="0" w:noHBand="0" w:noVBand="1"/>
      </w:tblPr>
      <w:tblGrid>
        <w:gridCol w:w="9752"/>
      </w:tblGrid>
      <w:tr w:rsidR="003A2110" w:rsidRPr="000C2904" w:rsidTr="008365C8">
        <w:trPr>
          <w:trHeight w:val="1701"/>
        </w:trPr>
        <w:tc>
          <w:tcPr>
            <w:tcW w:w="9752" w:type="dxa"/>
            <w:shd w:val="clear" w:color="auto" w:fill="auto"/>
          </w:tcPr>
          <w:p w:rsidR="007C5FC1" w:rsidRDefault="001F7ED7" w:rsidP="00631AC2">
            <w:pPr>
              <w:pStyle w:val="Answerhere"/>
            </w:pPr>
            <w:r w:rsidRPr="001F7ED7">
              <w:rPr>
                <w:highlight w:val="lightGray"/>
              </w:rPr>
              <w:t>Response</w:t>
            </w:r>
          </w:p>
          <w:p w:rsidR="00631AC2" w:rsidRPr="000C2904" w:rsidRDefault="00631AC2" w:rsidP="00631AC2">
            <w:pPr>
              <w:pStyle w:val="Answerhere"/>
            </w:pPr>
          </w:p>
        </w:tc>
      </w:tr>
    </w:tbl>
    <w:p w:rsidR="003A2110" w:rsidRDefault="003A2110" w:rsidP="00631AC2"/>
    <w:p w:rsidR="003A2110" w:rsidRDefault="003A2110" w:rsidP="007C5FC1">
      <w:pPr>
        <w:pStyle w:val="ind1"/>
        <w:keepNext/>
      </w:pPr>
      <w:r>
        <w:t>3.</w:t>
      </w:r>
      <w:r>
        <w:tab/>
        <w:t xml:space="preserve">If there are errors on file, what are the options for Richard to follow in order to have these errors rectified? </w:t>
      </w:r>
      <w:r w:rsidRPr="000A18D0">
        <w:rPr>
          <w:b/>
          <w:i/>
        </w:rPr>
        <w:t>Hint:</w:t>
      </w:r>
      <w:r>
        <w:t xml:space="preserve"> Refer to the </w:t>
      </w:r>
      <w:hyperlink r:id="rId13" w:history="1">
        <w:r w:rsidRPr="007C5FC1">
          <w:rPr>
            <w:rStyle w:val="Hyperlink"/>
            <w:rFonts w:cs="Arial"/>
          </w:rPr>
          <w:t>Equifax</w:t>
        </w:r>
      </w:hyperlink>
      <w:r>
        <w:t xml:space="preserve"> website. (150 words)</w:t>
      </w:r>
    </w:p>
    <w:p w:rsidR="003A2110" w:rsidRDefault="003A2110" w:rsidP="007C5FC1">
      <w:pPr>
        <w:pStyle w:val="sssh"/>
      </w:pPr>
      <w:r>
        <w:t>Student response to Task 12: Question 3</w:t>
      </w:r>
    </w:p>
    <w:tbl>
      <w:tblPr>
        <w:tblW w:w="9752" w:type="dxa"/>
        <w:tblBorders>
          <w:top w:val="single" w:sz="2" w:space="0" w:color="auto"/>
          <w:left w:val="single" w:sz="2" w:space="0" w:color="auto"/>
          <w:bottom w:val="single" w:sz="2" w:space="0" w:color="auto"/>
          <w:right w:val="single" w:sz="2" w:space="0" w:color="auto"/>
          <w:insideH w:val="single" w:sz="2" w:space="0" w:color="auto"/>
        </w:tblBorders>
        <w:tblLayout w:type="fixed"/>
        <w:tblCellMar>
          <w:top w:w="57" w:type="dxa"/>
          <w:left w:w="57" w:type="dxa"/>
          <w:bottom w:w="57" w:type="dxa"/>
          <w:right w:w="57" w:type="dxa"/>
        </w:tblCellMar>
        <w:tblLook w:val="04A0" w:firstRow="1" w:lastRow="0" w:firstColumn="1" w:lastColumn="0" w:noHBand="0" w:noVBand="1"/>
      </w:tblPr>
      <w:tblGrid>
        <w:gridCol w:w="9752"/>
      </w:tblGrid>
      <w:tr w:rsidR="003A2110" w:rsidRPr="000C2904" w:rsidTr="008365C8">
        <w:trPr>
          <w:trHeight w:val="1701"/>
        </w:trPr>
        <w:tc>
          <w:tcPr>
            <w:tcW w:w="9752" w:type="dxa"/>
            <w:shd w:val="clear" w:color="auto" w:fill="auto"/>
          </w:tcPr>
          <w:p w:rsidR="007C5FC1" w:rsidRDefault="001F7ED7" w:rsidP="00631AC2">
            <w:pPr>
              <w:pStyle w:val="Answerhere"/>
            </w:pPr>
            <w:r w:rsidRPr="001F7ED7">
              <w:rPr>
                <w:highlight w:val="lightGray"/>
              </w:rPr>
              <w:t>Response</w:t>
            </w:r>
          </w:p>
          <w:p w:rsidR="00631AC2" w:rsidRPr="000C2904" w:rsidRDefault="00631AC2" w:rsidP="00631AC2">
            <w:pPr>
              <w:pStyle w:val="Answerhere"/>
            </w:pPr>
          </w:p>
        </w:tc>
      </w:tr>
    </w:tbl>
    <w:p w:rsidR="003A2110" w:rsidRDefault="003A2110" w:rsidP="00631AC2"/>
    <w:p w:rsidR="003A2110" w:rsidRDefault="003A2110" w:rsidP="00CF2C55">
      <w:pPr>
        <w:pStyle w:val="ind1"/>
        <w:keepNext/>
      </w:pPr>
      <w:r>
        <w:lastRenderedPageBreak/>
        <w:t>4.</w:t>
      </w:r>
      <w:r>
        <w:tab/>
        <w:t>What is the Lender legally obliged to advise the client if they decline an application due to the content of the credit agency file? (100 words)</w:t>
      </w:r>
    </w:p>
    <w:p w:rsidR="003A2110" w:rsidRDefault="003A2110" w:rsidP="00CF2C55">
      <w:pPr>
        <w:pStyle w:val="sssh"/>
      </w:pPr>
      <w:r>
        <w:t>Student response to Task 12: Question 4</w:t>
      </w:r>
    </w:p>
    <w:tbl>
      <w:tblPr>
        <w:tblW w:w="9752" w:type="dxa"/>
        <w:tblBorders>
          <w:top w:val="single" w:sz="2" w:space="0" w:color="auto"/>
          <w:left w:val="single" w:sz="2" w:space="0" w:color="auto"/>
          <w:bottom w:val="single" w:sz="2" w:space="0" w:color="auto"/>
          <w:right w:val="single" w:sz="2" w:space="0" w:color="auto"/>
          <w:insideH w:val="single" w:sz="2" w:space="0" w:color="auto"/>
        </w:tblBorders>
        <w:tblLayout w:type="fixed"/>
        <w:tblCellMar>
          <w:top w:w="57" w:type="dxa"/>
          <w:left w:w="57" w:type="dxa"/>
          <w:bottom w:w="57" w:type="dxa"/>
          <w:right w:w="57" w:type="dxa"/>
        </w:tblCellMar>
        <w:tblLook w:val="04A0" w:firstRow="1" w:lastRow="0" w:firstColumn="1" w:lastColumn="0" w:noHBand="0" w:noVBand="1"/>
      </w:tblPr>
      <w:tblGrid>
        <w:gridCol w:w="9752"/>
      </w:tblGrid>
      <w:tr w:rsidR="003A2110" w:rsidRPr="000C2904" w:rsidTr="008365C8">
        <w:trPr>
          <w:trHeight w:val="1701"/>
        </w:trPr>
        <w:tc>
          <w:tcPr>
            <w:tcW w:w="9752" w:type="dxa"/>
            <w:shd w:val="clear" w:color="auto" w:fill="auto"/>
          </w:tcPr>
          <w:p w:rsidR="00CF2C55" w:rsidRDefault="001F7ED7" w:rsidP="00631AC2">
            <w:pPr>
              <w:pStyle w:val="Answerhere"/>
            </w:pPr>
            <w:r w:rsidRPr="001F7ED7">
              <w:rPr>
                <w:highlight w:val="lightGray"/>
              </w:rPr>
              <w:t>Response</w:t>
            </w:r>
          </w:p>
          <w:p w:rsidR="00631AC2" w:rsidRPr="000C2904" w:rsidRDefault="00631AC2" w:rsidP="00631AC2">
            <w:pPr>
              <w:pStyle w:val="Answerhere"/>
            </w:pPr>
          </w:p>
        </w:tc>
      </w:tr>
    </w:tbl>
    <w:p w:rsidR="003A2110" w:rsidRDefault="003A2110" w:rsidP="00631AC2"/>
    <w:p w:rsidR="003A2110" w:rsidRDefault="003A2110" w:rsidP="00191508">
      <w:pPr>
        <w:pStyle w:val="ind1"/>
        <w:keepNext/>
      </w:pPr>
      <w:r>
        <w:t>5.</w:t>
      </w:r>
      <w:r>
        <w:tab/>
        <w:t xml:space="preserve">What alternate options </w:t>
      </w:r>
      <w:r w:rsidRPr="00CF2C55">
        <w:rPr>
          <w:b/>
        </w:rPr>
        <w:t>can you suggest</w:t>
      </w:r>
      <w:r>
        <w:t xml:space="preserve"> to Richard and Pauline </w:t>
      </w:r>
      <w:proofErr w:type="gramStart"/>
      <w:r>
        <w:t>in the event that</w:t>
      </w:r>
      <w:proofErr w:type="gramEnd"/>
      <w:r>
        <w:t xml:space="preserve"> the loan was rejected by the lender you initially proposed due to a credit report</w:t>
      </w:r>
      <w:r w:rsidR="00CF2C55">
        <w:t>.</w:t>
      </w:r>
      <w:r>
        <w:t xml:space="preserve"> (150 words)</w:t>
      </w:r>
    </w:p>
    <w:p w:rsidR="003A2110" w:rsidRDefault="003A2110" w:rsidP="00AE1BFE">
      <w:pPr>
        <w:pStyle w:val="sssh"/>
      </w:pPr>
      <w:r>
        <w:t>Student response to Task 12: Question 5</w:t>
      </w:r>
    </w:p>
    <w:tbl>
      <w:tblPr>
        <w:tblW w:w="9752" w:type="dxa"/>
        <w:tblBorders>
          <w:top w:val="single" w:sz="2" w:space="0" w:color="auto"/>
          <w:left w:val="single" w:sz="2" w:space="0" w:color="auto"/>
          <w:bottom w:val="single" w:sz="2" w:space="0" w:color="auto"/>
          <w:right w:val="single" w:sz="2" w:space="0" w:color="auto"/>
          <w:insideH w:val="single" w:sz="2" w:space="0" w:color="auto"/>
        </w:tblBorders>
        <w:tblLayout w:type="fixed"/>
        <w:tblCellMar>
          <w:top w:w="57" w:type="dxa"/>
          <w:left w:w="57" w:type="dxa"/>
          <w:bottom w:w="57" w:type="dxa"/>
          <w:right w:w="57" w:type="dxa"/>
        </w:tblCellMar>
        <w:tblLook w:val="04A0" w:firstRow="1" w:lastRow="0" w:firstColumn="1" w:lastColumn="0" w:noHBand="0" w:noVBand="1"/>
      </w:tblPr>
      <w:tblGrid>
        <w:gridCol w:w="9752"/>
      </w:tblGrid>
      <w:tr w:rsidR="003A2110" w:rsidRPr="000C2904" w:rsidTr="008365C8">
        <w:trPr>
          <w:trHeight w:val="1701"/>
        </w:trPr>
        <w:tc>
          <w:tcPr>
            <w:tcW w:w="9752" w:type="dxa"/>
            <w:shd w:val="clear" w:color="auto" w:fill="auto"/>
          </w:tcPr>
          <w:p w:rsidR="00CF2C55" w:rsidRDefault="001F7ED7" w:rsidP="00631AC2">
            <w:pPr>
              <w:pStyle w:val="Answerhere"/>
              <w:keepNext/>
            </w:pPr>
            <w:r w:rsidRPr="001F7ED7">
              <w:rPr>
                <w:highlight w:val="lightGray"/>
              </w:rPr>
              <w:t>Response</w:t>
            </w:r>
          </w:p>
          <w:p w:rsidR="00631AC2" w:rsidRPr="000C2904" w:rsidRDefault="00631AC2" w:rsidP="00631AC2">
            <w:pPr>
              <w:pStyle w:val="Answerhere"/>
              <w:keepNext/>
            </w:pPr>
          </w:p>
        </w:tc>
      </w:tr>
    </w:tbl>
    <w:p w:rsidR="00AE1BFE" w:rsidRDefault="00AE1BFE" w:rsidP="00AE1BFE">
      <w:pPr>
        <w:keepNext/>
      </w:pPr>
    </w:p>
    <w:tbl>
      <w:tblPr>
        <w:tblStyle w:val="TableGrid"/>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6979"/>
        <w:gridCol w:w="2773"/>
      </w:tblGrid>
      <w:tr w:rsidR="00AE1BFE" w:rsidRPr="004B0202" w:rsidTr="00BE2A8C">
        <w:trPr>
          <w:cantSplit/>
          <w:trHeight w:val="284"/>
        </w:trPr>
        <w:tc>
          <w:tcPr>
            <w:tcW w:w="6979" w:type="dxa"/>
            <w:shd w:val="clear" w:color="auto" w:fill="auto"/>
          </w:tcPr>
          <w:p w:rsidR="00AE1BFE" w:rsidRPr="004B0202" w:rsidRDefault="00AE1BFE" w:rsidP="00AE1BFE">
            <w:pPr>
              <w:pStyle w:val="0ssssh"/>
            </w:pPr>
            <w:r w:rsidRPr="004B0202">
              <w:t>Assessor feedback</w:t>
            </w:r>
            <w:r>
              <w:t xml:space="preserve"> for Task 12</w:t>
            </w:r>
            <w:r w:rsidRPr="004B0202">
              <w:t>:</w:t>
            </w:r>
          </w:p>
        </w:tc>
        <w:tc>
          <w:tcPr>
            <w:tcW w:w="2773" w:type="dxa"/>
            <w:shd w:val="clear" w:color="auto" w:fill="auto"/>
          </w:tcPr>
          <w:p w:rsidR="00AE1BFE" w:rsidRPr="004B0202" w:rsidRDefault="00AE1BFE" w:rsidP="00AE1BFE">
            <w:pPr>
              <w:pStyle w:val="0ssssh"/>
              <w:jc w:val="center"/>
            </w:pPr>
            <w:r w:rsidRPr="004B0202">
              <w:t>Resubmission required?</w:t>
            </w:r>
          </w:p>
        </w:tc>
      </w:tr>
      <w:tr w:rsidR="00AE1BFE" w:rsidRPr="004B0202" w:rsidTr="00BE2A8C">
        <w:trPr>
          <w:cantSplit/>
          <w:trHeight w:val="284"/>
        </w:trPr>
        <w:tc>
          <w:tcPr>
            <w:tcW w:w="6979" w:type="dxa"/>
            <w:shd w:val="clear" w:color="auto" w:fill="auto"/>
          </w:tcPr>
          <w:p w:rsidR="00AE1BFE" w:rsidRPr="004B0202" w:rsidRDefault="00AE1BFE" w:rsidP="005E0579">
            <w:pPr>
              <w:pStyle w:val="Markerfeedback"/>
            </w:pPr>
          </w:p>
        </w:tc>
        <w:tc>
          <w:tcPr>
            <w:tcW w:w="2773" w:type="dxa"/>
            <w:shd w:val="clear" w:color="auto" w:fill="auto"/>
          </w:tcPr>
          <w:p w:rsidR="00AE1BFE" w:rsidRPr="004B0202" w:rsidRDefault="00B70013" w:rsidP="00BE2A8C">
            <w:pPr>
              <w:pStyle w:val="Markerfeedback"/>
              <w:jc w:val="center"/>
            </w:pPr>
            <w:sdt>
              <w:sdtPr>
                <w:alias w:val="Resubmission required?"/>
                <w:tag w:val="Yes/No"/>
                <w:id w:val="1058569185"/>
                <w:placeholder>
                  <w:docPart w:val="D2EDB7008BF445B9A7EA06D8A4093222"/>
                </w:placeholder>
                <w:dropDownList>
                  <w:listItem w:displayText="No" w:value="No"/>
                  <w:listItem w:displayText="Yes" w:value="Yes"/>
                </w:dropDownList>
              </w:sdtPr>
              <w:sdtEndPr/>
              <w:sdtContent>
                <w:r w:rsidR="00AE1BFE" w:rsidRPr="004B0202">
                  <w:t>No</w:t>
                </w:r>
              </w:sdtContent>
            </w:sdt>
          </w:p>
        </w:tc>
      </w:tr>
    </w:tbl>
    <w:p w:rsidR="003A2110" w:rsidRDefault="003A2110" w:rsidP="003A2110">
      <w:pPr>
        <w:pStyle w:val="0sh"/>
      </w:pPr>
      <w:r>
        <w:lastRenderedPageBreak/>
        <w:t>Task 13 — External dispute resolution</w:t>
      </w:r>
    </w:p>
    <w:p w:rsidR="003A2110" w:rsidRDefault="003A2110" w:rsidP="00191508">
      <w:pPr>
        <w:keepNext/>
      </w:pPr>
      <w:r>
        <w:t xml:space="preserve">During the loan process, Richard is starting to become upset with the time it’s taking to get him an approval. Although you’ve explained that this is because of delays with the lenders processing system due to staff being away, you’re concerned the matter may escalate beyond your control. </w:t>
      </w:r>
    </w:p>
    <w:p w:rsidR="003A2110" w:rsidRDefault="003A2110" w:rsidP="00191508">
      <w:pPr>
        <w:pStyle w:val="ind1"/>
        <w:keepNext/>
      </w:pPr>
      <w:r>
        <w:t>1.</w:t>
      </w:r>
      <w:r>
        <w:tab/>
        <w:t>As a broker it is important to understand the role of the Credit Ombudsman. Explain the function and role of the Credit and Investment Ombudsman (CIO) in the EDR process and the options available to the claimant once a determination is made. (200 words)</w:t>
      </w:r>
    </w:p>
    <w:p w:rsidR="003A2110" w:rsidRDefault="003A2110" w:rsidP="00191508">
      <w:pPr>
        <w:pStyle w:val="ssssh"/>
      </w:pPr>
      <w:r>
        <w:t>Student response to Task 13 Question 1</w:t>
      </w:r>
    </w:p>
    <w:tbl>
      <w:tblPr>
        <w:tblW w:w="9752" w:type="dxa"/>
        <w:tblBorders>
          <w:top w:val="single" w:sz="2" w:space="0" w:color="auto"/>
          <w:left w:val="single" w:sz="2" w:space="0" w:color="auto"/>
          <w:bottom w:val="single" w:sz="2" w:space="0" w:color="auto"/>
          <w:right w:val="single" w:sz="2" w:space="0" w:color="auto"/>
          <w:insideH w:val="single" w:sz="2" w:space="0" w:color="auto"/>
        </w:tblBorders>
        <w:tblLayout w:type="fixed"/>
        <w:tblCellMar>
          <w:top w:w="57" w:type="dxa"/>
          <w:left w:w="57" w:type="dxa"/>
          <w:bottom w:w="57" w:type="dxa"/>
          <w:right w:w="57" w:type="dxa"/>
        </w:tblCellMar>
        <w:tblLook w:val="04A0" w:firstRow="1" w:lastRow="0" w:firstColumn="1" w:lastColumn="0" w:noHBand="0" w:noVBand="1"/>
      </w:tblPr>
      <w:tblGrid>
        <w:gridCol w:w="9752"/>
      </w:tblGrid>
      <w:tr w:rsidR="003A2110" w:rsidRPr="000C2904" w:rsidTr="008365C8">
        <w:trPr>
          <w:trHeight w:val="1701"/>
        </w:trPr>
        <w:tc>
          <w:tcPr>
            <w:tcW w:w="9752" w:type="dxa"/>
            <w:shd w:val="clear" w:color="auto" w:fill="auto"/>
          </w:tcPr>
          <w:p w:rsidR="00191508" w:rsidRDefault="001F7ED7" w:rsidP="00631AC2">
            <w:pPr>
              <w:pStyle w:val="Answerhere"/>
            </w:pPr>
            <w:r w:rsidRPr="001F7ED7">
              <w:rPr>
                <w:highlight w:val="lightGray"/>
              </w:rPr>
              <w:t>Response</w:t>
            </w:r>
          </w:p>
          <w:p w:rsidR="00631AC2" w:rsidRPr="000C2904" w:rsidRDefault="00631AC2" w:rsidP="00631AC2">
            <w:pPr>
              <w:pStyle w:val="Answerhere"/>
            </w:pPr>
          </w:p>
        </w:tc>
      </w:tr>
    </w:tbl>
    <w:p w:rsidR="003A2110" w:rsidRDefault="003A2110" w:rsidP="003A2110"/>
    <w:p w:rsidR="003A2110" w:rsidRDefault="003A2110" w:rsidP="00191508">
      <w:pPr>
        <w:pStyle w:val="ind1"/>
        <w:keepNext/>
      </w:pPr>
      <w:r>
        <w:t>2.</w:t>
      </w:r>
      <w:r>
        <w:tab/>
      </w:r>
      <w:r w:rsidRPr="007657F1">
        <w:t xml:space="preserve">What could be the </w:t>
      </w:r>
      <w:r w:rsidRPr="006F2AF8">
        <w:t xml:space="preserve">maximum financial compensation limit imposed </w:t>
      </w:r>
      <w:r>
        <w:t>by the CIO?</w:t>
      </w:r>
      <w:r>
        <w:br/>
        <w:t>(You can obtain this information on the CIO website.) (10 words)</w:t>
      </w:r>
    </w:p>
    <w:p w:rsidR="003A2110" w:rsidRDefault="003A2110" w:rsidP="00AE1BFE">
      <w:pPr>
        <w:pStyle w:val="sssh"/>
      </w:pPr>
      <w:r>
        <w:t>Student response to Task 13 Question 2</w:t>
      </w:r>
    </w:p>
    <w:tbl>
      <w:tblPr>
        <w:tblW w:w="9752" w:type="dxa"/>
        <w:tblBorders>
          <w:top w:val="single" w:sz="2" w:space="0" w:color="auto"/>
          <w:left w:val="single" w:sz="2" w:space="0" w:color="auto"/>
          <w:bottom w:val="single" w:sz="2" w:space="0" w:color="auto"/>
          <w:right w:val="single" w:sz="2" w:space="0" w:color="auto"/>
          <w:insideH w:val="single" w:sz="2" w:space="0" w:color="auto"/>
        </w:tblBorders>
        <w:tblLayout w:type="fixed"/>
        <w:tblCellMar>
          <w:top w:w="57" w:type="dxa"/>
          <w:left w:w="57" w:type="dxa"/>
          <w:bottom w:w="57" w:type="dxa"/>
          <w:right w:w="57" w:type="dxa"/>
        </w:tblCellMar>
        <w:tblLook w:val="04A0" w:firstRow="1" w:lastRow="0" w:firstColumn="1" w:lastColumn="0" w:noHBand="0" w:noVBand="1"/>
      </w:tblPr>
      <w:tblGrid>
        <w:gridCol w:w="9752"/>
      </w:tblGrid>
      <w:tr w:rsidR="003A2110" w:rsidRPr="000C2904" w:rsidTr="008365C8">
        <w:trPr>
          <w:trHeight w:val="1701"/>
        </w:trPr>
        <w:tc>
          <w:tcPr>
            <w:tcW w:w="9752" w:type="dxa"/>
            <w:shd w:val="clear" w:color="auto" w:fill="auto"/>
          </w:tcPr>
          <w:p w:rsidR="00191508" w:rsidRDefault="001F7ED7" w:rsidP="00631AC2">
            <w:pPr>
              <w:pStyle w:val="Answerhere"/>
              <w:keepNext/>
            </w:pPr>
            <w:r w:rsidRPr="001F7ED7">
              <w:rPr>
                <w:highlight w:val="lightGray"/>
              </w:rPr>
              <w:t>Response</w:t>
            </w:r>
          </w:p>
          <w:p w:rsidR="00631AC2" w:rsidRPr="000C2904" w:rsidRDefault="00631AC2" w:rsidP="00631AC2">
            <w:pPr>
              <w:pStyle w:val="Answerhere"/>
              <w:keepNext/>
            </w:pPr>
          </w:p>
        </w:tc>
      </w:tr>
    </w:tbl>
    <w:p w:rsidR="00AE1BFE" w:rsidRDefault="00AE1BFE" w:rsidP="00AE1BFE">
      <w:pPr>
        <w:keepNext/>
      </w:pPr>
    </w:p>
    <w:tbl>
      <w:tblPr>
        <w:tblStyle w:val="TableGrid"/>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6979"/>
        <w:gridCol w:w="2773"/>
      </w:tblGrid>
      <w:tr w:rsidR="00AE1BFE" w:rsidRPr="004B0202" w:rsidTr="00BE2A8C">
        <w:trPr>
          <w:cantSplit/>
          <w:trHeight w:val="284"/>
        </w:trPr>
        <w:tc>
          <w:tcPr>
            <w:tcW w:w="6979" w:type="dxa"/>
            <w:shd w:val="clear" w:color="auto" w:fill="auto"/>
          </w:tcPr>
          <w:p w:rsidR="00AE1BFE" w:rsidRPr="004B0202" w:rsidRDefault="00AE1BFE" w:rsidP="00AE1BFE">
            <w:pPr>
              <w:pStyle w:val="0ssssh"/>
            </w:pPr>
            <w:r w:rsidRPr="004B0202">
              <w:t>Assessor feedback</w:t>
            </w:r>
            <w:r>
              <w:t xml:space="preserve"> for Task 13</w:t>
            </w:r>
            <w:r w:rsidRPr="004B0202">
              <w:t>:</w:t>
            </w:r>
          </w:p>
        </w:tc>
        <w:tc>
          <w:tcPr>
            <w:tcW w:w="2773" w:type="dxa"/>
            <w:shd w:val="clear" w:color="auto" w:fill="auto"/>
          </w:tcPr>
          <w:p w:rsidR="00AE1BFE" w:rsidRPr="004B0202" w:rsidRDefault="00AE1BFE" w:rsidP="00AE1BFE">
            <w:pPr>
              <w:pStyle w:val="0ssssh"/>
              <w:jc w:val="center"/>
            </w:pPr>
            <w:r w:rsidRPr="004B0202">
              <w:t>Resubmission required?</w:t>
            </w:r>
          </w:p>
        </w:tc>
      </w:tr>
      <w:tr w:rsidR="00AE1BFE" w:rsidRPr="004B0202" w:rsidTr="00BE2A8C">
        <w:trPr>
          <w:cantSplit/>
          <w:trHeight w:val="284"/>
        </w:trPr>
        <w:tc>
          <w:tcPr>
            <w:tcW w:w="6979" w:type="dxa"/>
            <w:shd w:val="clear" w:color="auto" w:fill="auto"/>
          </w:tcPr>
          <w:p w:rsidR="00AE1BFE" w:rsidRPr="004B0202" w:rsidRDefault="00AE1BFE" w:rsidP="005E0579">
            <w:pPr>
              <w:pStyle w:val="Markerfeedback"/>
            </w:pPr>
          </w:p>
        </w:tc>
        <w:tc>
          <w:tcPr>
            <w:tcW w:w="2773" w:type="dxa"/>
            <w:shd w:val="clear" w:color="auto" w:fill="auto"/>
          </w:tcPr>
          <w:p w:rsidR="00AE1BFE" w:rsidRPr="004B0202" w:rsidRDefault="00B70013" w:rsidP="00BE2A8C">
            <w:pPr>
              <w:pStyle w:val="Markerfeedback"/>
              <w:jc w:val="center"/>
            </w:pPr>
            <w:sdt>
              <w:sdtPr>
                <w:alias w:val="Resubmission required?"/>
                <w:tag w:val="Yes/No"/>
                <w:id w:val="1058569188"/>
                <w:placeholder>
                  <w:docPart w:val="D9F5772B39574DDC9910DEC16A752F04"/>
                </w:placeholder>
                <w:dropDownList>
                  <w:listItem w:displayText="No" w:value="No"/>
                  <w:listItem w:displayText="Yes" w:value="Yes"/>
                </w:dropDownList>
              </w:sdtPr>
              <w:sdtEndPr/>
              <w:sdtContent>
                <w:r w:rsidR="00AE1BFE" w:rsidRPr="004B0202">
                  <w:t>No</w:t>
                </w:r>
              </w:sdtContent>
            </w:sdt>
          </w:p>
        </w:tc>
      </w:tr>
    </w:tbl>
    <w:p w:rsidR="003A2110" w:rsidRDefault="003A2110" w:rsidP="003A2110">
      <w:pPr>
        <w:pStyle w:val="0sh"/>
      </w:pPr>
      <w:r>
        <w:lastRenderedPageBreak/>
        <w:t>Task 14 — Effective access to files</w:t>
      </w:r>
    </w:p>
    <w:p w:rsidR="003A2110" w:rsidRDefault="003A2110" w:rsidP="00191508">
      <w:pPr>
        <w:keepNext/>
      </w:pPr>
      <w:r>
        <w:t>The loan application is finally approved. Loan offers have been produced by the lender, as have numerous documents that the client needs to access and review. The lender has requested these documents be forwarded as soon as they are available. Richard and Pauline are away at the moment and their email provider has a size limit on the data that can be sent via email. Name a service provider that could assist in solving this problem? (100 words)</w:t>
      </w:r>
    </w:p>
    <w:p w:rsidR="003A2110" w:rsidRDefault="003A2110" w:rsidP="00AE1BFE">
      <w:pPr>
        <w:pStyle w:val="sssh"/>
      </w:pPr>
      <w:r>
        <w:t>Student response to Task 14</w:t>
      </w:r>
    </w:p>
    <w:tbl>
      <w:tblPr>
        <w:tblW w:w="9752" w:type="dxa"/>
        <w:tblBorders>
          <w:top w:val="single" w:sz="2" w:space="0" w:color="auto"/>
          <w:left w:val="single" w:sz="2" w:space="0" w:color="auto"/>
          <w:bottom w:val="single" w:sz="2" w:space="0" w:color="auto"/>
          <w:right w:val="single" w:sz="2" w:space="0" w:color="auto"/>
          <w:insideH w:val="single" w:sz="2" w:space="0" w:color="auto"/>
        </w:tblBorders>
        <w:tblLayout w:type="fixed"/>
        <w:tblCellMar>
          <w:top w:w="57" w:type="dxa"/>
          <w:left w:w="57" w:type="dxa"/>
          <w:bottom w:w="57" w:type="dxa"/>
          <w:right w:w="57" w:type="dxa"/>
        </w:tblCellMar>
        <w:tblLook w:val="04A0" w:firstRow="1" w:lastRow="0" w:firstColumn="1" w:lastColumn="0" w:noHBand="0" w:noVBand="1"/>
      </w:tblPr>
      <w:tblGrid>
        <w:gridCol w:w="9752"/>
      </w:tblGrid>
      <w:tr w:rsidR="003A2110" w:rsidRPr="000C2904" w:rsidTr="008365C8">
        <w:trPr>
          <w:trHeight w:val="1701"/>
        </w:trPr>
        <w:tc>
          <w:tcPr>
            <w:tcW w:w="9752" w:type="dxa"/>
            <w:shd w:val="clear" w:color="auto" w:fill="auto"/>
          </w:tcPr>
          <w:p w:rsidR="00191508" w:rsidRDefault="001F7ED7" w:rsidP="00631AC2">
            <w:pPr>
              <w:pStyle w:val="Answerhere"/>
              <w:keepNext/>
            </w:pPr>
            <w:r>
              <w:rPr>
                <w:highlight w:val="lightGray"/>
              </w:rPr>
              <w:t>Response</w:t>
            </w:r>
          </w:p>
          <w:p w:rsidR="00631AC2" w:rsidRPr="000C2904" w:rsidRDefault="00631AC2" w:rsidP="00631AC2">
            <w:pPr>
              <w:pStyle w:val="Answerhere"/>
              <w:keepNext/>
            </w:pPr>
          </w:p>
        </w:tc>
      </w:tr>
    </w:tbl>
    <w:p w:rsidR="00AE1BFE" w:rsidRDefault="00AE1BFE" w:rsidP="00AE1BFE">
      <w:pPr>
        <w:keepNext/>
      </w:pPr>
    </w:p>
    <w:tbl>
      <w:tblPr>
        <w:tblStyle w:val="TableGrid"/>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6979"/>
        <w:gridCol w:w="2773"/>
      </w:tblGrid>
      <w:tr w:rsidR="00AE1BFE" w:rsidRPr="004B0202" w:rsidTr="00BE2A8C">
        <w:trPr>
          <w:cantSplit/>
          <w:trHeight w:val="284"/>
        </w:trPr>
        <w:tc>
          <w:tcPr>
            <w:tcW w:w="6979" w:type="dxa"/>
            <w:shd w:val="clear" w:color="auto" w:fill="auto"/>
          </w:tcPr>
          <w:p w:rsidR="00AE1BFE" w:rsidRPr="004B0202" w:rsidRDefault="00AE1BFE" w:rsidP="00AE1BFE">
            <w:pPr>
              <w:pStyle w:val="0ssssh"/>
            </w:pPr>
            <w:r w:rsidRPr="004B0202">
              <w:t>Assessor feedback</w:t>
            </w:r>
            <w:r>
              <w:t xml:space="preserve"> for Task 14</w:t>
            </w:r>
            <w:r w:rsidRPr="004B0202">
              <w:t>:</w:t>
            </w:r>
          </w:p>
        </w:tc>
        <w:tc>
          <w:tcPr>
            <w:tcW w:w="2773" w:type="dxa"/>
            <w:shd w:val="clear" w:color="auto" w:fill="auto"/>
          </w:tcPr>
          <w:p w:rsidR="00AE1BFE" w:rsidRPr="004B0202" w:rsidRDefault="00AE1BFE" w:rsidP="00AE1BFE">
            <w:pPr>
              <w:pStyle w:val="0ssssh"/>
              <w:jc w:val="center"/>
            </w:pPr>
            <w:r w:rsidRPr="004B0202">
              <w:t>Resubmission required?</w:t>
            </w:r>
          </w:p>
        </w:tc>
      </w:tr>
      <w:tr w:rsidR="00AE1BFE" w:rsidRPr="004B0202" w:rsidTr="00BE2A8C">
        <w:trPr>
          <w:cantSplit/>
          <w:trHeight w:val="284"/>
        </w:trPr>
        <w:tc>
          <w:tcPr>
            <w:tcW w:w="6979" w:type="dxa"/>
            <w:shd w:val="clear" w:color="auto" w:fill="auto"/>
          </w:tcPr>
          <w:p w:rsidR="00AE1BFE" w:rsidRPr="004B0202" w:rsidRDefault="00AE1BFE" w:rsidP="005E0579">
            <w:pPr>
              <w:pStyle w:val="Markerfeedback"/>
            </w:pPr>
          </w:p>
        </w:tc>
        <w:tc>
          <w:tcPr>
            <w:tcW w:w="2773" w:type="dxa"/>
            <w:shd w:val="clear" w:color="auto" w:fill="auto"/>
          </w:tcPr>
          <w:p w:rsidR="00AE1BFE" w:rsidRPr="004B0202" w:rsidRDefault="00B70013" w:rsidP="00BE2A8C">
            <w:pPr>
              <w:pStyle w:val="Markerfeedback"/>
              <w:jc w:val="center"/>
            </w:pPr>
            <w:sdt>
              <w:sdtPr>
                <w:alias w:val="Resubmission required?"/>
                <w:tag w:val="Yes/No"/>
                <w:id w:val="1058569191"/>
                <w:placeholder>
                  <w:docPart w:val="E085D51A221C473A965A73407FB7FDFD"/>
                </w:placeholder>
                <w:dropDownList>
                  <w:listItem w:displayText="No" w:value="No"/>
                  <w:listItem w:displayText="Yes" w:value="Yes"/>
                </w:dropDownList>
              </w:sdtPr>
              <w:sdtEndPr/>
              <w:sdtContent>
                <w:r w:rsidR="00AE1BFE" w:rsidRPr="004B0202">
                  <w:t>No</w:t>
                </w:r>
              </w:sdtContent>
            </w:sdt>
          </w:p>
        </w:tc>
      </w:tr>
    </w:tbl>
    <w:p w:rsidR="001F7ED7" w:rsidRDefault="001F7ED7" w:rsidP="00631AC2">
      <w:pPr>
        <w:pStyle w:val="ssh"/>
      </w:pPr>
      <w:r w:rsidRPr="0079615F">
        <w:t>Assessor feedback:</w:t>
      </w:r>
      <w:r w:rsidR="0022425D" w:rsidRPr="0022425D">
        <w:t xml:space="preserve"> </w:t>
      </w:r>
      <w:r w:rsidR="0022425D">
        <w:t>Section 2: Tasks 8–14</w:t>
      </w:r>
    </w:p>
    <w:tbl>
      <w:tblPr>
        <w:tblW w:w="9752" w:type="dxa"/>
        <w:tblBorders>
          <w:top w:val="single" w:sz="2" w:space="0" w:color="auto"/>
          <w:left w:val="single" w:sz="2" w:space="0" w:color="auto"/>
          <w:bottom w:val="single" w:sz="2" w:space="0" w:color="auto"/>
          <w:right w:val="single" w:sz="2" w:space="0" w:color="auto"/>
        </w:tblBorders>
        <w:tblLayout w:type="fixed"/>
        <w:tblCellMar>
          <w:top w:w="57" w:type="dxa"/>
          <w:left w:w="57" w:type="dxa"/>
          <w:bottom w:w="57" w:type="dxa"/>
          <w:right w:w="57" w:type="dxa"/>
        </w:tblCellMar>
        <w:tblLook w:val="04A0" w:firstRow="1" w:lastRow="0" w:firstColumn="1" w:lastColumn="0" w:noHBand="0" w:noVBand="1"/>
      </w:tblPr>
      <w:tblGrid>
        <w:gridCol w:w="3318"/>
        <w:gridCol w:w="6434"/>
      </w:tblGrid>
      <w:tr w:rsidR="001F7ED7" w:rsidRPr="00145D60" w:rsidTr="00E90313">
        <w:trPr>
          <w:cantSplit/>
          <w:trHeight w:val="851"/>
        </w:trPr>
        <w:tc>
          <w:tcPr>
            <w:tcW w:w="9752" w:type="dxa"/>
            <w:gridSpan w:val="2"/>
          </w:tcPr>
          <w:p w:rsidR="001F7ED7" w:rsidRPr="00145D60" w:rsidRDefault="001F7ED7" w:rsidP="00631AC2">
            <w:pPr>
              <w:pStyle w:val="Markerfeedback"/>
              <w:keepNext/>
              <w:rPr>
                <w:highlight w:val="yellow"/>
              </w:rPr>
            </w:pPr>
          </w:p>
        </w:tc>
      </w:tr>
      <w:tr w:rsidR="001F7ED7" w:rsidRPr="00B320E6" w:rsidTr="00E90313">
        <w:tblPrEx>
          <w:tblBorders>
            <w:insideH w:val="single" w:sz="2" w:space="0" w:color="auto"/>
            <w:insideV w:val="single" w:sz="2" w:space="0" w:color="auto"/>
          </w:tblBorders>
        </w:tblPrEx>
        <w:trPr>
          <w:cantSplit/>
        </w:trPr>
        <w:tc>
          <w:tcPr>
            <w:tcW w:w="3318" w:type="dxa"/>
            <w:shd w:val="clear" w:color="auto" w:fill="auto"/>
          </w:tcPr>
          <w:p w:rsidR="001F7ED7" w:rsidRPr="00B320E6" w:rsidRDefault="001F7ED7" w:rsidP="00631AC2">
            <w:pPr>
              <w:pStyle w:val="th"/>
              <w:jc w:val="left"/>
            </w:pPr>
            <w:r w:rsidRPr="00B320E6">
              <w:t>Date assessed:</w:t>
            </w:r>
          </w:p>
        </w:tc>
        <w:tc>
          <w:tcPr>
            <w:tcW w:w="6434" w:type="dxa"/>
            <w:shd w:val="clear" w:color="auto" w:fill="auto"/>
          </w:tcPr>
          <w:sdt>
            <w:sdtPr>
              <w:alias w:val="Date assessed"/>
              <w:tag w:val="Date assessed"/>
              <w:id w:val="1663899175"/>
              <w:placeholder>
                <w:docPart w:val="9B0971CF4FCE459ABE5B4F08DAF77A24"/>
              </w:placeholder>
              <w:showingPlcHdr/>
              <w:date>
                <w:dateFormat w:val="d/MM/yyyy"/>
                <w:lid w:val="en-AU"/>
                <w:storeMappedDataAs w:val="dateTime"/>
                <w:calendar w:val="gregorian"/>
              </w:date>
            </w:sdtPr>
            <w:sdtEndPr/>
            <w:sdtContent>
              <w:p w:rsidR="001F7ED7" w:rsidRPr="00794A75" w:rsidRDefault="00794A75" w:rsidP="00794A75">
                <w:pPr>
                  <w:pStyle w:val="Markerfeedback"/>
                </w:pPr>
                <w:r w:rsidRPr="009C3E81">
                  <w:rPr>
                    <w:rStyle w:val="PlaceholderText"/>
                    <w:szCs w:val="18"/>
                  </w:rPr>
                  <w:t>Click here to enter a date</w:t>
                </w:r>
              </w:p>
            </w:sdtContent>
          </w:sdt>
        </w:tc>
      </w:tr>
      <w:tr w:rsidR="001F7ED7" w:rsidRPr="00D40C10" w:rsidTr="00E90313">
        <w:tblPrEx>
          <w:tblBorders>
            <w:insideH w:val="single" w:sz="2" w:space="0" w:color="auto"/>
            <w:insideV w:val="single" w:sz="2" w:space="0" w:color="auto"/>
          </w:tblBorders>
        </w:tblPrEx>
        <w:trPr>
          <w:cantSplit/>
        </w:trPr>
        <w:tc>
          <w:tcPr>
            <w:tcW w:w="3318" w:type="dxa"/>
            <w:shd w:val="clear" w:color="auto" w:fill="auto"/>
          </w:tcPr>
          <w:p w:rsidR="001F7ED7" w:rsidRPr="00B320E6" w:rsidRDefault="001F7ED7" w:rsidP="00631AC2">
            <w:pPr>
              <w:pStyle w:val="th"/>
              <w:jc w:val="left"/>
            </w:pPr>
            <w:r w:rsidRPr="00B320E6">
              <w:t>Does the student need to resubmit?</w:t>
            </w:r>
          </w:p>
        </w:tc>
        <w:tc>
          <w:tcPr>
            <w:tcW w:w="6434" w:type="dxa"/>
            <w:shd w:val="clear" w:color="auto" w:fill="auto"/>
          </w:tcPr>
          <w:sdt>
            <w:sdtPr>
              <w:alias w:val="Resubmission required?"/>
              <w:tag w:val="Yes/No"/>
              <w:id w:val="202531106"/>
              <w:placeholder>
                <w:docPart w:val="5B84CBDC35E34DF2BFE61043B143B79C"/>
              </w:placeholder>
              <w:dropDownList>
                <w:listItem w:displayText="No" w:value="No"/>
                <w:listItem w:displayText="Yes" w:value="Yes"/>
              </w:dropDownList>
            </w:sdtPr>
            <w:sdtEndPr/>
            <w:sdtContent>
              <w:p w:rsidR="001F7ED7" w:rsidRPr="00D40C10" w:rsidRDefault="001F7ED7" w:rsidP="00631AC2">
                <w:pPr>
                  <w:pStyle w:val="Markerfeedback"/>
                  <w:keepNext/>
                  <w:rPr>
                    <w:rFonts w:cs="Times New Roman"/>
                    <w:color w:val="auto"/>
                    <w:sz w:val="22"/>
                    <w:lang w:eastAsia="en-US"/>
                  </w:rPr>
                </w:pPr>
                <w:r w:rsidDel="00C2304D">
                  <w:t>No</w:t>
                </w:r>
              </w:p>
            </w:sdtContent>
          </w:sdt>
        </w:tc>
      </w:tr>
      <w:tr w:rsidR="001F7ED7" w:rsidRPr="00B320E6" w:rsidTr="00E90313">
        <w:tblPrEx>
          <w:tblBorders>
            <w:insideH w:val="single" w:sz="2" w:space="0" w:color="auto"/>
            <w:insideV w:val="single" w:sz="2" w:space="0" w:color="auto"/>
          </w:tblBorders>
        </w:tblPrEx>
        <w:trPr>
          <w:cantSplit/>
        </w:trPr>
        <w:tc>
          <w:tcPr>
            <w:tcW w:w="3318" w:type="dxa"/>
            <w:shd w:val="clear" w:color="auto" w:fill="auto"/>
          </w:tcPr>
          <w:p w:rsidR="001F7ED7" w:rsidRPr="00B320E6" w:rsidRDefault="001F7ED7" w:rsidP="00631AC2">
            <w:pPr>
              <w:pStyle w:val="th"/>
              <w:jc w:val="left"/>
            </w:pPr>
            <w:r w:rsidRPr="00B320E6">
              <w:t>Questions that need to be resubmitted</w:t>
            </w:r>
          </w:p>
        </w:tc>
        <w:tc>
          <w:tcPr>
            <w:tcW w:w="6434" w:type="dxa"/>
            <w:shd w:val="clear" w:color="auto" w:fill="auto"/>
          </w:tcPr>
          <w:p w:rsidR="001F7ED7" w:rsidRPr="00B320E6" w:rsidRDefault="001F7ED7" w:rsidP="00631AC2">
            <w:pPr>
              <w:pStyle w:val="Markerfeedback"/>
              <w:keepNext/>
            </w:pPr>
          </w:p>
        </w:tc>
      </w:tr>
      <w:tr w:rsidR="001F7ED7" w:rsidRPr="004150DF" w:rsidTr="00E90313">
        <w:tblPrEx>
          <w:tblBorders>
            <w:insideH w:val="single" w:sz="2" w:space="0" w:color="auto"/>
            <w:insideV w:val="single" w:sz="2" w:space="0" w:color="auto"/>
          </w:tblBorders>
        </w:tblPrEx>
        <w:trPr>
          <w:cantSplit/>
        </w:trPr>
        <w:tc>
          <w:tcPr>
            <w:tcW w:w="3318" w:type="dxa"/>
            <w:shd w:val="clear" w:color="auto" w:fill="auto"/>
          </w:tcPr>
          <w:p w:rsidR="001F7ED7" w:rsidRPr="00B320E6" w:rsidRDefault="001F7ED7" w:rsidP="00631AC2">
            <w:pPr>
              <w:pStyle w:val="th"/>
              <w:jc w:val="left"/>
            </w:pPr>
            <w:r w:rsidRPr="00B320E6">
              <w:t>First submission</w:t>
            </w:r>
          </w:p>
        </w:tc>
        <w:tc>
          <w:tcPr>
            <w:tcW w:w="6434" w:type="dxa"/>
            <w:shd w:val="clear" w:color="auto" w:fill="auto"/>
          </w:tcPr>
          <w:sdt>
            <w:sdtPr>
              <w:alias w:val="Please select competency"/>
              <w:tag w:val="Please select"/>
              <w:id w:val="-1171638183"/>
              <w:placeholder>
                <w:docPart w:val="D3452E7389294BDC88B6C4450729B36E"/>
              </w:placeholder>
              <w:dropDownList>
                <w:listItem w:displayText="Demonstrated" w:value="Demonstrated"/>
                <w:listItem w:displayText="Not yet demonstrated" w:value="Not yet demonstrated"/>
              </w:dropDownList>
            </w:sdtPr>
            <w:sdtEndPr/>
            <w:sdtContent>
              <w:p w:rsidR="001F7ED7" w:rsidRPr="004150DF" w:rsidRDefault="001F7ED7" w:rsidP="00631AC2">
                <w:pPr>
                  <w:pStyle w:val="Markerfeedback"/>
                  <w:keepNext/>
                </w:pPr>
                <w:r w:rsidDel="00C2304D">
                  <w:t>Not yet demonstrated</w:t>
                </w:r>
              </w:p>
            </w:sdtContent>
          </w:sdt>
        </w:tc>
      </w:tr>
      <w:tr w:rsidR="001F7ED7" w:rsidRPr="004150DF" w:rsidTr="00E90313">
        <w:tblPrEx>
          <w:tblBorders>
            <w:insideH w:val="single" w:sz="2" w:space="0" w:color="auto"/>
            <w:insideV w:val="single" w:sz="2" w:space="0" w:color="auto"/>
          </w:tblBorders>
        </w:tblPrEx>
        <w:trPr>
          <w:cantSplit/>
        </w:trPr>
        <w:tc>
          <w:tcPr>
            <w:tcW w:w="3318" w:type="dxa"/>
            <w:shd w:val="clear" w:color="auto" w:fill="auto"/>
          </w:tcPr>
          <w:p w:rsidR="001F7ED7" w:rsidRPr="00B320E6" w:rsidRDefault="001F7ED7" w:rsidP="00631AC2">
            <w:pPr>
              <w:pStyle w:val="th"/>
              <w:jc w:val="left"/>
            </w:pPr>
            <w:r w:rsidRPr="00B320E6">
              <w:t>Resubmission</w:t>
            </w:r>
          </w:p>
        </w:tc>
        <w:tc>
          <w:tcPr>
            <w:tcW w:w="6434" w:type="dxa"/>
            <w:shd w:val="clear" w:color="auto" w:fill="auto"/>
          </w:tcPr>
          <w:sdt>
            <w:sdtPr>
              <w:alias w:val="Please select competency"/>
              <w:tag w:val="Please select"/>
              <w:id w:val="-70203083"/>
              <w:placeholder>
                <w:docPart w:val="B1105A4EB9E347E78FE2736F66E18C67"/>
              </w:placeholder>
              <w:dropDownList>
                <w:listItem w:displayText="Not applicable" w:value="Not applicable"/>
                <w:listItem w:displayText="Demonstrated" w:value="Demonstrated"/>
                <w:listItem w:displayText="Not yet demonstrated" w:value="Not yet demonstrated"/>
              </w:dropDownList>
            </w:sdtPr>
            <w:sdtEndPr/>
            <w:sdtContent>
              <w:p w:rsidR="001F7ED7" w:rsidRPr="004150DF" w:rsidRDefault="001F7ED7" w:rsidP="00631AC2">
                <w:pPr>
                  <w:pStyle w:val="Markerfeedback"/>
                  <w:keepNext/>
                </w:pPr>
                <w:r w:rsidDel="00C2304D">
                  <w:t>Not applicable</w:t>
                </w:r>
              </w:p>
            </w:sdtContent>
          </w:sdt>
        </w:tc>
      </w:tr>
    </w:tbl>
    <w:p w:rsidR="001F7ED7" w:rsidRPr="00905CB8" w:rsidRDefault="001F7ED7" w:rsidP="001F7ED7">
      <w:r w:rsidRPr="00BD4131">
        <w:t xml:space="preserve">To pass this subject, you will need to be assessed as DEMONSTRATED for either your first </w:t>
      </w:r>
      <w:r>
        <w:t>submission or your resubmission in Section 1 and Section 2 of your written assignment.</w:t>
      </w:r>
    </w:p>
    <w:p w:rsidR="003A2110" w:rsidRDefault="003A2110" w:rsidP="003A2110">
      <w:pPr>
        <w:pStyle w:val="0mhindent"/>
        <w:tabs>
          <w:tab w:val="clear" w:pos="0"/>
          <w:tab w:val="left" w:pos="2268"/>
        </w:tabs>
        <w:ind w:left="2268" w:hanging="2268"/>
      </w:pPr>
      <w:bookmarkStart w:id="4" w:name="_Ref314829390"/>
      <w:bookmarkStart w:id="5" w:name="_Toc309730150"/>
      <w:bookmarkStart w:id="6" w:name="_Toc302631123"/>
      <w:bookmarkStart w:id="7" w:name="_Ref314835689"/>
      <w:bookmarkStart w:id="8" w:name="Appendix1"/>
      <w:r>
        <w:lastRenderedPageBreak/>
        <w:t xml:space="preserve">Appendix </w:t>
      </w:r>
      <w:r w:rsidR="006B1461">
        <w:fldChar w:fldCharType="begin"/>
      </w:r>
      <w:r w:rsidR="00E92D8B">
        <w:instrText xml:space="preserve"> SEQ Appendix \* ARABIC </w:instrText>
      </w:r>
      <w:r w:rsidR="006B1461">
        <w:fldChar w:fldCharType="separate"/>
      </w:r>
      <w:r>
        <w:rPr>
          <w:noProof/>
        </w:rPr>
        <w:t>1</w:t>
      </w:r>
      <w:r w:rsidR="006B1461">
        <w:rPr>
          <w:noProof/>
        </w:rPr>
        <w:fldChar w:fldCharType="end"/>
      </w:r>
      <w:r>
        <w:t>:</w:t>
      </w:r>
      <w:r>
        <w:tab/>
        <w:t xml:space="preserve">Client information </w:t>
      </w:r>
      <w:r w:rsidRPr="00DD2008">
        <w:t>collection</w:t>
      </w:r>
      <w:r w:rsidR="00867E5C">
        <w:t xml:space="preserve"> tool/</w:t>
      </w:r>
      <w:r w:rsidR="00867E5C">
        <w:br/>
      </w:r>
      <w:r>
        <w:t>Fact Finder</w:t>
      </w:r>
    </w:p>
    <w:p w:rsidR="003A2110" w:rsidRDefault="003A2110" w:rsidP="003A2110">
      <w:pPr>
        <w:tabs>
          <w:tab w:val="left" w:leader="underscore" w:pos="4536"/>
        </w:tabs>
      </w:pPr>
      <w:r>
        <w:t xml:space="preserve">Appointment date: </w:t>
      </w:r>
    </w:p>
    <w:p w:rsidR="003A2110" w:rsidRDefault="003A2110" w:rsidP="003A2110">
      <w:pPr>
        <w:tabs>
          <w:tab w:val="left" w:leader="underscore" w:pos="4536"/>
        </w:tabs>
      </w:pPr>
      <w:r>
        <w:t xml:space="preserve">Appointment time: </w:t>
      </w:r>
    </w:p>
    <w:tbl>
      <w:tblPr>
        <w:tblW w:w="975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7" w:type="dxa"/>
          <w:left w:w="57" w:type="dxa"/>
          <w:bottom w:w="57" w:type="dxa"/>
          <w:right w:w="57" w:type="dxa"/>
        </w:tblCellMar>
        <w:tblLook w:val="01E0" w:firstRow="1" w:lastRow="1" w:firstColumn="1" w:lastColumn="1" w:noHBand="0" w:noVBand="0"/>
      </w:tblPr>
      <w:tblGrid>
        <w:gridCol w:w="1461"/>
        <w:gridCol w:w="1912"/>
        <w:gridCol w:w="3208"/>
        <w:gridCol w:w="3171"/>
      </w:tblGrid>
      <w:tr w:rsidR="003A2110" w:rsidRPr="000C2904" w:rsidTr="00A61992">
        <w:tc>
          <w:tcPr>
            <w:tcW w:w="3402" w:type="dxa"/>
            <w:gridSpan w:val="2"/>
            <w:shd w:val="clear" w:color="auto" w:fill="auto"/>
          </w:tcPr>
          <w:p w:rsidR="003A2110" w:rsidRPr="00FE61FA" w:rsidRDefault="003A2110" w:rsidP="002F6BEB">
            <w:pPr>
              <w:pStyle w:val="th"/>
              <w:rPr>
                <w:szCs w:val="18"/>
              </w:rPr>
            </w:pPr>
          </w:p>
        </w:tc>
        <w:tc>
          <w:tcPr>
            <w:tcW w:w="3237" w:type="dxa"/>
            <w:shd w:val="clear" w:color="auto" w:fill="auto"/>
            <w:hideMark/>
          </w:tcPr>
          <w:p w:rsidR="003A2110" w:rsidRPr="00FE61FA" w:rsidRDefault="003A2110" w:rsidP="002F6BEB">
            <w:pPr>
              <w:pStyle w:val="th"/>
              <w:rPr>
                <w:szCs w:val="18"/>
              </w:rPr>
            </w:pPr>
            <w:r w:rsidRPr="00FE61FA">
              <w:rPr>
                <w:szCs w:val="18"/>
              </w:rPr>
              <w:t>Applicant 1</w:t>
            </w:r>
          </w:p>
        </w:tc>
        <w:tc>
          <w:tcPr>
            <w:tcW w:w="3199" w:type="dxa"/>
            <w:shd w:val="clear" w:color="auto" w:fill="auto"/>
            <w:hideMark/>
          </w:tcPr>
          <w:p w:rsidR="003A2110" w:rsidRPr="00FE61FA" w:rsidRDefault="003A2110" w:rsidP="002F6BEB">
            <w:pPr>
              <w:pStyle w:val="th"/>
              <w:rPr>
                <w:szCs w:val="18"/>
              </w:rPr>
            </w:pPr>
            <w:r w:rsidRPr="00FE61FA">
              <w:rPr>
                <w:szCs w:val="18"/>
              </w:rPr>
              <w:t>Applicant 2</w:t>
            </w:r>
          </w:p>
        </w:tc>
      </w:tr>
      <w:tr w:rsidR="003A2110" w:rsidRPr="000C2904" w:rsidTr="00A61992">
        <w:tc>
          <w:tcPr>
            <w:tcW w:w="3402" w:type="dxa"/>
            <w:gridSpan w:val="2"/>
            <w:shd w:val="clear" w:color="auto" w:fill="auto"/>
            <w:hideMark/>
          </w:tcPr>
          <w:p w:rsidR="003A2110" w:rsidRPr="00FE61FA" w:rsidRDefault="003A2110" w:rsidP="002F6BEB">
            <w:pPr>
              <w:pStyle w:val="tt"/>
              <w:rPr>
                <w:b/>
                <w:szCs w:val="18"/>
              </w:rPr>
            </w:pPr>
            <w:r w:rsidRPr="00FE61FA">
              <w:rPr>
                <w:b/>
                <w:szCs w:val="18"/>
              </w:rPr>
              <w:t xml:space="preserve">Surname </w:t>
            </w:r>
          </w:p>
        </w:tc>
        <w:tc>
          <w:tcPr>
            <w:tcW w:w="3237" w:type="dxa"/>
            <w:shd w:val="clear" w:color="auto" w:fill="auto"/>
          </w:tcPr>
          <w:p w:rsidR="003A2110" w:rsidRPr="004D1574" w:rsidRDefault="003A2110" w:rsidP="00631AC2">
            <w:pPr>
              <w:pStyle w:val="Answerhere"/>
              <w:rPr>
                <w:highlight w:val="yellow"/>
              </w:rPr>
            </w:pPr>
          </w:p>
        </w:tc>
        <w:tc>
          <w:tcPr>
            <w:tcW w:w="3199" w:type="dxa"/>
            <w:shd w:val="clear" w:color="auto" w:fill="auto"/>
          </w:tcPr>
          <w:p w:rsidR="003A2110" w:rsidRPr="004D1574" w:rsidRDefault="003A2110" w:rsidP="00631AC2">
            <w:pPr>
              <w:pStyle w:val="Answerhere"/>
              <w:rPr>
                <w:highlight w:val="yellow"/>
              </w:rPr>
            </w:pPr>
          </w:p>
        </w:tc>
      </w:tr>
      <w:tr w:rsidR="003A2110" w:rsidRPr="000C2904" w:rsidTr="00A61992">
        <w:tc>
          <w:tcPr>
            <w:tcW w:w="3402" w:type="dxa"/>
            <w:gridSpan w:val="2"/>
            <w:shd w:val="clear" w:color="auto" w:fill="auto"/>
            <w:hideMark/>
          </w:tcPr>
          <w:p w:rsidR="003A2110" w:rsidRPr="00FE61FA" w:rsidRDefault="003A2110" w:rsidP="002F6BEB">
            <w:pPr>
              <w:pStyle w:val="tt"/>
              <w:rPr>
                <w:b/>
                <w:szCs w:val="18"/>
              </w:rPr>
            </w:pPr>
            <w:r w:rsidRPr="00FE61FA">
              <w:rPr>
                <w:b/>
                <w:szCs w:val="18"/>
              </w:rPr>
              <w:t>Other names</w:t>
            </w:r>
          </w:p>
        </w:tc>
        <w:tc>
          <w:tcPr>
            <w:tcW w:w="3237" w:type="dxa"/>
            <w:shd w:val="clear" w:color="auto" w:fill="auto"/>
          </w:tcPr>
          <w:p w:rsidR="003A2110" w:rsidRPr="004D1574" w:rsidRDefault="003A2110" w:rsidP="00631AC2">
            <w:pPr>
              <w:pStyle w:val="Answerhere"/>
              <w:rPr>
                <w:highlight w:val="yellow"/>
              </w:rPr>
            </w:pPr>
          </w:p>
        </w:tc>
        <w:tc>
          <w:tcPr>
            <w:tcW w:w="3199" w:type="dxa"/>
            <w:shd w:val="clear" w:color="auto" w:fill="auto"/>
          </w:tcPr>
          <w:p w:rsidR="003A2110" w:rsidRPr="004D1574" w:rsidRDefault="003A2110" w:rsidP="00631AC2">
            <w:pPr>
              <w:pStyle w:val="Answerhere"/>
              <w:rPr>
                <w:highlight w:val="yellow"/>
              </w:rPr>
            </w:pPr>
          </w:p>
        </w:tc>
      </w:tr>
      <w:tr w:rsidR="003A2110" w:rsidRPr="000C2904" w:rsidTr="00A61992">
        <w:tc>
          <w:tcPr>
            <w:tcW w:w="1473" w:type="dxa"/>
            <w:vMerge w:val="restart"/>
            <w:shd w:val="clear" w:color="auto" w:fill="auto"/>
            <w:hideMark/>
          </w:tcPr>
          <w:p w:rsidR="003A2110" w:rsidRPr="00FE61FA" w:rsidRDefault="003A2110" w:rsidP="002F6BEB">
            <w:pPr>
              <w:pStyle w:val="tt"/>
              <w:rPr>
                <w:b/>
                <w:szCs w:val="18"/>
              </w:rPr>
            </w:pPr>
            <w:r w:rsidRPr="00FE61FA">
              <w:rPr>
                <w:b/>
                <w:szCs w:val="18"/>
              </w:rPr>
              <w:t>Contact details</w:t>
            </w:r>
          </w:p>
        </w:tc>
        <w:tc>
          <w:tcPr>
            <w:tcW w:w="1929" w:type="dxa"/>
            <w:shd w:val="clear" w:color="auto" w:fill="auto"/>
            <w:hideMark/>
          </w:tcPr>
          <w:p w:rsidR="003A2110" w:rsidRPr="00FE61FA" w:rsidRDefault="003A2110" w:rsidP="002F6BEB">
            <w:pPr>
              <w:pStyle w:val="tt"/>
              <w:rPr>
                <w:b/>
                <w:szCs w:val="18"/>
              </w:rPr>
            </w:pPr>
            <w:r w:rsidRPr="00FE61FA">
              <w:rPr>
                <w:b/>
                <w:szCs w:val="18"/>
              </w:rPr>
              <w:t xml:space="preserve">Address </w:t>
            </w:r>
          </w:p>
        </w:tc>
        <w:tc>
          <w:tcPr>
            <w:tcW w:w="3237" w:type="dxa"/>
            <w:shd w:val="clear" w:color="auto" w:fill="auto"/>
          </w:tcPr>
          <w:p w:rsidR="003A2110" w:rsidRPr="004D1574" w:rsidRDefault="003A2110" w:rsidP="00631AC2">
            <w:pPr>
              <w:pStyle w:val="Answerhere"/>
              <w:rPr>
                <w:highlight w:val="yellow"/>
              </w:rPr>
            </w:pPr>
          </w:p>
        </w:tc>
        <w:tc>
          <w:tcPr>
            <w:tcW w:w="3199" w:type="dxa"/>
            <w:shd w:val="clear" w:color="auto" w:fill="auto"/>
          </w:tcPr>
          <w:p w:rsidR="003A2110" w:rsidRPr="004D1574" w:rsidRDefault="003A2110" w:rsidP="00631AC2">
            <w:pPr>
              <w:pStyle w:val="Answerhere"/>
              <w:rPr>
                <w:highlight w:val="yellow"/>
              </w:rPr>
            </w:pPr>
          </w:p>
        </w:tc>
      </w:tr>
      <w:tr w:rsidR="003A2110" w:rsidRPr="000C2904" w:rsidTr="00A61992">
        <w:tc>
          <w:tcPr>
            <w:tcW w:w="1473" w:type="dxa"/>
            <w:vMerge/>
            <w:shd w:val="clear" w:color="auto" w:fill="auto"/>
            <w:vAlign w:val="center"/>
            <w:hideMark/>
          </w:tcPr>
          <w:p w:rsidR="003A2110" w:rsidRPr="005906A9" w:rsidRDefault="003A2110" w:rsidP="002F6BEB">
            <w:pPr>
              <w:rPr>
                <w:rFonts w:ascii="Helvetica" w:hAnsi="Helvetica"/>
                <w:b/>
                <w:sz w:val="18"/>
                <w:szCs w:val="18"/>
              </w:rPr>
            </w:pPr>
          </w:p>
        </w:tc>
        <w:tc>
          <w:tcPr>
            <w:tcW w:w="1929" w:type="dxa"/>
            <w:shd w:val="clear" w:color="auto" w:fill="auto"/>
            <w:hideMark/>
          </w:tcPr>
          <w:p w:rsidR="00BE3D02" w:rsidRDefault="003A2110" w:rsidP="002F6BEB">
            <w:pPr>
              <w:pStyle w:val="tt"/>
              <w:rPr>
                <w:b/>
                <w:szCs w:val="18"/>
              </w:rPr>
            </w:pPr>
            <w:r w:rsidRPr="00FE61FA">
              <w:rPr>
                <w:b/>
                <w:szCs w:val="18"/>
              </w:rPr>
              <w:t>Phone (W)</w:t>
            </w:r>
          </w:p>
          <w:p w:rsidR="003A2110" w:rsidRPr="00FE61FA" w:rsidRDefault="003A2110" w:rsidP="002F6BEB">
            <w:pPr>
              <w:pStyle w:val="tt"/>
              <w:rPr>
                <w:b/>
                <w:szCs w:val="18"/>
              </w:rPr>
            </w:pPr>
            <w:r w:rsidRPr="00FE61FA">
              <w:rPr>
                <w:b/>
                <w:szCs w:val="18"/>
              </w:rPr>
              <w:t>Phone (H)</w:t>
            </w:r>
          </w:p>
        </w:tc>
        <w:tc>
          <w:tcPr>
            <w:tcW w:w="3237" w:type="dxa"/>
            <w:shd w:val="clear" w:color="auto" w:fill="auto"/>
          </w:tcPr>
          <w:p w:rsidR="003A2110" w:rsidRPr="004D1574" w:rsidRDefault="003A2110" w:rsidP="00631AC2">
            <w:pPr>
              <w:pStyle w:val="Answerhere"/>
              <w:rPr>
                <w:highlight w:val="yellow"/>
              </w:rPr>
            </w:pPr>
          </w:p>
        </w:tc>
        <w:tc>
          <w:tcPr>
            <w:tcW w:w="3199" w:type="dxa"/>
            <w:shd w:val="clear" w:color="auto" w:fill="auto"/>
          </w:tcPr>
          <w:p w:rsidR="003A2110" w:rsidRPr="004D1574" w:rsidRDefault="003A2110" w:rsidP="00631AC2">
            <w:pPr>
              <w:pStyle w:val="Answerhere"/>
              <w:rPr>
                <w:highlight w:val="yellow"/>
              </w:rPr>
            </w:pPr>
          </w:p>
        </w:tc>
      </w:tr>
      <w:tr w:rsidR="003A2110" w:rsidRPr="000C2904" w:rsidTr="00A61992">
        <w:tc>
          <w:tcPr>
            <w:tcW w:w="1473" w:type="dxa"/>
            <w:vMerge/>
            <w:shd w:val="clear" w:color="auto" w:fill="auto"/>
            <w:vAlign w:val="center"/>
            <w:hideMark/>
          </w:tcPr>
          <w:p w:rsidR="003A2110" w:rsidRPr="005906A9" w:rsidRDefault="003A2110" w:rsidP="002F6BEB">
            <w:pPr>
              <w:rPr>
                <w:rFonts w:ascii="Helvetica" w:hAnsi="Helvetica"/>
                <w:b/>
                <w:sz w:val="18"/>
                <w:szCs w:val="18"/>
              </w:rPr>
            </w:pPr>
          </w:p>
        </w:tc>
        <w:tc>
          <w:tcPr>
            <w:tcW w:w="1929" w:type="dxa"/>
            <w:shd w:val="clear" w:color="auto" w:fill="auto"/>
            <w:hideMark/>
          </w:tcPr>
          <w:p w:rsidR="003A2110" w:rsidRPr="00FE61FA" w:rsidRDefault="003A2110" w:rsidP="002F6BEB">
            <w:pPr>
              <w:pStyle w:val="tt"/>
              <w:rPr>
                <w:b/>
                <w:szCs w:val="18"/>
              </w:rPr>
            </w:pPr>
            <w:r w:rsidRPr="00FE61FA">
              <w:rPr>
                <w:b/>
                <w:szCs w:val="18"/>
              </w:rPr>
              <w:t>Mobile</w:t>
            </w:r>
          </w:p>
        </w:tc>
        <w:tc>
          <w:tcPr>
            <w:tcW w:w="3237" w:type="dxa"/>
            <w:shd w:val="clear" w:color="auto" w:fill="auto"/>
          </w:tcPr>
          <w:p w:rsidR="003A2110" w:rsidRPr="004D1574" w:rsidRDefault="003A2110" w:rsidP="00631AC2">
            <w:pPr>
              <w:pStyle w:val="Answerhere"/>
              <w:rPr>
                <w:highlight w:val="yellow"/>
              </w:rPr>
            </w:pPr>
          </w:p>
        </w:tc>
        <w:tc>
          <w:tcPr>
            <w:tcW w:w="3199" w:type="dxa"/>
            <w:shd w:val="clear" w:color="auto" w:fill="auto"/>
          </w:tcPr>
          <w:p w:rsidR="003A2110" w:rsidRPr="004D1574" w:rsidRDefault="003A2110" w:rsidP="00631AC2">
            <w:pPr>
              <w:pStyle w:val="Answerhere"/>
              <w:rPr>
                <w:highlight w:val="yellow"/>
              </w:rPr>
            </w:pPr>
          </w:p>
        </w:tc>
      </w:tr>
      <w:tr w:rsidR="003A2110" w:rsidRPr="000C2904" w:rsidTr="00A61992">
        <w:tc>
          <w:tcPr>
            <w:tcW w:w="1473" w:type="dxa"/>
            <w:vMerge/>
            <w:shd w:val="clear" w:color="auto" w:fill="auto"/>
            <w:vAlign w:val="center"/>
            <w:hideMark/>
          </w:tcPr>
          <w:p w:rsidR="003A2110" w:rsidRPr="005906A9" w:rsidRDefault="003A2110" w:rsidP="002F6BEB">
            <w:pPr>
              <w:rPr>
                <w:rFonts w:ascii="Helvetica" w:hAnsi="Helvetica"/>
                <w:b/>
                <w:sz w:val="18"/>
                <w:szCs w:val="18"/>
              </w:rPr>
            </w:pPr>
          </w:p>
        </w:tc>
        <w:tc>
          <w:tcPr>
            <w:tcW w:w="1929" w:type="dxa"/>
            <w:shd w:val="clear" w:color="auto" w:fill="auto"/>
            <w:hideMark/>
          </w:tcPr>
          <w:p w:rsidR="003A2110" w:rsidRPr="00FE61FA" w:rsidRDefault="003A2110" w:rsidP="002F6BEB">
            <w:pPr>
              <w:pStyle w:val="tt"/>
              <w:rPr>
                <w:b/>
                <w:szCs w:val="18"/>
              </w:rPr>
            </w:pPr>
            <w:r w:rsidRPr="00FE61FA">
              <w:rPr>
                <w:b/>
                <w:szCs w:val="18"/>
              </w:rPr>
              <w:t>Email</w:t>
            </w:r>
          </w:p>
        </w:tc>
        <w:tc>
          <w:tcPr>
            <w:tcW w:w="3237" w:type="dxa"/>
            <w:shd w:val="clear" w:color="auto" w:fill="auto"/>
          </w:tcPr>
          <w:p w:rsidR="003A2110" w:rsidRPr="004D1574" w:rsidRDefault="003A2110" w:rsidP="00631AC2">
            <w:pPr>
              <w:pStyle w:val="Answerhere"/>
              <w:rPr>
                <w:highlight w:val="yellow"/>
              </w:rPr>
            </w:pPr>
          </w:p>
        </w:tc>
        <w:tc>
          <w:tcPr>
            <w:tcW w:w="3199" w:type="dxa"/>
            <w:shd w:val="clear" w:color="auto" w:fill="auto"/>
          </w:tcPr>
          <w:p w:rsidR="003A2110" w:rsidRPr="004D1574" w:rsidRDefault="003A2110" w:rsidP="00631AC2">
            <w:pPr>
              <w:pStyle w:val="Answerhere"/>
              <w:rPr>
                <w:highlight w:val="yellow"/>
              </w:rPr>
            </w:pPr>
          </w:p>
        </w:tc>
      </w:tr>
      <w:tr w:rsidR="003A2110" w:rsidRPr="000C2904" w:rsidTr="00A61992">
        <w:tc>
          <w:tcPr>
            <w:tcW w:w="3402" w:type="dxa"/>
            <w:gridSpan w:val="2"/>
            <w:shd w:val="clear" w:color="auto" w:fill="auto"/>
            <w:hideMark/>
          </w:tcPr>
          <w:p w:rsidR="003A2110" w:rsidRPr="00FE61FA" w:rsidRDefault="003A2110" w:rsidP="002F6BEB">
            <w:pPr>
              <w:pStyle w:val="tt"/>
              <w:rPr>
                <w:b/>
                <w:szCs w:val="18"/>
              </w:rPr>
            </w:pPr>
            <w:r w:rsidRPr="00FE61FA">
              <w:rPr>
                <w:b/>
                <w:szCs w:val="18"/>
              </w:rPr>
              <w:t>Employment</w:t>
            </w:r>
          </w:p>
        </w:tc>
        <w:tc>
          <w:tcPr>
            <w:tcW w:w="3237" w:type="dxa"/>
            <w:shd w:val="clear" w:color="auto" w:fill="auto"/>
          </w:tcPr>
          <w:p w:rsidR="003A2110" w:rsidRPr="004D1574" w:rsidRDefault="003A2110" w:rsidP="00631AC2">
            <w:pPr>
              <w:pStyle w:val="Answerhere"/>
              <w:rPr>
                <w:highlight w:val="yellow"/>
              </w:rPr>
            </w:pPr>
          </w:p>
        </w:tc>
        <w:tc>
          <w:tcPr>
            <w:tcW w:w="3199" w:type="dxa"/>
            <w:shd w:val="clear" w:color="auto" w:fill="auto"/>
          </w:tcPr>
          <w:p w:rsidR="003A2110" w:rsidRPr="004D1574" w:rsidRDefault="003A2110" w:rsidP="00631AC2">
            <w:pPr>
              <w:pStyle w:val="Answerhere"/>
              <w:rPr>
                <w:highlight w:val="yellow"/>
              </w:rPr>
            </w:pPr>
          </w:p>
        </w:tc>
      </w:tr>
      <w:tr w:rsidR="003A2110" w:rsidRPr="000C2904" w:rsidTr="00A61992">
        <w:tc>
          <w:tcPr>
            <w:tcW w:w="3402" w:type="dxa"/>
            <w:gridSpan w:val="2"/>
            <w:shd w:val="clear" w:color="auto" w:fill="auto"/>
            <w:hideMark/>
          </w:tcPr>
          <w:p w:rsidR="003A2110" w:rsidRPr="00FE61FA" w:rsidRDefault="003A2110" w:rsidP="002F6BEB">
            <w:pPr>
              <w:pStyle w:val="tt"/>
              <w:rPr>
                <w:b/>
                <w:szCs w:val="18"/>
              </w:rPr>
            </w:pPr>
            <w:r w:rsidRPr="00FE61FA">
              <w:rPr>
                <w:b/>
                <w:szCs w:val="18"/>
              </w:rPr>
              <w:t>How long?</w:t>
            </w:r>
          </w:p>
        </w:tc>
        <w:tc>
          <w:tcPr>
            <w:tcW w:w="3237" w:type="dxa"/>
            <w:shd w:val="clear" w:color="auto" w:fill="auto"/>
          </w:tcPr>
          <w:p w:rsidR="003A2110" w:rsidRPr="004D1574" w:rsidRDefault="003A2110" w:rsidP="00631AC2">
            <w:pPr>
              <w:pStyle w:val="Answerhere"/>
              <w:rPr>
                <w:highlight w:val="yellow"/>
              </w:rPr>
            </w:pPr>
          </w:p>
        </w:tc>
        <w:tc>
          <w:tcPr>
            <w:tcW w:w="3199" w:type="dxa"/>
            <w:shd w:val="clear" w:color="auto" w:fill="auto"/>
          </w:tcPr>
          <w:p w:rsidR="003A2110" w:rsidRPr="004D1574" w:rsidRDefault="003A2110" w:rsidP="00631AC2">
            <w:pPr>
              <w:pStyle w:val="Answerhere"/>
              <w:rPr>
                <w:highlight w:val="yellow"/>
              </w:rPr>
            </w:pPr>
          </w:p>
        </w:tc>
      </w:tr>
      <w:tr w:rsidR="003A2110" w:rsidRPr="000C2904" w:rsidTr="00A61992">
        <w:tc>
          <w:tcPr>
            <w:tcW w:w="3402" w:type="dxa"/>
            <w:gridSpan w:val="2"/>
            <w:shd w:val="clear" w:color="auto" w:fill="auto"/>
            <w:hideMark/>
          </w:tcPr>
          <w:p w:rsidR="003A2110" w:rsidRPr="00FE61FA" w:rsidRDefault="003A2110" w:rsidP="00BE3D02">
            <w:pPr>
              <w:pStyle w:val="tt"/>
              <w:rPr>
                <w:b/>
                <w:szCs w:val="18"/>
              </w:rPr>
            </w:pPr>
            <w:r w:rsidRPr="00FE61FA">
              <w:rPr>
                <w:b/>
                <w:szCs w:val="18"/>
              </w:rPr>
              <w:t>Previous employer</w:t>
            </w:r>
            <w:r>
              <w:rPr>
                <w:b/>
                <w:szCs w:val="18"/>
              </w:rPr>
              <w:t xml:space="preserve"> (if less than </w:t>
            </w:r>
            <w:r w:rsidR="00BE3D02">
              <w:rPr>
                <w:b/>
                <w:szCs w:val="18"/>
              </w:rPr>
              <w:t>two</w:t>
            </w:r>
            <w:r>
              <w:rPr>
                <w:b/>
                <w:szCs w:val="18"/>
              </w:rPr>
              <w:t xml:space="preserve"> years)</w:t>
            </w:r>
          </w:p>
        </w:tc>
        <w:tc>
          <w:tcPr>
            <w:tcW w:w="3237" w:type="dxa"/>
            <w:shd w:val="clear" w:color="auto" w:fill="auto"/>
          </w:tcPr>
          <w:p w:rsidR="003A2110" w:rsidRPr="004D1574" w:rsidRDefault="003A2110" w:rsidP="00631AC2">
            <w:pPr>
              <w:pStyle w:val="Answerhere"/>
              <w:rPr>
                <w:highlight w:val="yellow"/>
              </w:rPr>
            </w:pPr>
          </w:p>
        </w:tc>
        <w:tc>
          <w:tcPr>
            <w:tcW w:w="3199" w:type="dxa"/>
            <w:shd w:val="clear" w:color="auto" w:fill="auto"/>
          </w:tcPr>
          <w:p w:rsidR="003A2110" w:rsidRPr="004D1574" w:rsidRDefault="003A2110" w:rsidP="00631AC2">
            <w:pPr>
              <w:pStyle w:val="Answerhere"/>
              <w:rPr>
                <w:highlight w:val="yellow"/>
              </w:rPr>
            </w:pPr>
          </w:p>
        </w:tc>
      </w:tr>
      <w:tr w:rsidR="003A2110" w:rsidRPr="000C2904" w:rsidTr="00A61992">
        <w:tc>
          <w:tcPr>
            <w:tcW w:w="3402" w:type="dxa"/>
            <w:gridSpan w:val="2"/>
            <w:shd w:val="clear" w:color="auto" w:fill="auto"/>
            <w:hideMark/>
          </w:tcPr>
          <w:p w:rsidR="003A2110" w:rsidRPr="00FE61FA" w:rsidRDefault="003A2110" w:rsidP="002F6BEB">
            <w:pPr>
              <w:pStyle w:val="tt"/>
              <w:rPr>
                <w:b/>
                <w:szCs w:val="18"/>
              </w:rPr>
            </w:pPr>
            <w:r w:rsidRPr="00FE61FA">
              <w:rPr>
                <w:b/>
                <w:szCs w:val="18"/>
              </w:rPr>
              <w:t>How long?</w:t>
            </w:r>
          </w:p>
        </w:tc>
        <w:tc>
          <w:tcPr>
            <w:tcW w:w="3237" w:type="dxa"/>
            <w:shd w:val="clear" w:color="auto" w:fill="auto"/>
          </w:tcPr>
          <w:p w:rsidR="003A2110" w:rsidRPr="004D1574" w:rsidRDefault="003A2110" w:rsidP="00631AC2">
            <w:pPr>
              <w:pStyle w:val="Answerhere"/>
              <w:rPr>
                <w:highlight w:val="yellow"/>
              </w:rPr>
            </w:pPr>
          </w:p>
        </w:tc>
        <w:tc>
          <w:tcPr>
            <w:tcW w:w="3199" w:type="dxa"/>
            <w:shd w:val="clear" w:color="auto" w:fill="auto"/>
          </w:tcPr>
          <w:p w:rsidR="003A2110" w:rsidRPr="004D1574" w:rsidRDefault="003A2110" w:rsidP="00631AC2">
            <w:pPr>
              <w:pStyle w:val="Answerhere"/>
              <w:rPr>
                <w:highlight w:val="yellow"/>
              </w:rPr>
            </w:pPr>
          </w:p>
        </w:tc>
      </w:tr>
      <w:tr w:rsidR="003A2110" w:rsidRPr="000C2904" w:rsidTr="00A61992">
        <w:tc>
          <w:tcPr>
            <w:tcW w:w="3402" w:type="dxa"/>
            <w:gridSpan w:val="2"/>
            <w:shd w:val="clear" w:color="auto" w:fill="auto"/>
          </w:tcPr>
          <w:p w:rsidR="003A2110" w:rsidRPr="00BE67D7" w:rsidRDefault="003A2110" w:rsidP="00BE3D02">
            <w:pPr>
              <w:pStyle w:val="tt"/>
              <w:rPr>
                <w:b/>
                <w:szCs w:val="18"/>
              </w:rPr>
            </w:pPr>
            <w:r w:rsidRPr="00BE67D7">
              <w:rPr>
                <w:b/>
                <w:szCs w:val="18"/>
              </w:rPr>
              <w:t xml:space="preserve">Employment </w:t>
            </w:r>
            <w:r>
              <w:rPr>
                <w:b/>
                <w:szCs w:val="18"/>
              </w:rPr>
              <w:t xml:space="preserve">type </w:t>
            </w:r>
            <w:r w:rsidR="00BE3D02">
              <w:rPr>
                <w:b/>
                <w:szCs w:val="18"/>
              </w:rPr>
              <w:br/>
              <w:t>(FT/PT/Casual/Self-e</w:t>
            </w:r>
            <w:r>
              <w:rPr>
                <w:b/>
                <w:szCs w:val="18"/>
              </w:rPr>
              <w:t>mployed)</w:t>
            </w:r>
          </w:p>
        </w:tc>
        <w:tc>
          <w:tcPr>
            <w:tcW w:w="3237" w:type="dxa"/>
            <w:shd w:val="clear" w:color="auto" w:fill="auto"/>
          </w:tcPr>
          <w:p w:rsidR="003A2110" w:rsidRPr="004D1574" w:rsidRDefault="003A2110" w:rsidP="00631AC2">
            <w:pPr>
              <w:pStyle w:val="Answerhere"/>
              <w:rPr>
                <w:highlight w:val="yellow"/>
              </w:rPr>
            </w:pPr>
          </w:p>
        </w:tc>
        <w:tc>
          <w:tcPr>
            <w:tcW w:w="3199" w:type="dxa"/>
            <w:shd w:val="clear" w:color="auto" w:fill="auto"/>
          </w:tcPr>
          <w:p w:rsidR="003A2110" w:rsidRPr="004D1574" w:rsidRDefault="003A2110" w:rsidP="00631AC2">
            <w:pPr>
              <w:pStyle w:val="Answerhere"/>
              <w:rPr>
                <w:highlight w:val="yellow"/>
              </w:rPr>
            </w:pPr>
          </w:p>
        </w:tc>
      </w:tr>
      <w:tr w:rsidR="003A2110" w:rsidRPr="000C2904" w:rsidTr="00A61992">
        <w:tc>
          <w:tcPr>
            <w:tcW w:w="3402" w:type="dxa"/>
            <w:gridSpan w:val="2"/>
            <w:shd w:val="clear" w:color="auto" w:fill="auto"/>
            <w:hideMark/>
          </w:tcPr>
          <w:p w:rsidR="003A2110" w:rsidRPr="00FE61FA" w:rsidRDefault="003A2110" w:rsidP="002F6BEB">
            <w:pPr>
              <w:pStyle w:val="tt"/>
              <w:rPr>
                <w:b/>
                <w:szCs w:val="18"/>
              </w:rPr>
            </w:pPr>
            <w:r w:rsidRPr="00FE61FA">
              <w:rPr>
                <w:b/>
                <w:szCs w:val="18"/>
              </w:rPr>
              <w:t>Gross income (p.a.)</w:t>
            </w:r>
          </w:p>
        </w:tc>
        <w:tc>
          <w:tcPr>
            <w:tcW w:w="3237" w:type="dxa"/>
            <w:shd w:val="clear" w:color="auto" w:fill="auto"/>
          </w:tcPr>
          <w:p w:rsidR="003A2110" w:rsidRPr="004D1574" w:rsidRDefault="003A2110" w:rsidP="00631AC2">
            <w:pPr>
              <w:pStyle w:val="Answerhere"/>
              <w:rPr>
                <w:highlight w:val="yellow"/>
              </w:rPr>
            </w:pPr>
          </w:p>
        </w:tc>
        <w:tc>
          <w:tcPr>
            <w:tcW w:w="3199" w:type="dxa"/>
            <w:shd w:val="clear" w:color="auto" w:fill="auto"/>
          </w:tcPr>
          <w:p w:rsidR="003A2110" w:rsidRPr="004D1574" w:rsidRDefault="003A2110" w:rsidP="00631AC2">
            <w:pPr>
              <w:pStyle w:val="Answerhere"/>
              <w:rPr>
                <w:highlight w:val="yellow"/>
              </w:rPr>
            </w:pPr>
          </w:p>
        </w:tc>
      </w:tr>
      <w:tr w:rsidR="003A2110" w:rsidRPr="000C2904" w:rsidTr="00A61992">
        <w:tc>
          <w:tcPr>
            <w:tcW w:w="3402" w:type="dxa"/>
            <w:gridSpan w:val="2"/>
            <w:shd w:val="clear" w:color="auto" w:fill="auto"/>
            <w:hideMark/>
          </w:tcPr>
          <w:p w:rsidR="003A2110" w:rsidRPr="00FE61FA" w:rsidRDefault="003A2110" w:rsidP="002F6BEB">
            <w:pPr>
              <w:pStyle w:val="tt"/>
              <w:rPr>
                <w:b/>
                <w:szCs w:val="18"/>
              </w:rPr>
            </w:pPr>
            <w:r w:rsidRPr="00FE61FA">
              <w:rPr>
                <w:b/>
                <w:szCs w:val="18"/>
              </w:rPr>
              <w:t>Number of dependants</w:t>
            </w:r>
          </w:p>
        </w:tc>
        <w:tc>
          <w:tcPr>
            <w:tcW w:w="3237" w:type="dxa"/>
            <w:shd w:val="clear" w:color="auto" w:fill="auto"/>
          </w:tcPr>
          <w:p w:rsidR="003A2110" w:rsidRPr="004D1574" w:rsidRDefault="003A2110" w:rsidP="00631AC2">
            <w:pPr>
              <w:pStyle w:val="Answerhere"/>
              <w:rPr>
                <w:highlight w:val="yellow"/>
              </w:rPr>
            </w:pPr>
          </w:p>
        </w:tc>
        <w:tc>
          <w:tcPr>
            <w:tcW w:w="3199" w:type="dxa"/>
            <w:shd w:val="clear" w:color="auto" w:fill="auto"/>
          </w:tcPr>
          <w:p w:rsidR="003A2110" w:rsidRPr="004D1574" w:rsidRDefault="003A2110" w:rsidP="00631AC2">
            <w:pPr>
              <w:pStyle w:val="Answerhere"/>
              <w:rPr>
                <w:highlight w:val="yellow"/>
              </w:rPr>
            </w:pPr>
          </w:p>
        </w:tc>
      </w:tr>
      <w:tr w:rsidR="003A2110" w:rsidRPr="000C2904" w:rsidTr="00A61992">
        <w:tc>
          <w:tcPr>
            <w:tcW w:w="3402" w:type="dxa"/>
            <w:gridSpan w:val="2"/>
            <w:shd w:val="clear" w:color="auto" w:fill="auto"/>
            <w:hideMark/>
          </w:tcPr>
          <w:p w:rsidR="003A2110" w:rsidRPr="00FE61FA" w:rsidRDefault="003A2110" w:rsidP="002F6BEB">
            <w:pPr>
              <w:pStyle w:val="tt"/>
              <w:rPr>
                <w:b/>
                <w:szCs w:val="18"/>
              </w:rPr>
            </w:pPr>
            <w:r w:rsidRPr="00FE61FA">
              <w:rPr>
                <w:b/>
                <w:szCs w:val="18"/>
              </w:rPr>
              <w:t>Motor vehicles</w:t>
            </w:r>
          </w:p>
        </w:tc>
        <w:tc>
          <w:tcPr>
            <w:tcW w:w="3237" w:type="dxa"/>
            <w:shd w:val="clear" w:color="auto" w:fill="auto"/>
          </w:tcPr>
          <w:p w:rsidR="003A2110" w:rsidRPr="004D1574" w:rsidRDefault="003A2110" w:rsidP="00631AC2">
            <w:pPr>
              <w:pStyle w:val="Answerhere"/>
              <w:rPr>
                <w:highlight w:val="yellow"/>
              </w:rPr>
            </w:pPr>
          </w:p>
        </w:tc>
        <w:tc>
          <w:tcPr>
            <w:tcW w:w="3199" w:type="dxa"/>
            <w:shd w:val="clear" w:color="auto" w:fill="auto"/>
          </w:tcPr>
          <w:p w:rsidR="003A2110" w:rsidRPr="004D1574" w:rsidRDefault="003A2110" w:rsidP="00631AC2">
            <w:pPr>
              <w:pStyle w:val="Answerhere"/>
              <w:rPr>
                <w:highlight w:val="yellow"/>
              </w:rPr>
            </w:pPr>
          </w:p>
        </w:tc>
      </w:tr>
      <w:tr w:rsidR="003A2110" w:rsidRPr="000C2904" w:rsidTr="00A61992">
        <w:tc>
          <w:tcPr>
            <w:tcW w:w="3402" w:type="dxa"/>
            <w:gridSpan w:val="2"/>
            <w:shd w:val="clear" w:color="auto" w:fill="auto"/>
            <w:vAlign w:val="center"/>
            <w:hideMark/>
          </w:tcPr>
          <w:p w:rsidR="003A2110" w:rsidRPr="00FE61FA" w:rsidRDefault="003A2110" w:rsidP="002F6BEB">
            <w:pPr>
              <w:pStyle w:val="th"/>
              <w:jc w:val="left"/>
              <w:rPr>
                <w:szCs w:val="18"/>
              </w:rPr>
            </w:pPr>
            <w:r w:rsidRPr="00FE61FA">
              <w:rPr>
                <w:szCs w:val="18"/>
              </w:rPr>
              <w:t>Loan purpose</w:t>
            </w:r>
          </w:p>
        </w:tc>
        <w:tc>
          <w:tcPr>
            <w:tcW w:w="6436" w:type="dxa"/>
            <w:gridSpan w:val="2"/>
            <w:shd w:val="clear" w:color="auto" w:fill="auto"/>
          </w:tcPr>
          <w:p w:rsidR="003A2110" w:rsidRPr="004D1574" w:rsidRDefault="003A2110" w:rsidP="00631AC2">
            <w:pPr>
              <w:pStyle w:val="Answerhere"/>
              <w:rPr>
                <w:highlight w:val="yellow"/>
              </w:rPr>
            </w:pPr>
          </w:p>
        </w:tc>
      </w:tr>
      <w:tr w:rsidR="003A2110" w:rsidRPr="000C2904" w:rsidTr="00A61992">
        <w:tc>
          <w:tcPr>
            <w:tcW w:w="3402" w:type="dxa"/>
            <w:gridSpan w:val="2"/>
            <w:shd w:val="clear" w:color="auto" w:fill="auto"/>
            <w:vAlign w:val="center"/>
            <w:hideMark/>
          </w:tcPr>
          <w:p w:rsidR="003A2110" w:rsidRPr="00FE61FA" w:rsidRDefault="003A2110" w:rsidP="002F6BEB">
            <w:pPr>
              <w:pStyle w:val="th"/>
              <w:jc w:val="left"/>
              <w:rPr>
                <w:szCs w:val="18"/>
              </w:rPr>
            </w:pPr>
            <w:r w:rsidRPr="00FE61FA">
              <w:rPr>
                <w:szCs w:val="18"/>
              </w:rPr>
              <w:t>Purchase price/Valuation</w:t>
            </w:r>
          </w:p>
        </w:tc>
        <w:tc>
          <w:tcPr>
            <w:tcW w:w="6436" w:type="dxa"/>
            <w:gridSpan w:val="2"/>
            <w:shd w:val="clear" w:color="auto" w:fill="auto"/>
          </w:tcPr>
          <w:p w:rsidR="003A2110" w:rsidRPr="004D1574" w:rsidRDefault="003A2110" w:rsidP="00631AC2">
            <w:pPr>
              <w:pStyle w:val="Answerhere"/>
              <w:rPr>
                <w:highlight w:val="yellow"/>
              </w:rPr>
            </w:pPr>
          </w:p>
        </w:tc>
      </w:tr>
      <w:tr w:rsidR="003A2110" w:rsidRPr="000C2904" w:rsidTr="00A61992">
        <w:tc>
          <w:tcPr>
            <w:tcW w:w="3402" w:type="dxa"/>
            <w:gridSpan w:val="2"/>
            <w:shd w:val="clear" w:color="auto" w:fill="auto"/>
            <w:vAlign w:val="center"/>
            <w:hideMark/>
          </w:tcPr>
          <w:p w:rsidR="003A2110" w:rsidRPr="00FC3724" w:rsidRDefault="003A2110" w:rsidP="002F6BEB">
            <w:pPr>
              <w:pStyle w:val="th"/>
              <w:jc w:val="left"/>
              <w:rPr>
                <w:szCs w:val="18"/>
              </w:rPr>
            </w:pPr>
            <w:r w:rsidRPr="00FC3724">
              <w:rPr>
                <w:szCs w:val="18"/>
              </w:rPr>
              <w:t>Deposit on property</w:t>
            </w:r>
          </w:p>
        </w:tc>
        <w:tc>
          <w:tcPr>
            <w:tcW w:w="6436" w:type="dxa"/>
            <w:gridSpan w:val="2"/>
            <w:shd w:val="clear" w:color="auto" w:fill="auto"/>
          </w:tcPr>
          <w:p w:rsidR="003A2110" w:rsidRPr="004D1574" w:rsidRDefault="003A2110" w:rsidP="00631AC2">
            <w:pPr>
              <w:pStyle w:val="Answerhere"/>
              <w:rPr>
                <w:highlight w:val="yellow"/>
              </w:rPr>
            </w:pPr>
          </w:p>
        </w:tc>
      </w:tr>
      <w:tr w:rsidR="003A2110" w:rsidRPr="000C2904" w:rsidTr="00A61992">
        <w:tc>
          <w:tcPr>
            <w:tcW w:w="3402" w:type="dxa"/>
            <w:gridSpan w:val="2"/>
            <w:shd w:val="clear" w:color="auto" w:fill="auto"/>
            <w:vAlign w:val="center"/>
            <w:hideMark/>
          </w:tcPr>
          <w:p w:rsidR="003A2110" w:rsidRPr="00FE61FA" w:rsidRDefault="003A2110" w:rsidP="002F6BEB">
            <w:pPr>
              <w:pStyle w:val="th"/>
              <w:jc w:val="left"/>
              <w:rPr>
                <w:szCs w:val="18"/>
              </w:rPr>
            </w:pPr>
            <w:r w:rsidRPr="00FE61FA">
              <w:rPr>
                <w:szCs w:val="18"/>
              </w:rPr>
              <w:t>Loan amount</w:t>
            </w:r>
          </w:p>
        </w:tc>
        <w:tc>
          <w:tcPr>
            <w:tcW w:w="6436" w:type="dxa"/>
            <w:gridSpan w:val="2"/>
            <w:shd w:val="clear" w:color="auto" w:fill="auto"/>
          </w:tcPr>
          <w:p w:rsidR="003A2110" w:rsidRPr="004D1574" w:rsidRDefault="003A2110" w:rsidP="00631AC2">
            <w:pPr>
              <w:pStyle w:val="Answerhere"/>
              <w:rPr>
                <w:highlight w:val="yellow"/>
              </w:rPr>
            </w:pPr>
          </w:p>
        </w:tc>
      </w:tr>
      <w:tr w:rsidR="003A2110" w:rsidRPr="000C2904" w:rsidTr="00A61992">
        <w:tc>
          <w:tcPr>
            <w:tcW w:w="3402" w:type="dxa"/>
            <w:gridSpan w:val="2"/>
            <w:shd w:val="clear" w:color="auto" w:fill="auto"/>
            <w:vAlign w:val="center"/>
            <w:hideMark/>
          </w:tcPr>
          <w:p w:rsidR="003A2110" w:rsidRPr="00FE61FA" w:rsidRDefault="003A2110" w:rsidP="002F6BEB">
            <w:pPr>
              <w:pStyle w:val="th"/>
              <w:jc w:val="left"/>
              <w:rPr>
                <w:szCs w:val="18"/>
              </w:rPr>
            </w:pPr>
            <w:r w:rsidRPr="00FE61FA">
              <w:rPr>
                <w:szCs w:val="18"/>
              </w:rPr>
              <w:t>Borrowing capacity</w:t>
            </w:r>
            <w:r>
              <w:rPr>
                <w:szCs w:val="18"/>
              </w:rPr>
              <w:t xml:space="preserve"> (using Genworth serviceability calculation)</w:t>
            </w:r>
          </w:p>
        </w:tc>
        <w:tc>
          <w:tcPr>
            <w:tcW w:w="6436" w:type="dxa"/>
            <w:gridSpan w:val="2"/>
            <w:shd w:val="clear" w:color="auto" w:fill="auto"/>
          </w:tcPr>
          <w:p w:rsidR="003A2110" w:rsidRPr="004D1574" w:rsidRDefault="003A2110" w:rsidP="00631AC2">
            <w:pPr>
              <w:pStyle w:val="Answerhere"/>
              <w:rPr>
                <w:highlight w:val="yellow"/>
              </w:rPr>
            </w:pPr>
          </w:p>
        </w:tc>
      </w:tr>
    </w:tbl>
    <w:p w:rsidR="003A2110" w:rsidRDefault="003A2110" w:rsidP="003A2110">
      <w:pPr>
        <w:pStyle w:val="0sh"/>
      </w:pPr>
      <w:bookmarkStart w:id="9" w:name="_Toc309730151"/>
      <w:bookmarkStart w:id="10" w:name="_Toc306787346"/>
      <w:bookmarkEnd w:id="4"/>
      <w:bookmarkEnd w:id="5"/>
      <w:bookmarkEnd w:id="6"/>
      <w:bookmarkEnd w:id="7"/>
      <w:bookmarkEnd w:id="8"/>
      <w:r>
        <w:lastRenderedPageBreak/>
        <w:t>Assets and liabilities</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2609"/>
        <w:gridCol w:w="1488"/>
        <w:gridCol w:w="1974"/>
        <w:gridCol w:w="1843"/>
        <w:gridCol w:w="1838"/>
      </w:tblGrid>
      <w:tr w:rsidR="003A2110" w:rsidRPr="000C2904" w:rsidTr="00BE3D02">
        <w:tc>
          <w:tcPr>
            <w:tcW w:w="4097" w:type="dxa"/>
            <w:gridSpan w:val="2"/>
            <w:shd w:val="clear" w:color="auto" w:fill="auto"/>
            <w:hideMark/>
          </w:tcPr>
          <w:p w:rsidR="003A2110" w:rsidRPr="00FE61FA" w:rsidRDefault="003A2110" w:rsidP="002F6BEB">
            <w:pPr>
              <w:pStyle w:val="th"/>
            </w:pPr>
            <w:r w:rsidRPr="00FE61FA">
              <w:t>Assets</w:t>
            </w:r>
          </w:p>
        </w:tc>
        <w:tc>
          <w:tcPr>
            <w:tcW w:w="5655" w:type="dxa"/>
            <w:gridSpan w:val="3"/>
            <w:shd w:val="clear" w:color="auto" w:fill="auto"/>
            <w:hideMark/>
          </w:tcPr>
          <w:p w:rsidR="003A2110" w:rsidRPr="00FE61FA" w:rsidRDefault="003A2110" w:rsidP="002F6BEB">
            <w:pPr>
              <w:pStyle w:val="th"/>
            </w:pPr>
            <w:r w:rsidRPr="00FE61FA">
              <w:t>Liabilities</w:t>
            </w:r>
          </w:p>
        </w:tc>
      </w:tr>
      <w:tr w:rsidR="003A2110" w:rsidRPr="000C2904" w:rsidTr="00BE3D02">
        <w:tc>
          <w:tcPr>
            <w:tcW w:w="2609" w:type="dxa"/>
            <w:shd w:val="clear" w:color="auto" w:fill="auto"/>
            <w:hideMark/>
          </w:tcPr>
          <w:p w:rsidR="003A2110" w:rsidRPr="00FE61FA" w:rsidRDefault="003A2110" w:rsidP="002F6BEB">
            <w:pPr>
              <w:pStyle w:val="th"/>
            </w:pPr>
            <w:r w:rsidRPr="00FE61FA">
              <w:t>Details</w:t>
            </w:r>
          </w:p>
        </w:tc>
        <w:tc>
          <w:tcPr>
            <w:tcW w:w="1488" w:type="dxa"/>
            <w:shd w:val="clear" w:color="auto" w:fill="auto"/>
            <w:hideMark/>
          </w:tcPr>
          <w:p w:rsidR="003A2110" w:rsidRPr="00FE61FA" w:rsidRDefault="003A2110" w:rsidP="002F6BEB">
            <w:pPr>
              <w:pStyle w:val="th"/>
            </w:pPr>
            <w:r w:rsidRPr="00FE61FA">
              <w:t>Market value</w:t>
            </w:r>
          </w:p>
        </w:tc>
        <w:tc>
          <w:tcPr>
            <w:tcW w:w="1974" w:type="dxa"/>
            <w:shd w:val="clear" w:color="auto" w:fill="auto"/>
            <w:hideMark/>
          </w:tcPr>
          <w:p w:rsidR="003A2110" w:rsidRPr="00FE61FA" w:rsidRDefault="003A2110" w:rsidP="002F6BEB">
            <w:pPr>
              <w:pStyle w:val="th"/>
            </w:pPr>
            <w:r w:rsidRPr="00FE61FA">
              <w:t>Details</w:t>
            </w:r>
          </w:p>
        </w:tc>
        <w:tc>
          <w:tcPr>
            <w:tcW w:w="1843" w:type="dxa"/>
            <w:shd w:val="clear" w:color="auto" w:fill="auto"/>
            <w:hideMark/>
          </w:tcPr>
          <w:p w:rsidR="003A2110" w:rsidRPr="00FE61FA" w:rsidRDefault="003A2110" w:rsidP="002F6BEB">
            <w:pPr>
              <w:pStyle w:val="th"/>
            </w:pPr>
            <w:r w:rsidRPr="00FE61FA">
              <w:t>Monthly payments</w:t>
            </w:r>
          </w:p>
        </w:tc>
        <w:tc>
          <w:tcPr>
            <w:tcW w:w="1838" w:type="dxa"/>
            <w:shd w:val="clear" w:color="auto" w:fill="auto"/>
            <w:hideMark/>
          </w:tcPr>
          <w:p w:rsidR="003A2110" w:rsidRPr="00FE61FA" w:rsidRDefault="003A2110" w:rsidP="002F6BEB">
            <w:pPr>
              <w:pStyle w:val="th"/>
            </w:pPr>
            <w:r w:rsidRPr="00FE61FA">
              <w:t>Amount owing</w:t>
            </w:r>
          </w:p>
        </w:tc>
      </w:tr>
      <w:tr w:rsidR="003A2110" w:rsidRPr="000C2904" w:rsidTr="00BE3D02">
        <w:tc>
          <w:tcPr>
            <w:tcW w:w="2609" w:type="dxa"/>
            <w:shd w:val="clear" w:color="auto" w:fill="auto"/>
            <w:hideMark/>
          </w:tcPr>
          <w:p w:rsidR="003A2110" w:rsidRPr="00FE61FA" w:rsidRDefault="003A2110" w:rsidP="002F6BEB">
            <w:pPr>
              <w:pStyle w:val="tt"/>
              <w:rPr>
                <w:szCs w:val="18"/>
              </w:rPr>
            </w:pPr>
            <w:r>
              <w:rPr>
                <w:szCs w:val="18"/>
              </w:rPr>
              <w:t xml:space="preserve">Owner Occupied </w:t>
            </w:r>
            <w:r w:rsidRPr="00FE61FA">
              <w:rPr>
                <w:szCs w:val="18"/>
              </w:rPr>
              <w:t>Property at:</w:t>
            </w:r>
            <w:r>
              <w:rPr>
                <w:szCs w:val="18"/>
              </w:rPr>
              <w:t xml:space="preserve"> </w:t>
            </w:r>
          </w:p>
        </w:tc>
        <w:tc>
          <w:tcPr>
            <w:tcW w:w="1488" w:type="dxa"/>
            <w:shd w:val="clear" w:color="auto" w:fill="auto"/>
          </w:tcPr>
          <w:p w:rsidR="003A2110" w:rsidRPr="00631AC2" w:rsidRDefault="003A2110" w:rsidP="00631AC2">
            <w:pPr>
              <w:pStyle w:val="Answerhere"/>
              <w:jc w:val="center"/>
              <w:rPr>
                <w:highlight w:val="yellow"/>
              </w:rPr>
            </w:pPr>
          </w:p>
        </w:tc>
        <w:tc>
          <w:tcPr>
            <w:tcW w:w="1974" w:type="dxa"/>
            <w:shd w:val="clear" w:color="auto" w:fill="auto"/>
            <w:hideMark/>
          </w:tcPr>
          <w:p w:rsidR="003A2110" w:rsidRPr="00FE61FA" w:rsidRDefault="003A2110" w:rsidP="002F6BEB">
            <w:pPr>
              <w:pStyle w:val="tt"/>
              <w:rPr>
                <w:szCs w:val="18"/>
              </w:rPr>
            </w:pPr>
            <w:r w:rsidRPr="00FE61FA">
              <w:rPr>
                <w:szCs w:val="18"/>
              </w:rPr>
              <w:t>Mortgage with:</w:t>
            </w:r>
          </w:p>
        </w:tc>
        <w:tc>
          <w:tcPr>
            <w:tcW w:w="1843" w:type="dxa"/>
            <w:shd w:val="clear" w:color="auto" w:fill="auto"/>
          </w:tcPr>
          <w:p w:rsidR="003A2110" w:rsidRPr="00631AC2" w:rsidRDefault="003A2110" w:rsidP="00631AC2">
            <w:pPr>
              <w:pStyle w:val="Answerhere"/>
              <w:jc w:val="center"/>
              <w:rPr>
                <w:highlight w:val="yellow"/>
              </w:rPr>
            </w:pPr>
          </w:p>
        </w:tc>
        <w:tc>
          <w:tcPr>
            <w:tcW w:w="1838" w:type="dxa"/>
            <w:shd w:val="clear" w:color="auto" w:fill="auto"/>
          </w:tcPr>
          <w:p w:rsidR="003A2110" w:rsidRPr="00631AC2" w:rsidRDefault="003A2110" w:rsidP="00631AC2">
            <w:pPr>
              <w:pStyle w:val="Answerhere"/>
              <w:jc w:val="center"/>
              <w:rPr>
                <w:highlight w:val="yellow"/>
              </w:rPr>
            </w:pPr>
          </w:p>
        </w:tc>
      </w:tr>
      <w:tr w:rsidR="003A2110" w:rsidRPr="000C2904" w:rsidTr="00BE3D02">
        <w:tc>
          <w:tcPr>
            <w:tcW w:w="2609" w:type="dxa"/>
            <w:shd w:val="clear" w:color="auto" w:fill="auto"/>
            <w:hideMark/>
          </w:tcPr>
          <w:p w:rsidR="003A2110" w:rsidRPr="00FE61FA" w:rsidRDefault="003A2110" w:rsidP="002F6BEB">
            <w:pPr>
              <w:pStyle w:val="tt"/>
              <w:rPr>
                <w:szCs w:val="18"/>
              </w:rPr>
            </w:pPr>
            <w:r>
              <w:rPr>
                <w:szCs w:val="18"/>
              </w:rPr>
              <w:t xml:space="preserve">Investment </w:t>
            </w:r>
            <w:r w:rsidRPr="00FE61FA">
              <w:rPr>
                <w:szCs w:val="18"/>
              </w:rPr>
              <w:t>Property at:</w:t>
            </w:r>
          </w:p>
        </w:tc>
        <w:tc>
          <w:tcPr>
            <w:tcW w:w="1488" w:type="dxa"/>
            <w:shd w:val="clear" w:color="auto" w:fill="auto"/>
          </w:tcPr>
          <w:p w:rsidR="003A2110" w:rsidRPr="00631AC2" w:rsidRDefault="003A2110" w:rsidP="00631AC2">
            <w:pPr>
              <w:pStyle w:val="Answerhere"/>
              <w:jc w:val="center"/>
              <w:rPr>
                <w:highlight w:val="yellow"/>
              </w:rPr>
            </w:pPr>
          </w:p>
        </w:tc>
        <w:tc>
          <w:tcPr>
            <w:tcW w:w="1974" w:type="dxa"/>
            <w:shd w:val="clear" w:color="auto" w:fill="auto"/>
            <w:hideMark/>
          </w:tcPr>
          <w:p w:rsidR="003A2110" w:rsidRPr="00FE61FA" w:rsidRDefault="003A2110" w:rsidP="002F6BEB">
            <w:pPr>
              <w:pStyle w:val="tt"/>
              <w:rPr>
                <w:szCs w:val="18"/>
              </w:rPr>
            </w:pPr>
            <w:r w:rsidRPr="00FE61FA">
              <w:rPr>
                <w:szCs w:val="18"/>
              </w:rPr>
              <w:t>Mortgage with:</w:t>
            </w:r>
          </w:p>
        </w:tc>
        <w:tc>
          <w:tcPr>
            <w:tcW w:w="1843" w:type="dxa"/>
            <w:shd w:val="clear" w:color="auto" w:fill="auto"/>
          </w:tcPr>
          <w:p w:rsidR="003A2110" w:rsidRPr="00631AC2" w:rsidRDefault="003A2110" w:rsidP="00631AC2">
            <w:pPr>
              <w:pStyle w:val="Answerhere"/>
              <w:jc w:val="center"/>
              <w:rPr>
                <w:highlight w:val="yellow"/>
              </w:rPr>
            </w:pPr>
          </w:p>
        </w:tc>
        <w:tc>
          <w:tcPr>
            <w:tcW w:w="1838" w:type="dxa"/>
            <w:shd w:val="clear" w:color="auto" w:fill="auto"/>
          </w:tcPr>
          <w:p w:rsidR="003A2110" w:rsidRPr="00631AC2" w:rsidRDefault="003A2110" w:rsidP="00631AC2">
            <w:pPr>
              <w:pStyle w:val="Answerhere"/>
              <w:jc w:val="center"/>
              <w:rPr>
                <w:highlight w:val="yellow"/>
              </w:rPr>
            </w:pPr>
          </w:p>
        </w:tc>
      </w:tr>
      <w:tr w:rsidR="003A2110" w:rsidRPr="000C2904" w:rsidTr="00BE3D02">
        <w:tc>
          <w:tcPr>
            <w:tcW w:w="2609" w:type="dxa"/>
            <w:shd w:val="clear" w:color="auto" w:fill="auto"/>
            <w:hideMark/>
          </w:tcPr>
          <w:p w:rsidR="003A2110" w:rsidRPr="00FE61FA" w:rsidRDefault="003A2110" w:rsidP="002F6BEB">
            <w:pPr>
              <w:pStyle w:val="tt"/>
              <w:rPr>
                <w:szCs w:val="18"/>
              </w:rPr>
            </w:pPr>
            <w:r w:rsidRPr="00FE61FA">
              <w:rPr>
                <w:szCs w:val="18"/>
              </w:rPr>
              <w:t>Cash at bank</w:t>
            </w:r>
            <w:r>
              <w:rPr>
                <w:szCs w:val="18"/>
              </w:rPr>
              <w:br/>
              <w:t>(includes fixed deposits)</w:t>
            </w:r>
          </w:p>
        </w:tc>
        <w:tc>
          <w:tcPr>
            <w:tcW w:w="1488" w:type="dxa"/>
            <w:shd w:val="clear" w:color="auto" w:fill="auto"/>
          </w:tcPr>
          <w:p w:rsidR="003A2110" w:rsidRPr="00631AC2" w:rsidRDefault="003A2110" w:rsidP="00631AC2">
            <w:pPr>
              <w:pStyle w:val="Answerhere"/>
              <w:jc w:val="center"/>
              <w:rPr>
                <w:highlight w:val="yellow"/>
              </w:rPr>
            </w:pPr>
          </w:p>
        </w:tc>
        <w:tc>
          <w:tcPr>
            <w:tcW w:w="1974" w:type="dxa"/>
            <w:shd w:val="clear" w:color="auto" w:fill="auto"/>
            <w:hideMark/>
          </w:tcPr>
          <w:p w:rsidR="003A2110" w:rsidRPr="00FE61FA" w:rsidRDefault="003A2110" w:rsidP="002F6BEB">
            <w:pPr>
              <w:pStyle w:val="tt"/>
              <w:rPr>
                <w:szCs w:val="18"/>
              </w:rPr>
            </w:pPr>
            <w:r w:rsidRPr="00FE61FA">
              <w:rPr>
                <w:szCs w:val="18"/>
              </w:rPr>
              <w:t>Car leasing</w:t>
            </w:r>
          </w:p>
        </w:tc>
        <w:tc>
          <w:tcPr>
            <w:tcW w:w="1843" w:type="dxa"/>
            <w:shd w:val="clear" w:color="auto" w:fill="auto"/>
          </w:tcPr>
          <w:p w:rsidR="003A2110" w:rsidRPr="00631AC2" w:rsidRDefault="003A2110" w:rsidP="00631AC2">
            <w:pPr>
              <w:pStyle w:val="Answerhere"/>
              <w:jc w:val="center"/>
              <w:rPr>
                <w:highlight w:val="yellow"/>
              </w:rPr>
            </w:pPr>
          </w:p>
        </w:tc>
        <w:tc>
          <w:tcPr>
            <w:tcW w:w="1838" w:type="dxa"/>
            <w:shd w:val="clear" w:color="auto" w:fill="auto"/>
          </w:tcPr>
          <w:p w:rsidR="003A2110" w:rsidRPr="00631AC2" w:rsidRDefault="003A2110" w:rsidP="00631AC2">
            <w:pPr>
              <w:pStyle w:val="Answerhere"/>
              <w:jc w:val="center"/>
              <w:rPr>
                <w:highlight w:val="yellow"/>
              </w:rPr>
            </w:pPr>
          </w:p>
        </w:tc>
      </w:tr>
      <w:tr w:rsidR="003A2110" w:rsidRPr="000C2904" w:rsidTr="00BE3D02">
        <w:tc>
          <w:tcPr>
            <w:tcW w:w="2609" w:type="dxa"/>
            <w:shd w:val="clear" w:color="auto" w:fill="auto"/>
            <w:hideMark/>
          </w:tcPr>
          <w:p w:rsidR="003A2110" w:rsidRPr="00FE61FA" w:rsidRDefault="003A2110" w:rsidP="002F6BEB">
            <w:pPr>
              <w:pStyle w:val="tt"/>
              <w:rPr>
                <w:szCs w:val="18"/>
              </w:rPr>
            </w:pPr>
            <w:r w:rsidRPr="00FE61FA">
              <w:rPr>
                <w:szCs w:val="18"/>
              </w:rPr>
              <w:t>Other cash</w:t>
            </w:r>
            <w:r>
              <w:rPr>
                <w:szCs w:val="18"/>
              </w:rPr>
              <w:br/>
              <w:t>(includes offset accounts)</w:t>
            </w:r>
          </w:p>
        </w:tc>
        <w:tc>
          <w:tcPr>
            <w:tcW w:w="1488" w:type="dxa"/>
            <w:shd w:val="clear" w:color="auto" w:fill="auto"/>
          </w:tcPr>
          <w:p w:rsidR="003A2110" w:rsidRPr="00631AC2" w:rsidRDefault="003A2110" w:rsidP="00631AC2">
            <w:pPr>
              <w:pStyle w:val="Answerhere"/>
              <w:jc w:val="center"/>
              <w:rPr>
                <w:highlight w:val="yellow"/>
              </w:rPr>
            </w:pPr>
          </w:p>
        </w:tc>
        <w:tc>
          <w:tcPr>
            <w:tcW w:w="1974" w:type="dxa"/>
            <w:shd w:val="clear" w:color="auto" w:fill="auto"/>
            <w:hideMark/>
          </w:tcPr>
          <w:p w:rsidR="003A2110" w:rsidRPr="00FE61FA" w:rsidRDefault="003A2110" w:rsidP="002F6BEB">
            <w:pPr>
              <w:pStyle w:val="tt"/>
              <w:rPr>
                <w:szCs w:val="18"/>
              </w:rPr>
            </w:pPr>
            <w:r w:rsidRPr="00FE61FA">
              <w:rPr>
                <w:szCs w:val="18"/>
              </w:rPr>
              <w:t>Personal loans</w:t>
            </w:r>
          </w:p>
          <w:p w:rsidR="003A2110" w:rsidRPr="00FE61FA" w:rsidRDefault="003A2110" w:rsidP="00631AC2">
            <w:pPr>
              <w:pStyle w:val="Answerhere"/>
            </w:pPr>
            <w:r w:rsidRPr="00FE61FA">
              <w:t>1.</w:t>
            </w:r>
          </w:p>
          <w:p w:rsidR="003A2110" w:rsidRPr="00FE61FA" w:rsidRDefault="003A2110" w:rsidP="00631AC2">
            <w:pPr>
              <w:pStyle w:val="Answerhere"/>
            </w:pPr>
            <w:r w:rsidRPr="00FE61FA">
              <w:t>2.</w:t>
            </w:r>
          </w:p>
        </w:tc>
        <w:tc>
          <w:tcPr>
            <w:tcW w:w="1843" w:type="dxa"/>
            <w:shd w:val="clear" w:color="auto" w:fill="auto"/>
          </w:tcPr>
          <w:p w:rsidR="003A2110" w:rsidRPr="00631AC2" w:rsidRDefault="003A2110" w:rsidP="00631AC2">
            <w:pPr>
              <w:pStyle w:val="Answerhere"/>
              <w:jc w:val="center"/>
              <w:rPr>
                <w:highlight w:val="yellow"/>
              </w:rPr>
            </w:pPr>
          </w:p>
        </w:tc>
        <w:tc>
          <w:tcPr>
            <w:tcW w:w="1838" w:type="dxa"/>
            <w:shd w:val="clear" w:color="auto" w:fill="auto"/>
          </w:tcPr>
          <w:p w:rsidR="003A2110" w:rsidRPr="00631AC2" w:rsidRDefault="003A2110" w:rsidP="00631AC2">
            <w:pPr>
              <w:pStyle w:val="Answerhere"/>
              <w:jc w:val="center"/>
              <w:rPr>
                <w:highlight w:val="yellow"/>
              </w:rPr>
            </w:pPr>
          </w:p>
        </w:tc>
      </w:tr>
      <w:tr w:rsidR="003A2110" w:rsidRPr="000C2904" w:rsidTr="00BE3D02">
        <w:tc>
          <w:tcPr>
            <w:tcW w:w="2609" w:type="dxa"/>
            <w:shd w:val="clear" w:color="auto" w:fill="auto"/>
            <w:hideMark/>
          </w:tcPr>
          <w:p w:rsidR="003A2110" w:rsidRPr="00FE61FA" w:rsidRDefault="003A2110" w:rsidP="002F6BEB">
            <w:pPr>
              <w:pStyle w:val="tt"/>
              <w:rPr>
                <w:szCs w:val="18"/>
              </w:rPr>
            </w:pPr>
            <w:r w:rsidRPr="00FE61FA">
              <w:rPr>
                <w:szCs w:val="18"/>
              </w:rPr>
              <w:t>Deposit paid on property</w:t>
            </w:r>
          </w:p>
        </w:tc>
        <w:tc>
          <w:tcPr>
            <w:tcW w:w="1488" w:type="dxa"/>
            <w:shd w:val="clear" w:color="auto" w:fill="auto"/>
          </w:tcPr>
          <w:p w:rsidR="003A2110" w:rsidRPr="00631AC2" w:rsidRDefault="003A2110" w:rsidP="00631AC2">
            <w:pPr>
              <w:pStyle w:val="Answerhere"/>
              <w:jc w:val="center"/>
              <w:rPr>
                <w:highlight w:val="yellow"/>
              </w:rPr>
            </w:pPr>
          </w:p>
        </w:tc>
        <w:tc>
          <w:tcPr>
            <w:tcW w:w="1974" w:type="dxa"/>
            <w:shd w:val="clear" w:color="auto" w:fill="auto"/>
            <w:hideMark/>
          </w:tcPr>
          <w:p w:rsidR="003A2110" w:rsidRPr="00FE61FA" w:rsidRDefault="003A2110" w:rsidP="002F6BEB">
            <w:pPr>
              <w:pStyle w:val="tt"/>
              <w:rPr>
                <w:szCs w:val="18"/>
              </w:rPr>
            </w:pPr>
            <w:r w:rsidRPr="00FE61FA">
              <w:rPr>
                <w:szCs w:val="18"/>
              </w:rPr>
              <w:t xml:space="preserve">Overdraft </w:t>
            </w:r>
          </w:p>
        </w:tc>
        <w:tc>
          <w:tcPr>
            <w:tcW w:w="1843" w:type="dxa"/>
            <w:shd w:val="clear" w:color="auto" w:fill="auto"/>
          </w:tcPr>
          <w:p w:rsidR="003A2110" w:rsidRPr="00631AC2" w:rsidRDefault="003A2110" w:rsidP="00631AC2">
            <w:pPr>
              <w:pStyle w:val="Answerhere"/>
              <w:jc w:val="center"/>
              <w:rPr>
                <w:highlight w:val="yellow"/>
              </w:rPr>
            </w:pPr>
          </w:p>
        </w:tc>
        <w:tc>
          <w:tcPr>
            <w:tcW w:w="1838" w:type="dxa"/>
            <w:shd w:val="clear" w:color="auto" w:fill="auto"/>
          </w:tcPr>
          <w:p w:rsidR="003A2110" w:rsidRPr="00631AC2" w:rsidRDefault="003A2110" w:rsidP="00631AC2">
            <w:pPr>
              <w:pStyle w:val="Answerhere"/>
              <w:jc w:val="center"/>
              <w:rPr>
                <w:highlight w:val="yellow"/>
              </w:rPr>
            </w:pPr>
          </w:p>
        </w:tc>
      </w:tr>
      <w:tr w:rsidR="003A2110" w:rsidRPr="000C2904" w:rsidTr="00BE3D02">
        <w:tc>
          <w:tcPr>
            <w:tcW w:w="2609" w:type="dxa"/>
            <w:shd w:val="clear" w:color="auto" w:fill="auto"/>
            <w:hideMark/>
          </w:tcPr>
          <w:p w:rsidR="003A2110" w:rsidRPr="00FE61FA" w:rsidRDefault="003A2110" w:rsidP="002F6BEB">
            <w:pPr>
              <w:pStyle w:val="tt"/>
              <w:rPr>
                <w:szCs w:val="18"/>
              </w:rPr>
            </w:pPr>
            <w:r w:rsidRPr="00FE61FA">
              <w:rPr>
                <w:szCs w:val="18"/>
              </w:rPr>
              <w:t>Motor vehicles:</w:t>
            </w:r>
          </w:p>
          <w:p w:rsidR="003A2110" w:rsidRPr="006F2AF8" w:rsidRDefault="003A2110" w:rsidP="002F6BEB">
            <w:pPr>
              <w:pStyle w:val="tt"/>
              <w:rPr>
                <w:szCs w:val="18"/>
              </w:rPr>
            </w:pPr>
            <w:r w:rsidRPr="00FE61FA">
              <w:rPr>
                <w:szCs w:val="18"/>
              </w:rPr>
              <w:t>1.</w:t>
            </w:r>
            <w:r>
              <w:rPr>
                <w:szCs w:val="18"/>
              </w:rPr>
              <w:t xml:space="preserve"> </w:t>
            </w:r>
            <w:r w:rsidRPr="00C2154F">
              <w:t>2007 Commodore SS</w:t>
            </w:r>
          </w:p>
          <w:p w:rsidR="003A2110" w:rsidRPr="00FE61FA" w:rsidRDefault="003A2110" w:rsidP="002F6BEB">
            <w:pPr>
              <w:pStyle w:val="tt"/>
              <w:rPr>
                <w:szCs w:val="18"/>
              </w:rPr>
            </w:pPr>
            <w:r w:rsidRPr="00FE61FA">
              <w:rPr>
                <w:szCs w:val="18"/>
              </w:rPr>
              <w:t>2.</w:t>
            </w:r>
            <w:r>
              <w:rPr>
                <w:szCs w:val="18"/>
              </w:rPr>
              <w:t xml:space="preserve"> Kia </w:t>
            </w:r>
            <w:proofErr w:type="spellStart"/>
            <w:r>
              <w:rPr>
                <w:szCs w:val="18"/>
              </w:rPr>
              <w:t>Cerato</w:t>
            </w:r>
            <w:proofErr w:type="spellEnd"/>
            <w:r>
              <w:rPr>
                <w:szCs w:val="18"/>
              </w:rPr>
              <w:t xml:space="preserve"> Sport 2015</w:t>
            </w:r>
          </w:p>
        </w:tc>
        <w:tc>
          <w:tcPr>
            <w:tcW w:w="1488" w:type="dxa"/>
            <w:shd w:val="clear" w:color="auto" w:fill="auto"/>
          </w:tcPr>
          <w:p w:rsidR="003A2110" w:rsidRPr="00631AC2" w:rsidRDefault="003A2110" w:rsidP="00631AC2">
            <w:pPr>
              <w:pStyle w:val="Answerhere"/>
              <w:jc w:val="center"/>
              <w:rPr>
                <w:highlight w:val="yellow"/>
              </w:rPr>
            </w:pPr>
          </w:p>
        </w:tc>
        <w:tc>
          <w:tcPr>
            <w:tcW w:w="1974" w:type="dxa"/>
            <w:shd w:val="clear" w:color="auto" w:fill="auto"/>
            <w:hideMark/>
          </w:tcPr>
          <w:p w:rsidR="003A2110" w:rsidRPr="00FE61FA" w:rsidRDefault="003A2110" w:rsidP="002F6BEB">
            <w:pPr>
              <w:pStyle w:val="tt"/>
              <w:rPr>
                <w:szCs w:val="18"/>
              </w:rPr>
            </w:pPr>
            <w:r w:rsidRPr="00FE61FA">
              <w:rPr>
                <w:szCs w:val="18"/>
              </w:rPr>
              <w:t>Other loans:</w:t>
            </w:r>
          </w:p>
          <w:p w:rsidR="003A2110" w:rsidRPr="00FE61FA" w:rsidRDefault="003A2110" w:rsidP="00631AC2">
            <w:pPr>
              <w:pStyle w:val="Answerhere"/>
            </w:pPr>
            <w:r w:rsidRPr="00FE61FA">
              <w:t>1.</w:t>
            </w:r>
          </w:p>
          <w:p w:rsidR="003A2110" w:rsidRPr="00FE61FA" w:rsidRDefault="003A2110" w:rsidP="00631AC2">
            <w:pPr>
              <w:pStyle w:val="Answerhere"/>
            </w:pPr>
            <w:r w:rsidRPr="00FE61FA">
              <w:t>2.</w:t>
            </w:r>
          </w:p>
        </w:tc>
        <w:tc>
          <w:tcPr>
            <w:tcW w:w="1843" w:type="dxa"/>
            <w:shd w:val="clear" w:color="auto" w:fill="auto"/>
          </w:tcPr>
          <w:p w:rsidR="003A2110" w:rsidRPr="00631AC2" w:rsidRDefault="003A2110" w:rsidP="00631AC2">
            <w:pPr>
              <w:pStyle w:val="Answerhere"/>
              <w:jc w:val="center"/>
              <w:rPr>
                <w:highlight w:val="yellow"/>
              </w:rPr>
            </w:pPr>
          </w:p>
        </w:tc>
        <w:tc>
          <w:tcPr>
            <w:tcW w:w="1838" w:type="dxa"/>
            <w:shd w:val="clear" w:color="auto" w:fill="auto"/>
          </w:tcPr>
          <w:p w:rsidR="003A2110" w:rsidRPr="00631AC2" w:rsidRDefault="003A2110" w:rsidP="00631AC2">
            <w:pPr>
              <w:pStyle w:val="Answerhere"/>
              <w:jc w:val="center"/>
              <w:rPr>
                <w:highlight w:val="yellow"/>
              </w:rPr>
            </w:pPr>
          </w:p>
        </w:tc>
      </w:tr>
      <w:tr w:rsidR="003A2110" w:rsidRPr="000C2904" w:rsidTr="00BE3D02">
        <w:tc>
          <w:tcPr>
            <w:tcW w:w="2609" w:type="dxa"/>
            <w:shd w:val="clear" w:color="auto" w:fill="auto"/>
            <w:hideMark/>
          </w:tcPr>
          <w:p w:rsidR="003A2110" w:rsidRPr="00FE61FA" w:rsidRDefault="003A2110" w:rsidP="002F6BEB">
            <w:pPr>
              <w:pStyle w:val="tt"/>
              <w:rPr>
                <w:szCs w:val="18"/>
              </w:rPr>
            </w:pPr>
            <w:r w:rsidRPr="00FE61FA">
              <w:rPr>
                <w:szCs w:val="18"/>
              </w:rPr>
              <w:t>Personal effects</w:t>
            </w:r>
          </w:p>
        </w:tc>
        <w:tc>
          <w:tcPr>
            <w:tcW w:w="1488" w:type="dxa"/>
            <w:shd w:val="clear" w:color="auto" w:fill="auto"/>
          </w:tcPr>
          <w:p w:rsidR="003A2110" w:rsidRPr="00631AC2" w:rsidRDefault="003A2110" w:rsidP="00631AC2">
            <w:pPr>
              <w:pStyle w:val="Answerhere"/>
              <w:jc w:val="center"/>
              <w:rPr>
                <w:highlight w:val="yellow"/>
              </w:rPr>
            </w:pPr>
          </w:p>
        </w:tc>
        <w:tc>
          <w:tcPr>
            <w:tcW w:w="1974" w:type="dxa"/>
            <w:shd w:val="clear" w:color="auto" w:fill="auto"/>
            <w:hideMark/>
          </w:tcPr>
          <w:p w:rsidR="00BE3D02" w:rsidRDefault="003A2110" w:rsidP="002F6BEB">
            <w:pPr>
              <w:pStyle w:val="tt"/>
              <w:rPr>
                <w:szCs w:val="18"/>
              </w:rPr>
            </w:pPr>
            <w:r w:rsidRPr="00FE61FA">
              <w:rPr>
                <w:szCs w:val="18"/>
              </w:rPr>
              <w:t>Credit card limit:</w:t>
            </w:r>
          </w:p>
          <w:p w:rsidR="003A2110" w:rsidRPr="00FE61FA" w:rsidRDefault="003A2110" w:rsidP="00631AC2">
            <w:pPr>
              <w:pStyle w:val="Answerhere"/>
            </w:pPr>
            <w:r w:rsidRPr="00FE61FA">
              <w:t>$</w:t>
            </w:r>
          </w:p>
        </w:tc>
        <w:tc>
          <w:tcPr>
            <w:tcW w:w="1843" w:type="dxa"/>
            <w:shd w:val="clear" w:color="auto" w:fill="auto"/>
          </w:tcPr>
          <w:p w:rsidR="003A2110" w:rsidRPr="00631AC2" w:rsidRDefault="003A2110" w:rsidP="00631AC2">
            <w:pPr>
              <w:pStyle w:val="Answerhere"/>
              <w:jc w:val="center"/>
              <w:rPr>
                <w:highlight w:val="yellow"/>
              </w:rPr>
            </w:pPr>
          </w:p>
        </w:tc>
        <w:tc>
          <w:tcPr>
            <w:tcW w:w="1838" w:type="dxa"/>
            <w:shd w:val="clear" w:color="auto" w:fill="auto"/>
          </w:tcPr>
          <w:p w:rsidR="003A2110" w:rsidRPr="00631AC2" w:rsidRDefault="003A2110" w:rsidP="00631AC2">
            <w:pPr>
              <w:pStyle w:val="Answerhere"/>
              <w:jc w:val="center"/>
              <w:rPr>
                <w:highlight w:val="yellow"/>
              </w:rPr>
            </w:pPr>
          </w:p>
        </w:tc>
      </w:tr>
      <w:tr w:rsidR="003A2110" w:rsidRPr="000C2904" w:rsidTr="00BE3D02">
        <w:tc>
          <w:tcPr>
            <w:tcW w:w="2609" w:type="dxa"/>
            <w:shd w:val="clear" w:color="auto" w:fill="auto"/>
            <w:hideMark/>
          </w:tcPr>
          <w:p w:rsidR="003A2110" w:rsidRPr="00FE61FA" w:rsidRDefault="003A2110" w:rsidP="002F6BEB">
            <w:pPr>
              <w:pStyle w:val="tt"/>
              <w:rPr>
                <w:szCs w:val="18"/>
              </w:rPr>
            </w:pPr>
            <w:r w:rsidRPr="00FE61FA">
              <w:rPr>
                <w:szCs w:val="18"/>
              </w:rPr>
              <w:t>Business value</w:t>
            </w:r>
            <w:r>
              <w:rPr>
                <w:szCs w:val="18"/>
              </w:rPr>
              <w:t xml:space="preserve"> (if self employed)</w:t>
            </w:r>
          </w:p>
        </w:tc>
        <w:tc>
          <w:tcPr>
            <w:tcW w:w="1488" w:type="dxa"/>
            <w:shd w:val="clear" w:color="auto" w:fill="auto"/>
          </w:tcPr>
          <w:p w:rsidR="003A2110" w:rsidRPr="00631AC2" w:rsidRDefault="003A2110" w:rsidP="00631AC2">
            <w:pPr>
              <w:pStyle w:val="Answerhere"/>
              <w:jc w:val="center"/>
              <w:rPr>
                <w:highlight w:val="yellow"/>
              </w:rPr>
            </w:pPr>
          </w:p>
        </w:tc>
        <w:tc>
          <w:tcPr>
            <w:tcW w:w="1974" w:type="dxa"/>
            <w:shd w:val="clear" w:color="auto" w:fill="auto"/>
            <w:hideMark/>
          </w:tcPr>
          <w:p w:rsidR="00BE3D02" w:rsidRDefault="003A2110" w:rsidP="002F6BEB">
            <w:pPr>
              <w:pStyle w:val="tt"/>
              <w:rPr>
                <w:szCs w:val="18"/>
              </w:rPr>
            </w:pPr>
            <w:r w:rsidRPr="00FE61FA">
              <w:rPr>
                <w:szCs w:val="18"/>
              </w:rPr>
              <w:t>Credit card limit:</w:t>
            </w:r>
          </w:p>
          <w:p w:rsidR="003A2110" w:rsidRPr="00FE61FA" w:rsidRDefault="003A2110" w:rsidP="00631AC2">
            <w:pPr>
              <w:pStyle w:val="Answerhere"/>
            </w:pPr>
            <w:r w:rsidRPr="00FE61FA">
              <w:t>$</w:t>
            </w:r>
          </w:p>
        </w:tc>
        <w:tc>
          <w:tcPr>
            <w:tcW w:w="1843" w:type="dxa"/>
            <w:shd w:val="clear" w:color="auto" w:fill="auto"/>
          </w:tcPr>
          <w:p w:rsidR="003A2110" w:rsidRPr="00631AC2" w:rsidRDefault="003A2110" w:rsidP="00631AC2">
            <w:pPr>
              <w:pStyle w:val="Answerhere"/>
              <w:jc w:val="center"/>
              <w:rPr>
                <w:highlight w:val="yellow"/>
              </w:rPr>
            </w:pPr>
          </w:p>
        </w:tc>
        <w:tc>
          <w:tcPr>
            <w:tcW w:w="1838" w:type="dxa"/>
            <w:shd w:val="clear" w:color="auto" w:fill="auto"/>
          </w:tcPr>
          <w:p w:rsidR="003A2110" w:rsidRPr="00631AC2" w:rsidRDefault="003A2110" w:rsidP="00631AC2">
            <w:pPr>
              <w:pStyle w:val="Answerhere"/>
              <w:jc w:val="center"/>
              <w:rPr>
                <w:highlight w:val="yellow"/>
              </w:rPr>
            </w:pPr>
          </w:p>
        </w:tc>
      </w:tr>
      <w:tr w:rsidR="003A2110" w:rsidRPr="000C2904" w:rsidTr="00BE3D02">
        <w:tc>
          <w:tcPr>
            <w:tcW w:w="2609" w:type="dxa"/>
            <w:shd w:val="clear" w:color="auto" w:fill="auto"/>
            <w:hideMark/>
          </w:tcPr>
          <w:p w:rsidR="003A2110" w:rsidRPr="00FE61FA" w:rsidRDefault="003A2110" w:rsidP="002F6BEB">
            <w:pPr>
              <w:pStyle w:val="tt"/>
              <w:rPr>
                <w:szCs w:val="18"/>
              </w:rPr>
            </w:pPr>
            <w:r w:rsidRPr="00FE61FA">
              <w:rPr>
                <w:szCs w:val="18"/>
              </w:rPr>
              <w:t>Shares and investments</w:t>
            </w:r>
          </w:p>
        </w:tc>
        <w:tc>
          <w:tcPr>
            <w:tcW w:w="1488" w:type="dxa"/>
            <w:shd w:val="clear" w:color="auto" w:fill="auto"/>
          </w:tcPr>
          <w:p w:rsidR="003A2110" w:rsidRPr="00631AC2" w:rsidRDefault="003A2110" w:rsidP="00631AC2">
            <w:pPr>
              <w:pStyle w:val="Answerhere"/>
              <w:jc w:val="center"/>
              <w:rPr>
                <w:highlight w:val="yellow"/>
              </w:rPr>
            </w:pPr>
          </w:p>
        </w:tc>
        <w:tc>
          <w:tcPr>
            <w:tcW w:w="1974" w:type="dxa"/>
            <w:shd w:val="clear" w:color="auto" w:fill="auto"/>
            <w:hideMark/>
          </w:tcPr>
          <w:p w:rsidR="003A2110" w:rsidRPr="00FE61FA" w:rsidRDefault="003A2110" w:rsidP="002F6BEB">
            <w:pPr>
              <w:pStyle w:val="tt"/>
              <w:rPr>
                <w:szCs w:val="18"/>
              </w:rPr>
            </w:pPr>
            <w:r w:rsidRPr="00FE61FA">
              <w:rPr>
                <w:szCs w:val="18"/>
              </w:rPr>
              <w:t>Other:</w:t>
            </w:r>
          </w:p>
        </w:tc>
        <w:tc>
          <w:tcPr>
            <w:tcW w:w="1843" w:type="dxa"/>
            <w:shd w:val="clear" w:color="auto" w:fill="auto"/>
          </w:tcPr>
          <w:p w:rsidR="003A2110" w:rsidRPr="00631AC2" w:rsidRDefault="003A2110" w:rsidP="00631AC2">
            <w:pPr>
              <w:pStyle w:val="Answerhere"/>
              <w:jc w:val="center"/>
              <w:rPr>
                <w:highlight w:val="yellow"/>
              </w:rPr>
            </w:pPr>
          </w:p>
        </w:tc>
        <w:tc>
          <w:tcPr>
            <w:tcW w:w="1838" w:type="dxa"/>
            <w:shd w:val="clear" w:color="auto" w:fill="auto"/>
          </w:tcPr>
          <w:p w:rsidR="003A2110" w:rsidRPr="00631AC2" w:rsidRDefault="003A2110" w:rsidP="00631AC2">
            <w:pPr>
              <w:pStyle w:val="Answerhere"/>
              <w:jc w:val="center"/>
              <w:rPr>
                <w:highlight w:val="yellow"/>
              </w:rPr>
            </w:pPr>
          </w:p>
        </w:tc>
      </w:tr>
      <w:tr w:rsidR="003A2110" w:rsidRPr="000C2904" w:rsidTr="00BE3D02">
        <w:tc>
          <w:tcPr>
            <w:tcW w:w="2609" w:type="dxa"/>
            <w:shd w:val="clear" w:color="auto" w:fill="auto"/>
            <w:hideMark/>
          </w:tcPr>
          <w:p w:rsidR="003A2110" w:rsidRPr="00FE61FA" w:rsidRDefault="003A2110" w:rsidP="002F6BEB">
            <w:pPr>
              <w:pStyle w:val="tt"/>
              <w:rPr>
                <w:szCs w:val="18"/>
              </w:rPr>
            </w:pPr>
            <w:r w:rsidRPr="00FE61FA">
              <w:rPr>
                <w:szCs w:val="18"/>
              </w:rPr>
              <w:t>Superannuation</w:t>
            </w:r>
          </w:p>
        </w:tc>
        <w:tc>
          <w:tcPr>
            <w:tcW w:w="1488" w:type="dxa"/>
            <w:shd w:val="clear" w:color="auto" w:fill="auto"/>
          </w:tcPr>
          <w:p w:rsidR="003A2110" w:rsidRPr="00631AC2" w:rsidRDefault="003A2110" w:rsidP="00631AC2">
            <w:pPr>
              <w:pStyle w:val="Answerhere"/>
              <w:jc w:val="center"/>
              <w:rPr>
                <w:highlight w:val="yellow"/>
              </w:rPr>
            </w:pPr>
          </w:p>
        </w:tc>
        <w:tc>
          <w:tcPr>
            <w:tcW w:w="1974" w:type="dxa"/>
            <w:shd w:val="clear" w:color="auto" w:fill="auto"/>
            <w:hideMark/>
          </w:tcPr>
          <w:p w:rsidR="003A2110" w:rsidRPr="00FE61FA" w:rsidRDefault="003A2110" w:rsidP="002F6BEB">
            <w:pPr>
              <w:pStyle w:val="tt"/>
              <w:rPr>
                <w:szCs w:val="18"/>
              </w:rPr>
            </w:pPr>
            <w:r w:rsidRPr="00FE61FA">
              <w:rPr>
                <w:szCs w:val="18"/>
              </w:rPr>
              <w:t>Other:</w:t>
            </w:r>
          </w:p>
        </w:tc>
        <w:tc>
          <w:tcPr>
            <w:tcW w:w="1843" w:type="dxa"/>
            <w:shd w:val="clear" w:color="auto" w:fill="auto"/>
          </w:tcPr>
          <w:p w:rsidR="003A2110" w:rsidRPr="00631AC2" w:rsidRDefault="003A2110" w:rsidP="00631AC2">
            <w:pPr>
              <w:pStyle w:val="Answerhere"/>
              <w:jc w:val="center"/>
              <w:rPr>
                <w:highlight w:val="yellow"/>
              </w:rPr>
            </w:pPr>
          </w:p>
        </w:tc>
        <w:tc>
          <w:tcPr>
            <w:tcW w:w="1838" w:type="dxa"/>
            <w:shd w:val="clear" w:color="auto" w:fill="auto"/>
          </w:tcPr>
          <w:p w:rsidR="003A2110" w:rsidRPr="00631AC2" w:rsidRDefault="003A2110" w:rsidP="00631AC2">
            <w:pPr>
              <w:pStyle w:val="Answerhere"/>
              <w:jc w:val="center"/>
              <w:rPr>
                <w:highlight w:val="yellow"/>
              </w:rPr>
            </w:pPr>
          </w:p>
        </w:tc>
      </w:tr>
      <w:tr w:rsidR="003A2110" w:rsidRPr="000C2904" w:rsidTr="00BE3D02">
        <w:tc>
          <w:tcPr>
            <w:tcW w:w="2609" w:type="dxa"/>
            <w:shd w:val="clear" w:color="auto" w:fill="auto"/>
            <w:hideMark/>
          </w:tcPr>
          <w:p w:rsidR="003A2110" w:rsidRPr="00FE61FA" w:rsidRDefault="003A2110" w:rsidP="002F6BEB">
            <w:pPr>
              <w:pStyle w:val="tt"/>
              <w:rPr>
                <w:szCs w:val="18"/>
              </w:rPr>
            </w:pPr>
            <w:r w:rsidRPr="00FE61FA">
              <w:rPr>
                <w:szCs w:val="18"/>
              </w:rPr>
              <w:t>Other assets (give details)</w:t>
            </w:r>
          </w:p>
        </w:tc>
        <w:tc>
          <w:tcPr>
            <w:tcW w:w="1488" w:type="dxa"/>
            <w:shd w:val="clear" w:color="auto" w:fill="auto"/>
          </w:tcPr>
          <w:p w:rsidR="003A2110" w:rsidRPr="00631AC2" w:rsidRDefault="003A2110" w:rsidP="00631AC2">
            <w:pPr>
              <w:pStyle w:val="Answerhere"/>
              <w:jc w:val="center"/>
              <w:rPr>
                <w:highlight w:val="yellow"/>
              </w:rPr>
            </w:pPr>
          </w:p>
        </w:tc>
        <w:tc>
          <w:tcPr>
            <w:tcW w:w="1974" w:type="dxa"/>
            <w:shd w:val="clear" w:color="auto" w:fill="auto"/>
            <w:hideMark/>
          </w:tcPr>
          <w:p w:rsidR="003A2110" w:rsidRPr="00FE61FA" w:rsidRDefault="003A2110" w:rsidP="002F6BEB">
            <w:pPr>
              <w:pStyle w:val="tt"/>
              <w:rPr>
                <w:szCs w:val="18"/>
              </w:rPr>
            </w:pPr>
            <w:r w:rsidRPr="00FE61FA">
              <w:rPr>
                <w:szCs w:val="18"/>
              </w:rPr>
              <w:t>Other:</w:t>
            </w:r>
          </w:p>
        </w:tc>
        <w:tc>
          <w:tcPr>
            <w:tcW w:w="1843" w:type="dxa"/>
            <w:shd w:val="clear" w:color="auto" w:fill="auto"/>
          </w:tcPr>
          <w:p w:rsidR="003A2110" w:rsidRPr="00631AC2" w:rsidRDefault="003A2110" w:rsidP="00631AC2">
            <w:pPr>
              <w:pStyle w:val="Answerhere"/>
              <w:jc w:val="center"/>
              <w:rPr>
                <w:highlight w:val="yellow"/>
              </w:rPr>
            </w:pPr>
          </w:p>
        </w:tc>
        <w:tc>
          <w:tcPr>
            <w:tcW w:w="1838" w:type="dxa"/>
            <w:shd w:val="clear" w:color="auto" w:fill="auto"/>
          </w:tcPr>
          <w:p w:rsidR="003A2110" w:rsidRPr="00631AC2" w:rsidRDefault="003A2110" w:rsidP="00631AC2">
            <w:pPr>
              <w:pStyle w:val="Answerhere"/>
              <w:jc w:val="center"/>
              <w:rPr>
                <w:highlight w:val="yellow"/>
              </w:rPr>
            </w:pPr>
          </w:p>
        </w:tc>
      </w:tr>
      <w:tr w:rsidR="003A2110" w:rsidRPr="000C2904" w:rsidTr="00BE3D02">
        <w:tc>
          <w:tcPr>
            <w:tcW w:w="2609" w:type="dxa"/>
            <w:shd w:val="clear" w:color="auto" w:fill="auto"/>
            <w:hideMark/>
          </w:tcPr>
          <w:p w:rsidR="003A2110" w:rsidRPr="00FE61FA" w:rsidRDefault="003A2110" w:rsidP="002F6BEB">
            <w:pPr>
              <w:pStyle w:val="tt"/>
              <w:rPr>
                <w:b/>
                <w:szCs w:val="18"/>
              </w:rPr>
            </w:pPr>
            <w:r w:rsidRPr="00FE61FA">
              <w:rPr>
                <w:b/>
                <w:szCs w:val="18"/>
              </w:rPr>
              <w:t>Total assets</w:t>
            </w:r>
          </w:p>
        </w:tc>
        <w:tc>
          <w:tcPr>
            <w:tcW w:w="1488" w:type="dxa"/>
            <w:shd w:val="clear" w:color="auto" w:fill="auto"/>
          </w:tcPr>
          <w:p w:rsidR="003A2110" w:rsidRPr="00631AC2" w:rsidRDefault="003A2110" w:rsidP="00631AC2">
            <w:pPr>
              <w:pStyle w:val="Answerhere"/>
              <w:jc w:val="center"/>
              <w:rPr>
                <w:highlight w:val="yellow"/>
              </w:rPr>
            </w:pPr>
          </w:p>
        </w:tc>
        <w:tc>
          <w:tcPr>
            <w:tcW w:w="1974" w:type="dxa"/>
            <w:shd w:val="clear" w:color="auto" w:fill="auto"/>
            <w:hideMark/>
          </w:tcPr>
          <w:p w:rsidR="003A2110" w:rsidRPr="00FE61FA" w:rsidRDefault="003A2110" w:rsidP="002F6BEB">
            <w:pPr>
              <w:pStyle w:val="tt"/>
              <w:rPr>
                <w:b/>
                <w:szCs w:val="18"/>
              </w:rPr>
            </w:pPr>
            <w:r w:rsidRPr="00FE61FA">
              <w:rPr>
                <w:b/>
                <w:szCs w:val="18"/>
              </w:rPr>
              <w:t>Total liabilities</w:t>
            </w:r>
          </w:p>
        </w:tc>
        <w:tc>
          <w:tcPr>
            <w:tcW w:w="1843" w:type="dxa"/>
            <w:shd w:val="clear" w:color="auto" w:fill="auto"/>
          </w:tcPr>
          <w:p w:rsidR="003A2110" w:rsidRPr="00631AC2" w:rsidRDefault="003A2110" w:rsidP="00631AC2">
            <w:pPr>
              <w:pStyle w:val="Answerhere"/>
              <w:jc w:val="center"/>
              <w:rPr>
                <w:highlight w:val="yellow"/>
              </w:rPr>
            </w:pPr>
          </w:p>
        </w:tc>
        <w:tc>
          <w:tcPr>
            <w:tcW w:w="1838" w:type="dxa"/>
            <w:shd w:val="clear" w:color="auto" w:fill="auto"/>
          </w:tcPr>
          <w:p w:rsidR="003A2110" w:rsidRPr="00631AC2" w:rsidRDefault="003A2110" w:rsidP="00631AC2">
            <w:pPr>
              <w:pStyle w:val="Answerhere"/>
              <w:jc w:val="center"/>
              <w:rPr>
                <w:highlight w:val="yellow"/>
              </w:rPr>
            </w:pPr>
          </w:p>
        </w:tc>
      </w:tr>
    </w:tbl>
    <w:p w:rsidR="003A2110" w:rsidRDefault="003A2110" w:rsidP="00631AC2">
      <w:pPr>
        <w:pStyle w:val="Answerhere"/>
      </w:pPr>
      <w:r>
        <w:t>Surplus/deficiency</w:t>
      </w:r>
      <w:r w:rsidR="00631AC2">
        <w:t xml:space="preserve">: </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578"/>
        <w:gridCol w:w="3174"/>
      </w:tblGrid>
      <w:tr w:rsidR="003A2110" w:rsidRPr="00995B7D" w:rsidTr="00BE3D02">
        <w:tc>
          <w:tcPr>
            <w:tcW w:w="9752" w:type="dxa"/>
            <w:gridSpan w:val="2"/>
          </w:tcPr>
          <w:bookmarkEnd w:id="9"/>
          <w:bookmarkEnd w:id="10"/>
          <w:p w:rsidR="003A2110" w:rsidRPr="009E5BC8" w:rsidRDefault="003A2110" w:rsidP="00A61992">
            <w:pPr>
              <w:pStyle w:val="th"/>
              <w:pageBreakBefore/>
              <w:rPr>
                <w:rFonts w:cs="Times New Roman"/>
              </w:rPr>
            </w:pPr>
            <w:r w:rsidRPr="00995B7D">
              <w:lastRenderedPageBreak/>
              <w:t>CURRENT MONTHLY LIVING EXPENSES</w:t>
            </w:r>
            <w:r>
              <w:t xml:space="preserve"> (Provide a breakdown of the total amount listed in the case study </w:t>
            </w:r>
            <w:r w:rsidR="00A61992">
              <w:t>—</w:t>
            </w:r>
            <w:r>
              <w:t xml:space="preserve"> use your discretion)</w:t>
            </w:r>
          </w:p>
        </w:tc>
      </w:tr>
      <w:tr w:rsidR="003A2110" w:rsidRPr="000557F5" w:rsidTr="00BE3D02">
        <w:tc>
          <w:tcPr>
            <w:tcW w:w="6578" w:type="dxa"/>
          </w:tcPr>
          <w:p w:rsidR="003A2110" w:rsidRPr="009E5BC8" w:rsidRDefault="003A2110" w:rsidP="002F6BEB">
            <w:pPr>
              <w:pStyle w:val="tt"/>
            </w:pPr>
            <w:r>
              <w:t>Food/h</w:t>
            </w:r>
            <w:r w:rsidRPr="00995B7D">
              <w:t>ousekeeping</w:t>
            </w:r>
          </w:p>
        </w:tc>
        <w:tc>
          <w:tcPr>
            <w:tcW w:w="3174" w:type="dxa"/>
          </w:tcPr>
          <w:p w:rsidR="003A2110" w:rsidRPr="009E5BC8" w:rsidRDefault="003A2110" w:rsidP="00BE3D02">
            <w:pPr>
              <w:pStyle w:val="Answerhere"/>
              <w:jc w:val="center"/>
              <w:rPr>
                <w:szCs w:val="16"/>
              </w:rPr>
            </w:pPr>
          </w:p>
        </w:tc>
      </w:tr>
      <w:tr w:rsidR="003A2110" w:rsidRPr="000557F5" w:rsidTr="00BE3D02">
        <w:tc>
          <w:tcPr>
            <w:tcW w:w="6578" w:type="dxa"/>
          </w:tcPr>
          <w:p w:rsidR="003A2110" w:rsidRPr="009E5BC8" w:rsidRDefault="003A2110" w:rsidP="002F6BEB">
            <w:pPr>
              <w:pStyle w:val="tt"/>
              <w:rPr>
                <w:i/>
              </w:rPr>
            </w:pPr>
            <w:r w:rsidRPr="00995B7D">
              <w:t xml:space="preserve">Insurance </w:t>
            </w:r>
            <w:r w:rsidRPr="00995B7D">
              <w:rPr>
                <w:i/>
              </w:rPr>
              <w:t>(e.g. motor vehicles, home cont</w:t>
            </w:r>
            <w:r>
              <w:rPr>
                <w:i/>
              </w:rPr>
              <w:t>ents/ building, medical, life/</w:t>
            </w:r>
            <w:r w:rsidRPr="00995B7D">
              <w:rPr>
                <w:i/>
              </w:rPr>
              <w:t>income protection)</w:t>
            </w:r>
          </w:p>
        </w:tc>
        <w:tc>
          <w:tcPr>
            <w:tcW w:w="3174" w:type="dxa"/>
          </w:tcPr>
          <w:p w:rsidR="003A2110" w:rsidRPr="009E5BC8" w:rsidRDefault="003A2110" w:rsidP="00BE3D02">
            <w:pPr>
              <w:pStyle w:val="Answerhere"/>
              <w:jc w:val="center"/>
              <w:rPr>
                <w:szCs w:val="16"/>
              </w:rPr>
            </w:pPr>
          </w:p>
        </w:tc>
      </w:tr>
      <w:tr w:rsidR="003A2110" w:rsidRPr="000557F5" w:rsidTr="00BE3D02">
        <w:tc>
          <w:tcPr>
            <w:tcW w:w="6578" w:type="dxa"/>
          </w:tcPr>
          <w:p w:rsidR="003A2110" w:rsidRPr="009E5BC8" w:rsidRDefault="003A2110" w:rsidP="002F6BEB">
            <w:pPr>
              <w:pStyle w:val="tt"/>
            </w:pPr>
            <w:r w:rsidRPr="00995B7D">
              <w:t>Utilities</w:t>
            </w:r>
            <w:r w:rsidRPr="001C267B">
              <w:rPr>
                <w:i/>
              </w:rPr>
              <w:t xml:space="preserve"> (e.g. rates, gas, electricity, transport)</w:t>
            </w:r>
          </w:p>
        </w:tc>
        <w:tc>
          <w:tcPr>
            <w:tcW w:w="3174" w:type="dxa"/>
          </w:tcPr>
          <w:p w:rsidR="003A2110" w:rsidRPr="009E5BC8" w:rsidRDefault="003A2110" w:rsidP="00BE3D02">
            <w:pPr>
              <w:pStyle w:val="Answerhere"/>
              <w:jc w:val="center"/>
              <w:rPr>
                <w:szCs w:val="16"/>
              </w:rPr>
            </w:pPr>
          </w:p>
        </w:tc>
      </w:tr>
      <w:tr w:rsidR="003A2110" w:rsidRPr="000557F5" w:rsidTr="00BE3D02">
        <w:tc>
          <w:tcPr>
            <w:tcW w:w="6578" w:type="dxa"/>
          </w:tcPr>
          <w:p w:rsidR="003A2110" w:rsidRPr="009E5BC8" w:rsidRDefault="003A2110" w:rsidP="002F6BEB">
            <w:pPr>
              <w:pStyle w:val="tt"/>
              <w:rPr>
                <w:i/>
              </w:rPr>
            </w:pPr>
            <w:r w:rsidRPr="00995B7D">
              <w:t xml:space="preserve">Transport </w:t>
            </w:r>
            <w:r w:rsidRPr="00995B7D">
              <w:rPr>
                <w:i/>
              </w:rPr>
              <w:t>(e.g. public transport, petrol, registration, repairs)</w:t>
            </w:r>
          </w:p>
        </w:tc>
        <w:tc>
          <w:tcPr>
            <w:tcW w:w="3174" w:type="dxa"/>
          </w:tcPr>
          <w:p w:rsidR="003A2110" w:rsidRPr="009E5BC8" w:rsidRDefault="003A2110" w:rsidP="00BE3D02">
            <w:pPr>
              <w:pStyle w:val="Answerhere"/>
              <w:jc w:val="center"/>
              <w:rPr>
                <w:szCs w:val="16"/>
              </w:rPr>
            </w:pPr>
          </w:p>
        </w:tc>
      </w:tr>
      <w:tr w:rsidR="003A2110" w:rsidRPr="000557F5" w:rsidTr="00BE3D02">
        <w:tc>
          <w:tcPr>
            <w:tcW w:w="6578" w:type="dxa"/>
          </w:tcPr>
          <w:p w:rsidR="003A2110" w:rsidRPr="009E5BC8" w:rsidRDefault="003A2110" w:rsidP="002F6BEB">
            <w:pPr>
              <w:pStyle w:val="tt"/>
              <w:rPr>
                <w:i/>
              </w:rPr>
            </w:pPr>
            <w:r w:rsidRPr="00995B7D">
              <w:t xml:space="preserve">Education </w:t>
            </w:r>
            <w:r w:rsidRPr="00995B7D">
              <w:rPr>
                <w:i/>
              </w:rPr>
              <w:t>(e.g. school, college, university)</w:t>
            </w:r>
          </w:p>
        </w:tc>
        <w:tc>
          <w:tcPr>
            <w:tcW w:w="3174" w:type="dxa"/>
          </w:tcPr>
          <w:p w:rsidR="003A2110" w:rsidRPr="009E5BC8" w:rsidRDefault="003A2110" w:rsidP="00BE3D02">
            <w:pPr>
              <w:pStyle w:val="Answerhere"/>
              <w:jc w:val="center"/>
              <w:rPr>
                <w:szCs w:val="16"/>
              </w:rPr>
            </w:pPr>
          </w:p>
        </w:tc>
      </w:tr>
      <w:tr w:rsidR="003A2110" w:rsidRPr="000557F5" w:rsidTr="00BE3D02">
        <w:tc>
          <w:tcPr>
            <w:tcW w:w="6578" w:type="dxa"/>
          </w:tcPr>
          <w:p w:rsidR="003A2110" w:rsidRPr="009E5BC8" w:rsidRDefault="003A2110" w:rsidP="002F6BEB">
            <w:pPr>
              <w:pStyle w:val="tt"/>
            </w:pPr>
            <w:r w:rsidRPr="00995B7D">
              <w:t>Dependents support</w:t>
            </w:r>
            <w:r>
              <w:t xml:space="preserve"> </w:t>
            </w:r>
            <w:r w:rsidRPr="001C267B">
              <w:rPr>
                <w:i/>
              </w:rPr>
              <w:t>(e.g. childcare, child maintenance)</w:t>
            </w:r>
          </w:p>
        </w:tc>
        <w:tc>
          <w:tcPr>
            <w:tcW w:w="3174" w:type="dxa"/>
          </w:tcPr>
          <w:p w:rsidR="003A2110" w:rsidRPr="009E5BC8" w:rsidRDefault="003A2110" w:rsidP="00BE3D02">
            <w:pPr>
              <w:pStyle w:val="Answerhere"/>
              <w:jc w:val="center"/>
              <w:rPr>
                <w:szCs w:val="16"/>
              </w:rPr>
            </w:pPr>
          </w:p>
        </w:tc>
      </w:tr>
      <w:tr w:rsidR="003A2110" w:rsidRPr="000557F5" w:rsidTr="00BE3D02">
        <w:tc>
          <w:tcPr>
            <w:tcW w:w="6578" w:type="dxa"/>
          </w:tcPr>
          <w:p w:rsidR="003A2110" w:rsidRPr="009E5BC8" w:rsidRDefault="003A2110" w:rsidP="002F6BEB">
            <w:pPr>
              <w:pStyle w:val="tt"/>
            </w:pPr>
            <w:r w:rsidRPr="00995B7D">
              <w:t>Entertainment</w:t>
            </w:r>
          </w:p>
        </w:tc>
        <w:tc>
          <w:tcPr>
            <w:tcW w:w="3174" w:type="dxa"/>
          </w:tcPr>
          <w:p w:rsidR="003A2110" w:rsidRPr="009E5BC8" w:rsidRDefault="003A2110" w:rsidP="00BE3D02">
            <w:pPr>
              <w:pStyle w:val="Answerhere"/>
              <w:jc w:val="center"/>
              <w:rPr>
                <w:szCs w:val="16"/>
              </w:rPr>
            </w:pPr>
          </w:p>
        </w:tc>
      </w:tr>
      <w:tr w:rsidR="003A2110" w:rsidRPr="000557F5" w:rsidTr="00BE3D02">
        <w:tc>
          <w:tcPr>
            <w:tcW w:w="6578" w:type="dxa"/>
            <w:tcBorders>
              <w:bottom w:val="single" w:sz="4" w:space="0" w:color="auto"/>
            </w:tcBorders>
          </w:tcPr>
          <w:p w:rsidR="003A2110" w:rsidRPr="009E5BC8" w:rsidRDefault="003A2110" w:rsidP="002F6BEB">
            <w:pPr>
              <w:pStyle w:val="tt"/>
              <w:rPr>
                <w:rFonts w:cs="Times New Roman"/>
              </w:rPr>
            </w:pPr>
            <w:r w:rsidRPr="00995B7D">
              <w:t>Other (detail below:</w:t>
            </w:r>
          </w:p>
        </w:tc>
        <w:tc>
          <w:tcPr>
            <w:tcW w:w="3174" w:type="dxa"/>
          </w:tcPr>
          <w:p w:rsidR="003A2110" w:rsidRPr="009E5BC8" w:rsidRDefault="003A2110" w:rsidP="00BE3D02">
            <w:pPr>
              <w:pStyle w:val="Answerhere"/>
              <w:jc w:val="center"/>
              <w:rPr>
                <w:szCs w:val="16"/>
              </w:rPr>
            </w:pPr>
          </w:p>
        </w:tc>
      </w:tr>
      <w:tr w:rsidR="003A2110" w:rsidRPr="000557F5" w:rsidTr="00BE3D02">
        <w:tc>
          <w:tcPr>
            <w:tcW w:w="6578" w:type="dxa"/>
            <w:tcBorders>
              <w:bottom w:val="single" w:sz="4" w:space="0" w:color="auto"/>
            </w:tcBorders>
          </w:tcPr>
          <w:p w:rsidR="003A2110" w:rsidRPr="00995B7D" w:rsidRDefault="003A2110" w:rsidP="002F6BEB">
            <w:pPr>
              <w:rPr>
                <w:sz w:val="16"/>
                <w:szCs w:val="16"/>
              </w:rPr>
            </w:pPr>
          </w:p>
        </w:tc>
        <w:tc>
          <w:tcPr>
            <w:tcW w:w="3174" w:type="dxa"/>
          </w:tcPr>
          <w:p w:rsidR="003A2110" w:rsidRPr="009E5BC8" w:rsidRDefault="003A2110" w:rsidP="00BE3D02">
            <w:pPr>
              <w:pStyle w:val="Answerhere"/>
              <w:jc w:val="center"/>
              <w:rPr>
                <w:szCs w:val="16"/>
              </w:rPr>
            </w:pPr>
          </w:p>
        </w:tc>
      </w:tr>
      <w:tr w:rsidR="003A2110" w:rsidRPr="003B3260" w:rsidTr="00BE3D02">
        <w:tc>
          <w:tcPr>
            <w:tcW w:w="6578" w:type="dxa"/>
            <w:tcBorders>
              <w:top w:val="nil"/>
              <w:left w:val="single" w:sz="4" w:space="0" w:color="auto"/>
              <w:bottom w:val="single" w:sz="4" w:space="0" w:color="auto"/>
            </w:tcBorders>
            <w:shd w:val="clear" w:color="auto" w:fill="auto"/>
          </w:tcPr>
          <w:p w:rsidR="003A2110" w:rsidRPr="009E5BC8" w:rsidRDefault="003A2110" w:rsidP="002F6BEB">
            <w:pPr>
              <w:rPr>
                <w:b/>
                <w:sz w:val="18"/>
                <w:szCs w:val="16"/>
              </w:rPr>
            </w:pPr>
            <w:r>
              <w:rPr>
                <w:b/>
                <w:sz w:val="16"/>
                <w:szCs w:val="16"/>
              </w:rPr>
              <w:t xml:space="preserve">MONTHLY LIVING EXPENSES </w:t>
            </w:r>
          </w:p>
        </w:tc>
        <w:tc>
          <w:tcPr>
            <w:tcW w:w="3174" w:type="dxa"/>
            <w:tcBorders>
              <w:bottom w:val="single" w:sz="4" w:space="0" w:color="auto"/>
            </w:tcBorders>
            <w:shd w:val="clear" w:color="auto" w:fill="auto"/>
          </w:tcPr>
          <w:p w:rsidR="003A2110" w:rsidRPr="00631AC2" w:rsidRDefault="003A2110" w:rsidP="00631AC2">
            <w:pPr>
              <w:pStyle w:val="Answerhere"/>
              <w:jc w:val="center"/>
              <w:rPr>
                <w:rFonts w:eastAsiaTheme="majorEastAsia"/>
                <w:b/>
              </w:rPr>
            </w:pPr>
          </w:p>
        </w:tc>
      </w:tr>
    </w:tbl>
    <w:p w:rsidR="003A2110" w:rsidRDefault="003A2110" w:rsidP="003A2110">
      <w:pPr>
        <w:tabs>
          <w:tab w:val="left" w:leader="underscore" w:pos="6237"/>
        </w:tabs>
      </w:pPr>
    </w:p>
    <w:p w:rsidR="003A2110" w:rsidRDefault="003A2110" w:rsidP="003A2110">
      <w:pPr>
        <w:pStyle w:val="0sh"/>
      </w:pPr>
      <w:bookmarkStart w:id="11" w:name="_Toc309730152"/>
      <w:bookmarkStart w:id="12" w:name="_Toc306787347"/>
      <w:r>
        <w:lastRenderedPageBreak/>
        <w:t>Needs analysis</w:t>
      </w:r>
    </w:p>
    <w:tbl>
      <w:tblPr>
        <w:tblW w:w="975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7" w:type="dxa"/>
          <w:left w:w="57" w:type="dxa"/>
          <w:bottom w:w="57" w:type="dxa"/>
          <w:right w:w="57" w:type="dxa"/>
        </w:tblCellMar>
        <w:tblLook w:val="01E0" w:firstRow="1" w:lastRow="1" w:firstColumn="1" w:lastColumn="1" w:noHBand="0" w:noVBand="0"/>
      </w:tblPr>
      <w:tblGrid>
        <w:gridCol w:w="341"/>
        <w:gridCol w:w="2465"/>
        <w:gridCol w:w="2638"/>
        <w:gridCol w:w="4308"/>
      </w:tblGrid>
      <w:tr w:rsidR="003A2110" w:rsidRPr="000C2904" w:rsidTr="00631AC2">
        <w:trPr>
          <w:trHeight w:val="567"/>
        </w:trPr>
        <w:tc>
          <w:tcPr>
            <w:tcW w:w="341" w:type="dxa"/>
            <w:shd w:val="clear" w:color="auto" w:fill="auto"/>
            <w:hideMark/>
          </w:tcPr>
          <w:p w:rsidR="003A2110" w:rsidRPr="00FE61FA" w:rsidRDefault="003A2110" w:rsidP="002F6BEB">
            <w:pPr>
              <w:pStyle w:val="tt"/>
              <w:rPr>
                <w:b/>
                <w:szCs w:val="18"/>
              </w:rPr>
            </w:pPr>
            <w:r w:rsidRPr="00FE61FA">
              <w:rPr>
                <w:b/>
                <w:szCs w:val="18"/>
              </w:rPr>
              <w:t>1</w:t>
            </w:r>
          </w:p>
        </w:tc>
        <w:tc>
          <w:tcPr>
            <w:tcW w:w="5103" w:type="dxa"/>
            <w:gridSpan w:val="2"/>
            <w:shd w:val="clear" w:color="auto" w:fill="auto"/>
            <w:hideMark/>
          </w:tcPr>
          <w:p w:rsidR="003A2110" w:rsidRPr="00FE61FA" w:rsidRDefault="003A2110" w:rsidP="002F6BEB">
            <w:pPr>
              <w:pStyle w:val="tt"/>
              <w:rPr>
                <w:b/>
                <w:szCs w:val="18"/>
              </w:rPr>
            </w:pPr>
            <w:r w:rsidRPr="00FE61FA">
              <w:rPr>
                <w:b/>
                <w:szCs w:val="18"/>
              </w:rPr>
              <w:t>Name of your current lender?</w:t>
            </w:r>
          </w:p>
        </w:tc>
        <w:tc>
          <w:tcPr>
            <w:tcW w:w="4308" w:type="dxa"/>
            <w:shd w:val="clear" w:color="auto" w:fill="auto"/>
          </w:tcPr>
          <w:p w:rsidR="003A2110" w:rsidRPr="004D1574" w:rsidRDefault="003A2110" w:rsidP="00631AC2">
            <w:pPr>
              <w:pStyle w:val="Answerhere"/>
              <w:rPr>
                <w:highlight w:val="yellow"/>
              </w:rPr>
            </w:pPr>
          </w:p>
        </w:tc>
      </w:tr>
      <w:tr w:rsidR="003A2110" w:rsidRPr="000C2904" w:rsidTr="00631AC2">
        <w:trPr>
          <w:trHeight w:val="567"/>
        </w:trPr>
        <w:tc>
          <w:tcPr>
            <w:tcW w:w="341" w:type="dxa"/>
            <w:shd w:val="clear" w:color="auto" w:fill="auto"/>
            <w:hideMark/>
          </w:tcPr>
          <w:p w:rsidR="003A2110" w:rsidRPr="00FE61FA" w:rsidRDefault="003A2110" w:rsidP="002F6BEB">
            <w:pPr>
              <w:pStyle w:val="tt"/>
              <w:rPr>
                <w:b/>
                <w:szCs w:val="18"/>
              </w:rPr>
            </w:pPr>
            <w:r w:rsidRPr="00FE61FA">
              <w:rPr>
                <w:b/>
                <w:szCs w:val="18"/>
              </w:rPr>
              <w:t>2</w:t>
            </w:r>
          </w:p>
        </w:tc>
        <w:tc>
          <w:tcPr>
            <w:tcW w:w="5103" w:type="dxa"/>
            <w:gridSpan w:val="2"/>
            <w:shd w:val="clear" w:color="auto" w:fill="auto"/>
            <w:hideMark/>
          </w:tcPr>
          <w:p w:rsidR="003A2110" w:rsidRPr="00FE61FA" w:rsidRDefault="003A2110" w:rsidP="002F6BEB">
            <w:pPr>
              <w:pStyle w:val="tt"/>
              <w:rPr>
                <w:b/>
                <w:szCs w:val="18"/>
              </w:rPr>
            </w:pPr>
            <w:r w:rsidRPr="00FE61FA">
              <w:rPr>
                <w:b/>
                <w:szCs w:val="18"/>
              </w:rPr>
              <w:t xml:space="preserve">What type of </w:t>
            </w:r>
            <w:r>
              <w:rPr>
                <w:b/>
                <w:szCs w:val="18"/>
              </w:rPr>
              <w:t xml:space="preserve">mortgage </w:t>
            </w:r>
            <w:r w:rsidRPr="00FE61FA">
              <w:rPr>
                <w:b/>
                <w:szCs w:val="18"/>
              </w:rPr>
              <w:t>loan do you have?</w:t>
            </w:r>
          </w:p>
        </w:tc>
        <w:tc>
          <w:tcPr>
            <w:tcW w:w="4308" w:type="dxa"/>
            <w:shd w:val="clear" w:color="auto" w:fill="auto"/>
          </w:tcPr>
          <w:p w:rsidR="003A2110" w:rsidRPr="004D1574" w:rsidRDefault="003A2110" w:rsidP="00631AC2">
            <w:pPr>
              <w:pStyle w:val="Answerhere"/>
              <w:rPr>
                <w:highlight w:val="yellow"/>
              </w:rPr>
            </w:pPr>
          </w:p>
        </w:tc>
      </w:tr>
      <w:tr w:rsidR="003A2110" w:rsidRPr="000C2904" w:rsidTr="00631AC2">
        <w:trPr>
          <w:trHeight w:val="567"/>
        </w:trPr>
        <w:tc>
          <w:tcPr>
            <w:tcW w:w="341" w:type="dxa"/>
            <w:shd w:val="clear" w:color="auto" w:fill="auto"/>
            <w:hideMark/>
          </w:tcPr>
          <w:p w:rsidR="003A2110" w:rsidRPr="00FE61FA" w:rsidRDefault="003A2110" w:rsidP="002F6BEB">
            <w:pPr>
              <w:pStyle w:val="tt"/>
              <w:rPr>
                <w:b/>
                <w:szCs w:val="18"/>
              </w:rPr>
            </w:pPr>
            <w:r w:rsidRPr="00FE61FA">
              <w:rPr>
                <w:b/>
                <w:szCs w:val="18"/>
              </w:rPr>
              <w:t>3</w:t>
            </w:r>
          </w:p>
        </w:tc>
        <w:tc>
          <w:tcPr>
            <w:tcW w:w="5103" w:type="dxa"/>
            <w:gridSpan w:val="2"/>
            <w:shd w:val="clear" w:color="auto" w:fill="auto"/>
            <w:hideMark/>
          </w:tcPr>
          <w:p w:rsidR="003A2110" w:rsidRPr="00FE61FA" w:rsidRDefault="003A2110" w:rsidP="002F6BEB">
            <w:pPr>
              <w:pStyle w:val="tt"/>
              <w:rPr>
                <w:b/>
                <w:szCs w:val="18"/>
              </w:rPr>
            </w:pPr>
            <w:r w:rsidRPr="00FE61FA">
              <w:rPr>
                <w:b/>
                <w:szCs w:val="18"/>
              </w:rPr>
              <w:t>Why did you choose this particular loan and lender?</w:t>
            </w:r>
          </w:p>
        </w:tc>
        <w:tc>
          <w:tcPr>
            <w:tcW w:w="4308" w:type="dxa"/>
            <w:shd w:val="clear" w:color="auto" w:fill="auto"/>
          </w:tcPr>
          <w:p w:rsidR="003A2110" w:rsidRPr="004D1574" w:rsidRDefault="003A2110" w:rsidP="00631AC2">
            <w:pPr>
              <w:pStyle w:val="Answerhere"/>
              <w:rPr>
                <w:highlight w:val="yellow"/>
              </w:rPr>
            </w:pPr>
          </w:p>
        </w:tc>
      </w:tr>
      <w:tr w:rsidR="003A2110" w:rsidRPr="000C2904" w:rsidTr="00631AC2">
        <w:trPr>
          <w:trHeight w:val="567"/>
        </w:trPr>
        <w:tc>
          <w:tcPr>
            <w:tcW w:w="341" w:type="dxa"/>
            <w:shd w:val="clear" w:color="auto" w:fill="auto"/>
            <w:hideMark/>
          </w:tcPr>
          <w:p w:rsidR="003A2110" w:rsidRPr="00FE61FA" w:rsidRDefault="003A2110" w:rsidP="002F6BEB">
            <w:pPr>
              <w:pStyle w:val="tt"/>
              <w:rPr>
                <w:b/>
                <w:szCs w:val="18"/>
              </w:rPr>
            </w:pPr>
            <w:r>
              <w:rPr>
                <w:b/>
                <w:szCs w:val="18"/>
              </w:rPr>
              <w:t>4</w:t>
            </w:r>
          </w:p>
        </w:tc>
        <w:tc>
          <w:tcPr>
            <w:tcW w:w="5103" w:type="dxa"/>
            <w:gridSpan w:val="2"/>
            <w:shd w:val="clear" w:color="auto" w:fill="auto"/>
            <w:hideMark/>
          </w:tcPr>
          <w:p w:rsidR="003A2110" w:rsidRPr="00FE61FA" w:rsidRDefault="003A2110" w:rsidP="002F6BEB">
            <w:pPr>
              <w:pStyle w:val="tt"/>
              <w:rPr>
                <w:b/>
                <w:szCs w:val="18"/>
              </w:rPr>
            </w:pPr>
            <w:r w:rsidRPr="00FE61FA">
              <w:rPr>
                <w:b/>
                <w:szCs w:val="18"/>
              </w:rPr>
              <w:t>What is the interest rate?</w:t>
            </w:r>
          </w:p>
        </w:tc>
        <w:tc>
          <w:tcPr>
            <w:tcW w:w="4308" w:type="dxa"/>
            <w:shd w:val="clear" w:color="auto" w:fill="auto"/>
          </w:tcPr>
          <w:p w:rsidR="003A2110" w:rsidRPr="004D1574" w:rsidRDefault="003A2110" w:rsidP="00631AC2">
            <w:pPr>
              <w:pStyle w:val="Answerhere"/>
              <w:rPr>
                <w:highlight w:val="yellow"/>
              </w:rPr>
            </w:pPr>
          </w:p>
        </w:tc>
      </w:tr>
      <w:tr w:rsidR="003A2110" w:rsidRPr="000C2904" w:rsidTr="00631AC2">
        <w:trPr>
          <w:trHeight w:val="567"/>
        </w:trPr>
        <w:tc>
          <w:tcPr>
            <w:tcW w:w="341" w:type="dxa"/>
            <w:shd w:val="clear" w:color="auto" w:fill="auto"/>
            <w:hideMark/>
          </w:tcPr>
          <w:p w:rsidR="003A2110" w:rsidRPr="00FE61FA" w:rsidRDefault="003A2110" w:rsidP="002F6BEB">
            <w:pPr>
              <w:pStyle w:val="tt"/>
              <w:rPr>
                <w:b/>
                <w:szCs w:val="18"/>
              </w:rPr>
            </w:pPr>
            <w:r>
              <w:rPr>
                <w:b/>
                <w:szCs w:val="18"/>
              </w:rPr>
              <w:t>5</w:t>
            </w:r>
          </w:p>
        </w:tc>
        <w:tc>
          <w:tcPr>
            <w:tcW w:w="2465" w:type="dxa"/>
            <w:vMerge w:val="restart"/>
            <w:shd w:val="clear" w:color="auto" w:fill="auto"/>
            <w:hideMark/>
          </w:tcPr>
          <w:p w:rsidR="003A2110" w:rsidRPr="00FE61FA" w:rsidRDefault="003A2110" w:rsidP="002F6BEB">
            <w:pPr>
              <w:pStyle w:val="tt"/>
              <w:rPr>
                <w:b/>
                <w:szCs w:val="18"/>
              </w:rPr>
            </w:pPr>
            <w:r w:rsidRPr="00FE61FA">
              <w:rPr>
                <w:b/>
                <w:szCs w:val="18"/>
              </w:rPr>
              <w:t>What are your payments?</w:t>
            </w:r>
          </w:p>
        </w:tc>
        <w:tc>
          <w:tcPr>
            <w:tcW w:w="2638" w:type="dxa"/>
            <w:shd w:val="clear" w:color="auto" w:fill="auto"/>
            <w:hideMark/>
          </w:tcPr>
          <w:p w:rsidR="003A2110" w:rsidRPr="00FE61FA" w:rsidRDefault="003A2110" w:rsidP="002F6BEB">
            <w:pPr>
              <w:pStyle w:val="tt"/>
              <w:rPr>
                <w:b/>
                <w:szCs w:val="18"/>
              </w:rPr>
            </w:pPr>
            <w:r w:rsidRPr="00FE61FA">
              <w:rPr>
                <w:b/>
                <w:szCs w:val="18"/>
              </w:rPr>
              <w:t>Amount</w:t>
            </w:r>
          </w:p>
        </w:tc>
        <w:tc>
          <w:tcPr>
            <w:tcW w:w="4308" w:type="dxa"/>
            <w:shd w:val="clear" w:color="auto" w:fill="auto"/>
          </w:tcPr>
          <w:p w:rsidR="003A2110" w:rsidRPr="004D1574" w:rsidRDefault="003A2110" w:rsidP="00631AC2">
            <w:pPr>
              <w:pStyle w:val="Answerhere"/>
              <w:rPr>
                <w:highlight w:val="yellow"/>
              </w:rPr>
            </w:pPr>
          </w:p>
        </w:tc>
      </w:tr>
      <w:tr w:rsidR="003A2110" w:rsidRPr="000C2904" w:rsidTr="00631AC2">
        <w:trPr>
          <w:trHeight w:val="567"/>
        </w:trPr>
        <w:tc>
          <w:tcPr>
            <w:tcW w:w="341" w:type="dxa"/>
            <w:shd w:val="clear" w:color="auto" w:fill="auto"/>
            <w:hideMark/>
          </w:tcPr>
          <w:p w:rsidR="003A2110" w:rsidRPr="00FE61FA" w:rsidRDefault="003A2110" w:rsidP="002F6BEB">
            <w:pPr>
              <w:pStyle w:val="tt"/>
              <w:rPr>
                <w:b/>
                <w:szCs w:val="18"/>
              </w:rPr>
            </w:pPr>
            <w:r>
              <w:rPr>
                <w:b/>
                <w:szCs w:val="18"/>
              </w:rPr>
              <w:t>6</w:t>
            </w:r>
          </w:p>
        </w:tc>
        <w:tc>
          <w:tcPr>
            <w:tcW w:w="2465" w:type="dxa"/>
            <w:vMerge/>
            <w:shd w:val="clear" w:color="auto" w:fill="auto"/>
            <w:vAlign w:val="center"/>
            <w:hideMark/>
          </w:tcPr>
          <w:p w:rsidR="003A2110" w:rsidRPr="005906A9" w:rsidRDefault="003A2110" w:rsidP="002F6BEB">
            <w:pPr>
              <w:rPr>
                <w:rFonts w:ascii="Helvetica" w:hAnsi="Helvetica"/>
                <w:b/>
                <w:sz w:val="18"/>
                <w:szCs w:val="18"/>
              </w:rPr>
            </w:pPr>
          </w:p>
        </w:tc>
        <w:tc>
          <w:tcPr>
            <w:tcW w:w="2638" w:type="dxa"/>
            <w:shd w:val="clear" w:color="auto" w:fill="auto"/>
            <w:hideMark/>
          </w:tcPr>
          <w:p w:rsidR="003A2110" w:rsidRPr="00FE61FA" w:rsidRDefault="003A2110" w:rsidP="002F6BEB">
            <w:pPr>
              <w:pStyle w:val="tt"/>
              <w:rPr>
                <w:b/>
                <w:szCs w:val="18"/>
              </w:rPr>
            </w:pPr>
            <w:r w:rsidRPr="00FE61FA">
              <w:rPr>
                <w:b/>
                <w:szCs w:val="18"/>
              </w:rPr>
              <w:t xml:space="preserve">Frequency </w:t>
            </w:r>
          </w:p>
        </w:tc>
        <w:tc>
          <w:tcPr>
            <w:tcW w:w="4308" w:type="dxa"/>
            <w:shd w:val="clear" w:color="auto" w:fill="auto"/>
          </w:tcPr>
          <w:p w:rsidR="003A2110" w:rsidRPr="004D1574" w:rsidRDefault="003A2110" w:rsidP="00631AC2">
            <w:pPr>
              <w:pStyle w:val="Answerhere"/>
              <w:rPr>
                <w:highlight w:val="yellow"/>
              </w:rPr>
            </w:pPr>
          </w:p>
        </w:tc>
      </w:tr>
      <w:tr w:rsidR="003A2110" w:rsidRPr="000C2904" w:rsidTr="00631AC2">
        <w:trPr>
          <w:trHeight w:val="567"/>
        </w:trPr>
        <w:tc>
          <w:tcPr>
            <w:tcW w:w="341" w:type="dxa"/>
            <w:shd w:val="clear" w:color="auto" w:fill="auto"/>
            <w:hideMark/>
          </w:tcPr>
          <w:p w:rsidR="003A2110" w:rsidRPr="00FE61FA" w:rsidRDefault="003A2110" w:rsidP="002F6BEB">
            <w:pPr>
              <w:pStyle w:val="tt"/>
              <w:rPr>
                <w:b/>
                <w:szCs w:val="18"/>
              </w:rPr>
            </w:pPr>
            <w:r>
              <w:rPr>
                <w:b/>
                <w:szCs w:val="18"/>
              </w:rPr>
              <w:t>7</w:t>
            </w:r>
          </w:p>
        </w:tc>
        <w:tc>
          <w:tcPr>
            <w:tcW w:w="5103" w:type="dxa"/>
            <w:gridSpan w:val="2"/>
            <w:shd w:val="clear" w:color="auto" w:fill="auto"/>
            <w:hideMark/>
          </w:tcPr>
          <w:p w:rsidR="003A2110" w:rsidRPr="00FE61FA" w:rsidRDefault="003A2110" w:rsidP="002F6BEB">
            <w:pPr>
              <w:pStyle w:val="tt"/>
              <w:rPr>
                <w:b/>
                <w:szCs w:val="18"/>
              </w:rPr>
            </w:pPr>
            <w:r w:rsidRPr="00FE61FA">
              <w:rPr>
                <w:b/>
                <w:szCs w:val="18"/>
              </w:rPr>
              <w:t>Do you know the fees and charges?</w:t>
            </w:r>
          </w:p>
        </w:tc>
        <w:tc>
          <w:tcPr>
            <w:tcW w:w="4308" w:type="dxa"/>
            <w:shd w:val="clear" w:color="auto" w:fill="auto"/>
          </w:tcPr>
          <w:p w:rsidR="003A2110" w:rsidRPr="004D1574" w:rsidRDefault="003A2110" w:rsidP="00631AC2">
            <w:pPr>
              <w:pStyle w:val="Answerhere"/>
              <w:rPr>
                <w:highlight w:val="yellow"/>
              </w:rPr>
            </w:pPr>
          </w:p>
        </w:tc>
      </w:tr>
      <w:tr w:rsidR="003A2110" w:rsidRPr="000C2904" w:rsidTr="00631AC2">
        <w:trPr>
          <w:trHeight w:val="567"/>
        </w:trPr>
        <w:tc>
          <w:tcPr>
            <w:tcW w:w="341" w:type="dxa"/>
            <w:shd w:val="clear" w:color="auto" w:fill="auto"/>
            <w:hideMark/>
          </w:tcPr>
          <w:p w:rsidR="003A2110" w:rsidRPr="00FE61FA" w:rsidRDefault="003A2110" w:rsidP="002F6BEB">
            <w:pPr>
              <w:pStyle w:val="tt"/>
              <w:rPr>
                <w:b/>
                <w:szCs w:val="18"/>
              </w:rPr>
            </w:pPr>
            <w:r>
              <w:rPr>
                <w:b/>
                <w:szCs w:val="18"/>
              </w:rPr>
              <w:t>8</w:t>
            </w:r>
          </w:p>
        </w:tc>
        <w:tc>
          <w:tcPr>
            <w:tcW w:w="5103" w:type="dxa"/>
            <w:gridSpan w:val="2"/>
            <w:shd w:val="clear" w:color="auto" w:fill="auto"/>
            <w:hideMark/>
          </w:tcPr>
          <w:p w:rsidR="003A2110" w:rsidRPr="00FE61FA" w:rsidRDefault="003A2110" w:rsidP="002F6BEB">
            <w:pPr>
              <w:pStyle w:val="tt"/>
              <w:rPr>
                <w:b/>
                <w:szCs w:val="18"/>
              </w:rPr>
            </w:pPr>
            <w:r w:rsidRPr="00FE61FA">
              <w:rPr>
                <w:b/>
                <w:szCs w:val="18"/>
              </w:rPr>
              <w:t xml:space="preserve">What is your proposed purpose for the loan </w:t>
            </w:r>
            <w:r>
              <w:rPr>
                <w:b/>
                <w:szCs w:val="18"/>
              </w:rPr>
              <w:t>you are applying for</w:t>
            </w:r>
            <w:r w:rsidRPr="00FE61FA">
              <w:rPr>
                <w:b/>
                <w:szCs w:val="18"/>
              </w:rPr>
              <w:t>?</w:t>
            </w:r>
          </w:p>
        </w:tc>
        <w:tc>
          <w:tcPr>
            <w:tcW w:w="4308" w:type="dxa"/>
            <w:shd w:val="clear" w:color="auto" w:fill="auto"/>
          </w:tcPr>
          <w:p w:rsidR="003A2110" w:rsidRPr="004D1574" w:rsidRDefault="003A2110" w:rsidP="00631AC2">
            <w:pPr>
              <w:pStyle w:val="Answerhere"/>
              <w:rPr>
                <w:highlight w:val="yellow"/>
              </w:rPr>
            </w:pPr>
          </w:p>
        </w:tc>
      </w:tr>
      <w:tr w:rsidR="003A2110" w:rsidRPr="000C2904" w:rsidTr="00631AC2">
        <w:trPr>
          <w:trHeight w:val="567"/>
        </w:trPr>
        <w:tc>
          <w:tcPr>
            <w:tcW w:w="341" w:type="dxa"/>
            <w:shd w:val="clear" w:color="auto" w:fill="auto"/>
            <w:hideMark/>
          </w:tcPr>
          <w:p w:rsidR="003A2110" w:rsidRPr="00FE61FA" w:rsidRDefault="003A2110" w:rsidP="002F6BEB">
            <w:pPr>
              <w:pStyle w:val="tt"/>
              <w:rPr>
                <w:b/>
                <w:szCs w:val="18"/>
              </w:rPr>
            </w:pPr>
            <w:r>
              <w:rPr>
                <w:b/>
                <w:szCs w:val="18"/>
              </w:rPr>
              <w:t>9</w:t>
            </w:r>
          </w:p>
        </w:tc>
        <w:tc>
          <w:tcPr>
            <w:tcW w:w="5103" w:type="dxa"/>
            <w:gridSpan w:val="2"/>
            <w:shd w:val="clear" w:color="auto" w:fill="auto"/>
            <w:hideMark/>
          </w:tcPr>
          <w:p w:rsidR="003A2110" w:rsidRPr="00FE61FA" w:rsidRDefault="003A2110" w:rsidP="002F6BEB">
            <w:pPr>
              <w:pStyle w:val="tt"/>
              <w:rPr>
                <w:b/>
                <w:szCs w:val="18"/>
              </w:rPr>
            </w:pPr>
            <w:r w:rsidRPr="00FE61FA">
              <w:rPr>
                <w:b/>
                <w:szCs w:val="18"/>
              </w:rPr>
              <w:t>Branch access available</w:t>
            </w:r>
            <w:r>
              <w:rPr>
                <w:b/>
                <w:szCs w:val="18"/>
              </w:rPr>
              <w:t xml:space="preserve"> with current lender</w:t>
            </w:r>
          </w:p>
        </w:tc>
        <w:tc>
          <w:tcPr>
            <w:tcW w:w="4308" w:type="dxa"/>
            <w:shd w:val="clear" w:color="auto" w:fill="auto"/>
          </w:tcPr>
          <w:p w:rsidR="003A2110" w:rsidRPr="004D1574" w:rsidRDefault="003A2110" w:rsidP="00631AC2">
            <w:pPr>
              <w:pStyle w:val="Answerhere"/>
              <w:rPr>
                <w:highlight w:val="yellow"/>
              </w:rPr>
            </w:pPr>
          </w:p>
        </w:tc>
      </w:tr>
      <w:tr w:rsidR="003A2110" w:rsidRPr="000C2904" w:rsidTr="00631AC2">
        <w:trPr>
          <w:trHeight w:val="567"/>
        </w:trPr>
        <w:tc>
          <w:tcPr>
            <w:tcW w:w="341" w:type="dxa"/>
            <w:shd w:val="clear" w:color="auto" w:fill="auto"/>
            <w:hideMark/>
          </w:tcPr>
          <w:p w:rsidR="003A2110" w:rsidRPr="00FE61FA" w:rsidRDefault="003A2110" w:rsidP="002F6BEB">
            <w:pPr>
              <w:pStyle w:val="tt"/>
              <w:rPr>
                <w:b/>
                <w:szCs w:val="18"/>
              </w:rPr>
            </w:pPr>
            <w:r>
              <w:rPr>
                <w:b/>
                <w:szCs w:val="18"/>
              </w:rPr>
              <w:t>10</w:t>
            </w:r>
          </w:p>
        </w:tc>
        <w:tc>
          <w:tcPr>
            <w:tcW w:w="5103" w:type="dxa"/>
            <w:gridSpan w:val="2"/>
            <w:shd w:val="clear" w:color="auto" w:fill="auto"/>
            <w:hideMark/>
          </w:tcPr>
          <w:p w:rsidR="003A2110" w:rsidRPr="00FE61FA" w:rsidRDefault="003A2110" w:rsidP="002F6BEB">
            <w:pPr>
              <w:pStyle w:val="tt"/>
              <w:rPr>
                <w:b/>
                <w:szCs w:val="18"/>
              </w:rPr>
            </w:pPr>
            <w:r w:rsidRPr="00FE61FA">
              <w:rPr>
                <w:b/>
                <w:szCs w:val="18"/>
              </w:rPr>
              <w:t>Internet banking available</w:t>
            </w:r>
            <w:r>
              <w:rPr>
                <w:b/>
                <w:szCs w:val="18"/>
              </w:rPr>
              <w:t xml:space="preserve"> with current lender</w:t>
            </w:r>
          </w:p>
        </w:tc>
        <w:tc>
          <w:tcPr>
            <w:tcW w:w="4308" w:type="dxa"/>
            <w:shd w:val="clear" w:color="auto" w:fill="auto"/>
          </w:tcPr>
          <w:p w:rsidR="003A2110" w:rsidRPr="004D1574" w:rsidRDefault="003A2110" w:rsidP="00631AC2">
            <w:pPr>
              <w:pStyle w:val="Answerhere"/>
              <w:rPr>
                <w:highlight w:val="yellow"/>
              </w:rPr>
            </w:pPr>
          </w:p>
        </w:tc>
      </w:tr>
      <w:tr w:rsidR="003A2110" w:rsidRPr="000C2904" w:rsidTr="00631AC2">
        <w:trPr>
          <w:trHeight w:val="567"/>
        </w:trPr>
        <w:tc>
          <w:tcPr>
            <w:tcW w:w="341" w:type="dxa"/>
            <w:shd w:val="clear" w:color="auto" w:fill="auto"/>
            <w:hideMark/>
          </w:tcPr>
          <w:p w:rsidR="003A2110" w:rsidRPr="00FE61FA" w:rsidRDefault="003A2110" w:rsidP="002F6BEB">
            <w:pPr>
              <w:pStyle w:val="tt"/>
              <w:rPr>
                <w:b/>
                <w:szCs w:val="18"/>
              </w:rPr>
            </w:pPr>
            <w:r>
              <w:rPr>
                <w:b/>
                <w:szCs w:val="18"/>
              </w:rPr>
              <w:t>11</w:t>
            </w:r>
          </w:p>
        </w:tc>
        <w:tc>
          <w:tcPr>
            <w:tcW w:w="5103" w:type="dxa"/>
            <w:gridSpan w:val="2"/>
            <w:shd w:val="clear" w:color="auto" w:fill="auto"/>
            <w:hideMark/>
          </w:tcPr>
          <w:p w:rsidR="003A2110" w:rsidRPr="00FE61FA" w:rsidRDefault="003A2110" w:rsidP="002F6BEB">
            <w:pPr>
              <w:pStyle w:val="tt"/>
              <w:rPr>
                <w:b/>
                <w:szCs w:val="18"/>
              </w:rPr>
            </w:pPr>
            <w:r w:rsidRPr="00FE61FA">
              <w:rPr>
                <w:b/>
                <w:szCs w:val="18"/>
              </w:rPr>
              <w:t>Phone banking available</w:t>
            </w:r>
            <w:r>
              <w:rPr>
                <w:b/>
                <w:szCs w:val="18"/>
              </w:rPr>
              <w:t xml:space="preserve"> with current lender</w:t>
            </w:r>
          </w:p>
        </w:tc>
        <w:tc>
          <w:tcPr>
            <w:tcW w:w="4308" w:type="dxa"/>
            <w:shd w:val="clear" w:color="auto" w:fill="auto"/>
          </w:tcPr>
          <w:p w:rsidR="003A2110" w:rsidRPr="004D1574" w:rsidRDefault="003A2110" w:rsidP="00631AC2">
            <w:pPr>
              <w:pStyle w:val="Answerhere"/>
              <w:rPr>
                <w:highlight w:val="yellow"/>
              </w:rPr>
            </w:pPr>
          </w:p>
        </w:tc>
      </w:tr>
      <w:tr w:rsidR="003A2110" w:rsidRPr="000C2904" w:rsidTr="00631AC2">
        <w:trPr>
          <w:trHeight w:val="567"/>
        </w:trPr>
        <w:tc>
          <w:tcPr>
            <w:tcW w:w="341" w:type="dxa"/>
            <w:shd w:val="clear" w:color="auto" w:fill="auto"/>
            <w:hideMark/>
          </w:tcPr>
          <w:p w:rsidR="003A2110" w:rsidRPr="00FE61FA" w:rsidRDefault="003A2110" w:rsidP="002F6BEB">
            <w:pPr>
              <w:pStyle w:val="tt"/>
              <w:rPr>
                <w:b/>
                <w:szCs w:val="18"/>
              </w:rPr>
            </w:pPr>
            <w:r>
              <w:rPr>
                <w:b/>
                <w:szCs w:val="18"/>
              </w:rPr>
              <w:t>12</w:t>
            </w:r>
          </w:p>
        </w:tc>
        <w:tc>
          <w:tcPr>
            <w:tcW w:w="5103" w:type="dxa"/>
            <w:gridSpan w:val="2"/>
            <w:shd w:val="clear" w:color="auto" w:fill="auto"/>
            <w:hideMark/>
          </w:tcPr>
          <w:p w:rsidR="003A2110" w:rsidRPr="00FE61FA" w:rsidRDefault="003A2110" w:rsidP="002F6BEB">
            <w:pPr>
              <w:pStyle w:val="tt"/>
              <w:rPr>
                <w:b/>
                <w:szCs w:val="18"/>
              </w:rPr>
            </w:pPr>
            <w:r w:rsidRPr="00FE61FA">
              <w:rPr>
                <w:b/>
                <w:szCs w:val="18"/>
              </w:rPr>
              <w:t>Lenders not to be considered</w:t>
            </w:r>
          </w:p>
        </w:tc>
        <w:tc>
          <w:tcPr>
            <w:tcW w:w="4308" w:type="dxa"/>
            <w:shd w:val="clear" w:color="auto" w:fill="auto"/>
          </w:tcPr>
          <w:p w:rsidR="003A2110" w:rsidRPr="004D1574" w:rsidRDefault="003A2110" w:rsidP="00631AC2">
            <w:pPr>
              <w:pStyle w:val="Answerhere"/>
              <w:rPr>
                <w:highlight w:val="yellow"/>
              </w:rPr>
            </w:pPr>
          </w:p>
        </w:tc>
      </w:tr>
      <w:tr w:rsidR="003A2110" w:rsidRPr="000C2904" w:rsidTr="00631AC2">
        <w:trPr>
          <w:trHeight w:val="567"/>
        </w:trPr>
        <w:tc>
          <w:tcPr>
            <w:tcW w:w="341" w:type="dxa"/>
            <w:shd w:val="clear" w:color="auto" w:fill="auto"/>
            <w:hideMark/>
          </w:tcPr>
          <w:p w:rsidR="003A2110" w:rsidRPr="00FE61FA" w:rsidRDefault="003A2110" w:rsidP="002F6BEB">
            <w:pPr>
              <w:pStyle w:val="tt"/>
              <w:rPr>
                <w:b/>
                <w:szCs w:val="18"/>
              </w:rPr>
            </w:pPr>
            <w:r>
              <w:rPr>
                <w:b/>
                <w:szCs w:val="18"/>
              </w:rPr>
              <w:t>13</w:t>
            </w:r>
          </w:p>
        </w:tc>
        <w:tc>
          <w:tcPr>
            <w:tcW w:w="5103" w:type="dxa"/>
            <w:gridSpan w:val="2"/>
            <w:shd w:val="clear" w:color="auto" w:fill="auto"/>
            <w:hideMark/>
          </w:tcPr>
          <w:p w:rsidR="003A2110" w:rsidRPr="00FE61FA" w:rsidRDefault="003A2110" w:rsidP="002F6BEB">
            <w:pPr>
              <w:pStyle w:val="tt"/>
              <w:rPr>
                <w:b/>
                <w:szCs w:val="18"/>
              </w:rPr>
            </w:pPr>
            <w:r w:rsidRPr="00FE61FA">
              <w:rPr>
                <w:b/>
                <w:szCs w:val="18"/>
              </w:rPr>
              <w:t>Type of loan sought</w:t>
            </w:r>
          </w:p>
        </w:tc>
        <w:tc>
          <w:tcPr>
            <w:tcW w:w="4308" w:type="dxa"/>
            <w:shd w:val="clear" w:color="auto" w:fill="auto"/>
          </w:tcPr>
          <w:p w:rsidR="003A2110" w:rsidRPr="004D1574" w:rsidRDefault="003A2110" w:rsidP="00631AC2">
            <w:pPr>
              <w:pStyle w:val="Answerhere"/>
              <w:rPr>
                <w:highlight w:val="yellow"/>
              </w:rPr>
            </w:pPr>
          </w:p>
        </w:tc>
      </w:tr>
      <w:tr w:rsidR="003A2110" w:rsidRPr="000C2904" w:rsidTr="00631AC2">
        <w:trPr>
          <w:trHeight w:val="567"/>
        </w:trPr>
        <w:tc>
          <w:tcPr>
            <w:tcW w:w="341" w:type="dxa"/>
            <w:shd w:val="clear" w:color="auto" w:fill="auto"/>
            <w:hideMark/>
          </w:tcPr>
          <w:p w:rsidR="003A2110" w:rsidRPr="00FE61FA" w:rsidRDefault="003A2110" w:rsidP="002F6BEB">
            <w:pPr>
              <w:pStyle w:val="tt"/>
              <w:rPr>
                <w:b/>
                <w:szCs w:val="18"/>
              </w:rPr>
            </w:pPr>
            <w:r>
              <w:rPr>
                <w:b/>
                <w:szCs w:val="18"/>
              </w:rPr>
              <w:t>14</w:t>
            </w:r>
          </w:p>
        </w:tc>
        <w:tc>
          <w:tcPr>
            <w:tcW w:w="5103" w:type="dxa"/>
            <w:gridSpan w:val="2"/>
            <w:shd w:val="clear" w:color="auto" w:fill="auto"/>
            <w:hideMark/>
          </w:tcPr>
          <w:p w:rsidR="003A2110" w:rsidRPr="00FE61FA" w:rsidRDefault="003A2110" w:rsidP="002F6BEB">
            <w:pPr>
              <w:pStyle w:val="tt"/>
              <w:rPr>
                <w:b/>
                <w:szCs w:val="18"/>
              </w:rPr>
            </w:pPr>
            <w:r>
              <w:rPr>
                <w:b/>
                <w:szCs w:val="18"/>
              </w:rPr>
              <w:t xml:space="preserve">Preferred </w:t>
            </w:r>
            <w:r w:rsidRPr="00FE61FA">
              <w:rPr>
                <w:b/>
                <w:szCs w:val="18"/>
              </w:rPr>
              <w:t>Interest rate</w:t>
            </w:r>
            <w:r>
              <w:rPr>
                <w:b/>
                <w:szCs w:val="18"/>
              </w:rPr>
              <w:t xml:space="preserve"> range</w:t>
            </w:r>
          </w:p>
        </w:tc>
        <w:tc>
          <w:tcPr>
            <w:tcW w:w="4308" w:type="dxa"/>
            <w:shd w:val="clear" w:color="auto" w:fill="auto"/>
          </w:tcPr>
          <w:p w:rsidR="003A2110" w:rsidRPr="004D1574" w:rsidRDefault="003A2110" w:rsidP="00631AC2">
            <w:pPr>
              <w:pStyle w:val="Answerhere"/>
              <w:rPr>
                <w:highlight w:val="yellow"/>
              </w:rPr>
            </w:pPr>
          </w:p>
        </w:tc>
      </w:tr>
      <w:tr w:rsidR="003A2110" w:rsidRPr="000C2904" w:rsidTr="00631AC2">
        <w:trPr>
          <w:trHeight w:val="567"/>
        </w:trPr>
        <w:tc>
          <w:tcPr>
            <w:tcW w:w="341" w:type="dxa"/>
            <w:shd w:val="clear" w:color="auto" w:fill="auto"/>
            <w:hideMark/>
          </w:tcPr>
          <w:p w:rsidR="003A2110" w:rsidRPr="00FE61FA" w:rsidRDefault="003A2110" w:rsidP="002F6BEB">
            <w:pPr>
              <w:pStyle w:val="tt"/>
              <w:rPr>
                <w:b/>
                <w:szCs w:val="18"/>
              </w:rPr>
            </w:pPr>
            <w:r>
              <w:rPr>
                <w:b/>
                <w:szCs w:val="18"/>
              </w:rPr>
              <w:t>15</w:t>
            </w:r>
          </w:p>
        </w:tc>
        <w:tc>
          <w:tcPr>
            <w:tcW w:w="5103" w:type="dxa"/>
            <w:gridSpan w:val="2"/>
            <w:shd w:val="clear" w:color="auto" w:fill="auto"/>
            <w:hideMark/>
          </w:tcPr>
          <w:p w:rsidR="003A2110" w:rsidRPr="00FE61FA" w:rsidRDefault="003A2110" w:rsidP="002F6BEB">
            <w:pPr>
              <w:pStyle w:val="tt"/>
              <w:rPr>
                <w:b/>
                <w:szCs w:val="18"/>
              </w:rPr>
            </w:pPr>
            <w:r w:rsidRPr="00FE61FA">
              <w:rPr>
                <w:b/>
                <w:szCs w:val="18"/>
              </w:rPr>
              <w:t>Payment frequency</w:t>
            </w:r>
          </w:p>
        </w:tc>
        <w:tc>
          <w:tcPr>
            <w:tcW w:w="4308" w:type="dxa"/>
            <w:shd w:val="clear" w:color="auto" w:fill="auto"/>
          </w:tcPr>
          <w:p w:rsidR="003A2110" w:rsidRPr="004D1574" w:rsidRDefault="003A2110" w:rsidP="00631AC2">
            <w:pPr>
              <w:pStyle w:val="Answerhere"/>
              <w:rPr>
                <w:highlight w:val="yellow"/>
              </w:rPr>
            </w:pPr>
          </w:p>
        </w:tc>
      </w:tr>
      <w:tr w:rsidR="003A2110" w:rsidRPr="000C2904" w:rsidTr="00631AC2">
        <w:trPr>
          <w:trHeight w:val="567"/>
        </w:trPr>
        <w:tc>
          <w:tcPr>
            <w:tcW w:w="341" w:type="dxa"/>
            <w:shd w:val="clear" w:color="auto" w:fill="auto"/>
            <w:hideMark/>
          </w:tcPr>
          <w:p w:rsidR="003A2110" w:rsidRPr="00FE61FA" w:rsidRDefault="003A2110" w:rsidP="002F6BEB">
            <w:pPr>
              <w:pStyle w:val="tt"/>
              <w:rPr>
                <w:b/>
                <w:szCs w:val="18"/>
              </w:rPr>
            </w:pPr>
            <w:r>
              <w:rPr>
                <w:b/>
                <w:szCs w:val="18"/>
              </w:rPr>
              <w:t>16</w:t>
            </w:r>
          </w:p>
        </w:tc>
        <w:tc>
          <w:tcPr>
            <w:tcW w:w="5103" w:type="dxa"/>
            <w:gridSpan w:val="2"/>
            <w:shd w:val="clear" w:color="auto" w:fill="auto"/>
            <w:hideMark/>
          </w:tcPr>
          <w:p w:rsidR="003A2110" w:rsidRPr="00FE61FA" w:rsidRDefault="003A2110" w:rsidP="002F6BEB">
            <w:pPr>
              <w:pStyle w:val="tt"/>
              <w:rPr>
                <w:b/>
                <w:szCs w:val="18"/>
              </w:rPr>
            </w:pPr>
            <w:r w:rsidRPr="00FE61FA">
              <w:rPr>
                <w:b/>
                <w:szCs w:val="18"/>
              </w:rPr>
              <w:t>Redraw</w:t>
            </w:r>
          </w:p>
        </w:tc>
        <w:tc>
          <w:tcPr>
            <w:tcW w:w="4308" w:type="dxa"/>
            <w:shd w:val="clear" w:color="auto" w:fill="auto"/>
          </w:tcPr>
          <w:p w:rsidR="003A2110" w:rsidRPr="004D1574" w:rsidRDefault="003A2110" w:rsidP="00631AC2">
            <w:pPr>
              <w:pStyle w:val="Answerhere"/>
              <w:rPr>
                <w:highlight w:val="yellow"/>
              </w:rPr>
            </w:pPr>
          </w:p>
        </w:tc>
      </w:tr>
      <w:tr w:rsidR="003A2110" w:rsidRPr="000C2904" w:rsidTr="00631AC2">
        <w:trPr>
          <w:trHeight w:val="567"/>
        </w:trPr>
        <w:tc>
          <w:tcPr>
            <w:tcW w:w="341" w:type="dxa"/>
            <w:shd w:val="clear" w:color="auto" w:fill="auto"/>
            <w:hideMark/>
          </w:tcPr>
          <w:p w:rsidR="003A2110" w:rsidRPr="00FE61FA" w:rsidRDefault="003A2110" w:rsidP="002F6BEB">
            <w:pPr>
              <w:pStyle w:val="tt"/>
              <w:rPr>
                <w:b/>
                <w:szCs w:val="18"/>
              </w:rPr>
            </w:pPr>
            <w:r>
              <w:rPr>
                <w:b/>
                <w:szCs w:val="18"/>
              </w:rPr>
              <w:t>17</w:t>
            </w:r>
          </w:p>
        </w:tc>
        <w:tc>
          <w:tcPr>
            <w:tcW w:w="5103" w:type="dxa"/>
            <w:gridSpan w:val="2"/>
            <w:shd w:val="clear" w:color="auto" w:fill="auto"/>
            <w:hideMark/>
          </w:tcPr>
          <w:p w:rsidR="003A2110" w:rsidRPr="00FE61FA" w:rsidRDefault="003A2110" w:rsidP="002F6BEB">
            <w:pPr>
              <w:pStyle w:val="tt"/>
              <w:rPr>
                <w:b/>
                <w:szCs w:val="18"/>
              </w:rPr>
            </w:pPr>
            <w:r w:rsidRPr="00FE61FA">
              <w:rPr>
                <w:b/>
                <w:szCs w:val="18"/>
              </w:rPr>
              <w:t>Offset</w:t>
            </w:r>
          </w:p>
        </w:tc>
        <w:tc>
          <w:tcPr>
            <w:tcW w:w="4308" w:type="dxa"/>
            <w:shd w:val="clear" w:color="auto" w:fill="auto"/>
          </w:tcPr>
          <w:p w:rsidR="003A2110" w:rsidRPr="004D1574" w:rsidRDefault="003A2110" w:rsidP="00631AC2">
            <w:pPr>
              <w:pStyle w:val="Answerhere"/>
              <w:rPr>
                <w:highlight w:val="yellow"/>
              </w:rPr>
            </w:pPr>
          </w:p>
        </w:tc>
      </w:tr>
      <w:tr w:rsidR="003A2110" w:rsidRPr="000C2904" w:rsidTr="00631AC2">
        <w:trPr>
          <w:trHeight w:val="567"/>
        </w:trPr>
        <w:tc>
          <w:tcPr>
            <w:tcW w:w="341" w:type="dxa"/>
            <w:shd w:val="clear" w:color="auto" w:fill="auto"/>
            <w:hideMark/>
          </w:tcPr>
          <w:p w:rsidR="003A2110" w:rsidRPr="00FE61FA" w:rsidRDefault="003A2110" w:rsidP="002F6BEB">
            <w:pPr>
              <w:pStyle w:val="tt"/>
              <w:rPr>
                <w:b/>
                <w:szCs w:val="18"/>
              </w:rPr>
            </w:pPr>
            <w:r>
              <w:rPr>
                <w:b/>
                <w:szCs w:val="18"/>
              </w:rPr>
              <w:t>18</w:t>
            </w:r>
          </w:p>
        </w:tc>
        <w:tc>
          <w:tcPr>
            <w:tcW w:w="5103" w:type="dxa"/>
            <w:gridSpan w:val="2"/>
            <w:shd w:val="clear" w:color="auto" w:fill="auto"/>
            <w:hideMark/>
          </w:tcPr>
          <w:p w:rsidR="003A2110" w:rsidRPr="00FE61FA" w:rsidRDefault="003A2110" w:rsidP="002F6BEB">
            <w:pPr>
              <w:pStyle w:val="tt"/>
              <w:rPr>
                <w:b/>
                <w:szCs w:val="18"/>
              </w:rPr>
            </w:pPr>
            <w:r w:rsidRPr="00FE61FA">
              <w:rPr>
                <w:b/>
                <w:szCs w:val="18"/>
              </w:rPr>
              <w:t>Salary crediting</w:t>
            </w:r>
          </w:p>
        </w:tc>
        <w:tc>
          <w:tcPr>
            <w:tcW w:w="4308" w:type="dxa"/>
            <w:shd w:val="clear" w:color="auto" w:fill="auto"/>
          </w:tcPr>
          <w:p w:rsidR="003A2110" w:rsidRPr="004D1574" w:rsidRDefault="003A2110" w:rsidP="00631AC2">
            <w:pPr>
              <w:pStyle w:val="Answerhere"/>
              <w:rPr>
                <w:highlight w:val="yellow"/>
              </w:rPr>
            </w:pPr>
          </w:p>
        </w:tc>
      </w:tr>
      <w:tr w:rsidR="003A2110" w:rsidRPr="000C2904" w:rsidTr="00631AC2">
        <w:trPr>
          <w:trHeight w:val="567"/>
        </w:trPr>
        <w:tc>
          <w:tcPr>
            <w:tcW w:w="341" w:type="dxa"/>
            <w:shd w:val="clear" w:color="auto" w:fill="auto"/>
            <w:hideMark/>
          </w:tcPr>
          <w:p w:rsidR="003A2110" w:rsidRPr="00FE61FA" w:rsidRDefault="003A2110" w:rsidP="002F6BEB">
            <w:pPr>
              <w:pStyle w:val="tt"/>
              <w:rPr>
                <w:b/>
                <w:szCs w:val="18"/>
              </w:rPr>
            </w:pPr>
            <w:r>
              <w:rPr>
                <w:b/>
                <w:szCs w:val="18"/>
              </w:rPr>
              <w:t>19</w:t>
            </w:r>
          </w:p>
        </w:tc>
        <w:tc>
          <w:tcPr>
            <w:tcW w:w="5103" w:type="dxa"/>
            <w:gridSpan w:val="2"/>
            <w:shd w:val="clear" w:color="auto" w:fill="auto"/>
            <w:hideMark/>
          </w:tcPr>
          <w:p w:rsidR="003A2110" w:rsidRPr="00FE61FA" w:rsidRDefault="003A2110" w:rsidP="002F6BEB">
            <w:pPr>
              <w:pStyle w:val="tt"/>
              <w:rPr>
                <w:b/>
                <w:szCs w:val="18"/>
              </w:rPr>
            </w:pPr>
            <w:r w:rsidRPr="00FE61FA">
              <w:rPr>
                <w:b/>
                <w:szCs w:val="18"/>
              </w:rPr>
              <w:t>Low fees and charges</w:t>
            </w:r>
          </w:p>
        </w:tc>
        <w:tc>
          <w:tcPr>
            <w:tcW w:w="4308" w:type="dxa"/>
            <w:shd w:val="clear" w:color="auto" w:fill="auto"/>
          </w:tcPr>
          <w:p w:rsidR="003A2110" w:rsidRPr="004D1574" w:rsidRDefault="003A2110" w:rsidP="00631AC2">
            <w:pPr>
              <w:pStyle w:val="Answerhere"/>
              <w:rPr>
                <w:highlight w:val="yellow"/>
              </w:rPr>
            </w:pPr>
          </w:p>
        </w:tc>
      </w:tr>
    </w:tbl>
    <w:p w:rsidR="003A2110" w:rsidRDefault="003A2110" w:rsidP="00BE3D02">
      <w:bookmarkStart w:id="13" w:name="_Toc309730153"/>
      <w:bookmarkStart w:id="14" w:name="_Toc306787348"/>
      <w:bookmarkEnd w:id="11"/>
      <w:bookmarkEnd w:id="12"/>
    </w:p>
    <w:p w:rsidR="00BE3D02" w:rsidRDefault="003A2110" w:rsidP="003A2110">
      <w:pPr>
        <w:pStyle w:val="0sh"/>
      </w:pPr>
      <w:r>
        <w:lastRenderedPageBreak/>
        <w:t>Notes</w:t>
      </w:r>
      <w:bookmarkEnd w:id="13"/>
      <w:bookmarkEnd w:id="14"/>
      <w:r>
        <w:t xml:space="preserve"> </w:t>
      </w:r>
    </w:p>
    <w:p w:rsidR="003A2110" w:rsidRDefault="003A2110" w:rsidP="00BE3D02">
      <w:r w:rsidRPr="00BE3D02">
        <w:rPr>
          <w:b/>
          <w:i/>
        </w:rPr>
        <w:t>NB:</w:t>
      </w:r>
      <w:r w:rsidRPr="00BD2607">
        <w:t xml:space="preserve"> </w:t>
      </w:r>
      <w:r w:rsidR="00BE3D02">
        <w:t>P</w:t>
      </w:r>
      <w:r>
        <w:t>roviding</w:t>
      </w:r>
      <w:r w:rsidRPr="00BD2607">
        <w:t xml:space="preserve"> substantive notes</w:t>
      </w:r>
      <w:r>
        <w:t xml:space="preserve"> here</w:t>
      </w:r>
      <w:r w:rsidRPr="00BD2607">
        <w:t xml:space="preserve"> is </w:t>
      </w:r>
      <w:r>
        <w:t>a compulsory part of your assessment</w:t>
      </w:r>
      <w:r w:rsidR="00291603">
        <w:t>.</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7" w:type="dxa"/>
          <w:left w:w="57" w:type="dxa"/>
          <w:bottom w:w="57" w:type="dxa"/>
          <w:right w:w="57" w:type="dxa"/>
        </w:tblCellMar>
        <w:tblLook w:val="01E0" w:firstRow="1" w:lastRow="1" w:firstColumn="1" w:lastColumn="1" w:noHBand="0" w:noVBand="0"/>
      </w:tblPr>
      <w:tblGrid>
        <w:gridCol w:w="9639"/>
      </w:tblGrid>
      <w:tr w:rsidR="003A2110" w:rsidRPr="000C2904" w:rsidTr="002F6BEB">
        <w:trPr>
          <w:trHeight w:val="8505"/>
        </w:trPr>
        <w:tc>
          <w:tcPr>
            <w:tcW w:w="9639" w:type="dxa"/>
          </w:tcPr>
          <w:p w:rsidR="003A2110" w:rsidRDefault="003A2110" w:rsidP="00631AC2">
            <w:pPr>
              <w:pStyle w:val="Answerhere"/>
            </w:pPr>
          </w:p>
          <w:p w:rsidR="00631AC2" w:rsidRPr="00291603" w:rsidRDefault="00631AC2" w:rsidP="00631AC2">
            <w:pPr>
              <w:pStyle w:val="Answerhere"/>
            </w:pPr>
          </w:p>
        </w:tc>
      </w:tr>
    </w:tbl>
    <w:p w:rsidR="003A2110" w:rsidRDefault="003A2110" w:rsidP="003A2110">
      <w:pPr>
        <w:pStyle w:val="0sh"/>
      </w:pPr>
      <w:bookmarkStart w:id="15" w:name="_Toc309730154"/>
      <w:bookmarkStart w:id="16" w:name="_Toc306787349"/>
      <w:r>
        <w:lastRenderedPageBreak/>
        <w:t>Anticipated fees and charges</w:t>
      </w:r>
      <w:bookmarkEnd w:id="15"/>
      <w:bookmarkEnd w:id="16"/>
      <w:r>
        <w:t xml:space="preserve"> </w:t>
      </w:r>
    </w:p>
    <w:tbl>
      <w:tblPr>
        <w:tblW w:w="9752" w:type="dxa"/>
        <w:tblBorders>
          <w:top w:val="single" w:sz="2" w:space="0" w:color="auto"/>
          <w:left w:val="single" w:sz="2" w:space="0" w:color="auto"/>
          <w:bottom w:val="single" w:sz="2" w:space="0" w:color="auto"/>
          <w:right w:val="single" w:sz="2" w:space="0" w:color="auto"/>
          <w:insideV w:val="single" w:sz="2" w:space="0" w:color="auto"/>
        </w:tblBorders>
        <w:tblLayout w:type="fixed"/>
        <w:tblCellMar>
          <w:top w:w="57" w:type="dxa"/>
          <w:left w:w="57" w:type="dxa"/>
          <w:bottom w:w="57" w:type="dxa"/>
          <w:right w:w="57" w:type="dxa"/>
        </w:tblCellMar>
        <w:tblLook w:val="01E0" w:firstRow="1" w:lastRow="1" w:firstColumn="1" w:lastColumn="1" w:noHBand="0" w:noVBand="0"/>
      </w:tblPr>
      <w:tblGrid>
        <w:gridCol w:w="3885"/>
        <w:gridCol w:w="5867"/>
      </w:tblGrid>
      <w:tr w:rsidR="003A2110" w:rsidRPr="000C2904" w:rsidTr="00291603">
        <w:tc>
          <w:tcPr>
            <w:tcW w:w="3885" w:type="dxa"/>
            <w:tcBorders>
              <w:top w:val="single" w:sz="2" w:space="0" w:color="auto"/>
            </w:tcBorders>
            <w:shd w:val="clear" w:color="auto" w:fill="auto"/>
            <w:hideMark/>
          </w:tcPr>
          <w:p w:rsidR="003A2110" w:rsidRPr="00FE61FA" w:rsidRDefault="003A2110" w:rsidP="002F6BEB">
            <w:pPr>
              <w:pStyle w:val="tt"/>
            </w:pPr>
            <w:r w:rsidRPr="00FE61FA">
              <w:t>Anticipated purchase price</w:t>
            </w:r>
          </w:p>
        </w:tc>
        <w:tc>
          <w:tcPr>
            <w:tcW w:w="5867" w:type="dxa"/>
            <w:tcBorders>
              <w:top w:val="single" w:sz="2" w:space="0" w:color="auto"/>
              <w:bottom w:val="single" w:sz="2" w:space="0" w:color="auto"/>
            </w:tcBorders>
            <w:shd w:val="clear" w:color="auto" w:fill="auto"/>
            <w:hideMark/>
          </w:tcPr>
          <w:p w:rsidR="003A2110" w:rsidRPr="00631AC2" w:rsidRDefault="003A2110" w:rsidP="00631AC2">
            <w:pPr>
              <w:pStyle w:val="Answerhere"/>
              <w:rPr>
                <w:highlight w:val="yellow"/>
              </w:rPr>
            </w:pPr>
          </w:p>
        </w:tc>
      </w:tr>
      <w:tr w:rsidR="003A2110" w:rsidRPr="000C2904" w:rsidTr="00291603">
        <w:tc>
          <w:tcPr>
            <w:tcW w:w="3885" w:type="dxa"/>
            <w:shd w:val="clear" w:color="auto" w:fill="auto"/>
            <w:hideMark/>
          </w:tcPr>
          <w:p w:rsidR="003A2110" w:rsidRPr="00FE61FA" w:rsidRDefault="003A2110" w:rsidP="002F6BEB">
            <w:pPr>
              <w:pStyle w:val="tt"/>
            </w:pPr>
            <w:r w:rsidRPr="00FE61FA">
              <w:t>Deposit</w:t>
            </w:r>
            <w:r>
              <w:t xml:space="preserve"> on property</w:t>
            </w:r>
          </w:p>
        </w:tc>
        <w:tc>
          <w:tcPr>
            <w:tcW w:w="5867" w:type="dxa"/>
            <w:tcBorders>
              <w:top w:val="single" w:sz="2" w:space="0" w:color="auto"/>
              <w:bottom w:val="single" w:sz="2" w:space="0" w:color="auto"/>
            </w:tcBorders>
            <w:shd w:val="clear" w:color="auto" w:fill="auto"/>
            <w:hideMark/>
          </w:tcPr>
          <w:p w:rsidR="003A2110" w:rsidRPr="00631AC2" w:rsidRDefault="003A2110" w:rsidP="00631AC2">
            <w:pPr>
              <w:pStyle w:val="Answerhere"/>
              <w:rPr>
                <w:highlight w:val="yellow"/>
              </w:rPr>
            </w:pPr>
          </w:p>
        </w:tc>
      </w:tr>
      <w:tr w:rsidR="003A2110" w:rsidRPr="000C2904" w:rsidTr="00291603">
        <w:tc>
          <w:tcPr>
            <w:tcW w:w="3885" w:type="dxa"/>
            <w:tcBorders>
              <w:bottom w:val="nil"/>
            </w:tcBorders>
            <w:shd w:val="clear" w:color="auto" w:fill="auto"/>
            <w:hideMark/>
          </w:tcPr>
          <w:p w:rsidR="003A2110" w:rsidRPr="00FE61FA" w:rsidRDefault="003A2110" w:rsidP="002F6BEB">
            <w:pPr>
              <w:pStyle w:val="tt"/>
            </w:pPr>
            <w:r w:rsidRPr="00FE61FA">
              <w:t>Loan amount</w:t>
            </w:r>
          </w:p>
        </w:tc>
        <w:tc>
          <w:tcPr>
            <w:tcW w:w="5867" w:type="dxa"/>
            <w:tcBorders>
              <w:top w:val="single" w:sz="2" w:space="0" w:color="auto"/>
              <w:bottom w:val="single" w:sz="2" w:space="0" w:color="auto"/>
            </w:tcBorders>
            <w:shd w:val="clear" w:color="auto" w:fill="auto"/>
            <w:hideMark/>
          </w:tcPr>
          <w:p w:rsidR="003A2110" w:rsidRPr="00631AC2" w:rsidRDefault="003A2110" w:rsidP="00631AC2">
            <w:pPr>
              <w:pStyle w:val="Answerhere"/>
              <w:rPr>
                <w:highlight w:val="yellow"/>
              </w:rPr>
            </w:pPr>
          </w:p>
        </w:tc>
      </w:tr>
      <w:tr w:rsidR="003A2110" w:rsidRPr="000C2904" w:rsidTr="00291603">
        <w:tc>
          <w:tcPr>
            <w:tcW w:w="3885" w:type="dxa"/>
            <w:tcBorders>
              <w:top w:val="nil"/>
              <w:bottom w:val="single" w:sz="2" w:space="0" w:color="auto"/>
            </w:tcBorders>
            <w:shd w:val="clear" w:color="auto" w:fill="auto"/>
            <w:hideMark/>
          </w:tcPr>
          <w:p w:rsidR="003A2110" w:rsidRPr="00FE61FA" w:rsidRDefault="003A2110" w:rsidP="002F6BEB">
            <w:pPr>
              <w:pStyle w:val="tt"/>
            </w:pPr>
            <w:r w:rsidRPr="00FE61FA">
              <w:t>LVR</w:t>
            </w:r>
          </w:p>
        </w:tc>
        <w:tc>
          <w:tcPr>
            <w:tcW w:w="5867" w:type="dxa"/>
            <w:tcBorders>
              <w:top w:val="single" w:sz="2" w:space="0" w:color="auto"/>
              <w:bottom w:val="single" w:sz="2" w:space="0" w:color="auto"/>
            </w:tcBorders>
            <w:shd w:val="clear" w:color="auto" w:fill="auto"/>
            <w:hideMark/>
          </w:tcPr>
          <w:p w:rsidR="003A2110" w:rsidRPr="00631AC2" w:rsidRDefault="003A2110" w:rsidP="00631AC2">
            <w:pPr>
              <w:pStyle w:val="Answerhere"/>
              <w:rPr>
                <w:highlight w:val="yellow"/>
              </w:rPr>
            </w:pPr>
          </w:p>
        </w:tc>
      </w:tr>
      <w:tr w:rsidR="003A2110" w:rsidRPr="000C2904" w:rsidTr="00291603">
        <w:tc>
          <w:tcPr>
            <w:tcW w:w="3885" w:type="dxa"/>
            <w:tcBorders>
              <w:top w:val="single" w:sz="2" w:space="0" w:color="auto"/>
              <w:bottom w:val="nil"/>
            </w:tcBorders>
            <w:shd w:val="clear" w:color="auto" w:fill="auto"/>
            <w:hideMark/>
          </w:tcPr>
          <w:p w:rsidR="003A2110" w:rsidRPr="006F2AF8" w:rsidRDefault="003A2110" w:rsidP="002F6BEB">
            <w:pPr>
              <w:pStyle w:val="tt"/>
              <w:rPr>
                <w:b/>
                <w:u w:val="single"/>
              </w:rPr>
            </w:pPr>
            <w:r w:rsidRPr="006F2AF8">
              <w:rPr>
                <w:b/>
                <w:u w:val="single"/>
              </w:rPr>
              <w:t>Purchase costs</w:t>
            </w:r>
          </w:p>
        </w:tc>
        <w:tc>
          <w:tcPr>
            <w:tcW w:w="5867" w:type="dxa"/>
            <w:tcBorders>
              <w:top w:val="single" w:sz="2" w:space="0" w:color="auto"/>
              <w:bottom w:val="nil"/>
            </w:tcBorders>
            <w:shd w:val="clear" w:color="auto" w:fill="auto"/>
          </w:tcPr>
          <w:p w:rsidR="003A2110" w:rsidRPr="00631AC2" w:rsidRDefault="003A2110" w:rsidP="00631AC2">
            <w:pPr>
              <w:pStyle w:val="Answerhere"/>
              <w:rPr>
                <w:szCs w:val="18"/>
                <w:highlight w:val="yellow"/>
              </w:rPr>
            </w:pPr>
          </w:p>
        </w:tc>
      </w:tr>
      <w:tr w:rsidR="003A2110" w:rsidRPr="000C2904" w:rsidTr="00291603">
        <w:tc>
          <w:tcPr>
            <w:tcW w:w="3885" w:type="dxa"/>
            <w:tcBorders>
              <w:top w:val="nil"/>
            </w:tcBorders>
            <w:shd w:val="clear" w:color="auto" w:fill="auto"/>
            <w:hideMark/>
          </w:tcPr>
          <w:p w:rsidR="003A2110" w:rsidRPr="00FE61FA" w:rsidRDefault="003A2110" w:rsidP="002F6BEB">
            <w:pPr>
              <w:pStyle w:val="tt"/>
            </w:pPr>
            <w:r w:rsidRPr="00FE61FA">
              <w:t>Stamp duty on transfer</w:t>
            </w:r>
            <w:r>
              <w:t xml:space="preserve"> (include transfer fee)</w:t>
            </w:r>
          </w:p>
        </w:tc>
        <w:tc>
          <w:tcPr>
            <w:tcW w:w="5867" w:type="dxa"/>
            <w:tcBorders>
              <w:top w:val="nil"/>
              <w:bottom w:val="single" w:sz="2" w:space="0" w:color="auto"/>
            </w:tcBorders>
            <w:shd w:val="clear" w:color="auto" w:fill="auto"/>
            <w:hideMark/>
          </w:tcPr>
          <w:p w:rsidR="003A2110" w:rsidRPr="00631AC2" w:rsidRDefault="003A2110" w:rsidP="00631AC2">
            <w:pPr>
              <w:pStyle w:val="Answerhere"/>
              <w:rPr>
                <w:highlight w:val="yellow"/>
              </w:rPr>
            </w:pPr>
          </w:p>
        </w:tc>
      </w:tr>
      <w:tr w:rsidR="003A2110" w:rsidRPr="000C2904" w:rsidTr="00291603">
        <w:tc>
          <w:tcPr>
            <w:tcW w:w="3885" w:type="dxa"/>
            <w:shd w:val="clear" w:color="auto" w:fill="auto"/>
            <w:hideMark/>
          </w:tcPr>
          <w:p w:rsidR="003A2110" w:rsidRPr="00FE61FA" w:rsidRDefault="003A2110" w:rsidP="002F6BEB">
            <w:pPr>
              <w:pStyle w:val="tt"/>
            </w:pPr>
            <w:r w:rsidRPr="00FE61FA">
              <w:t>Solicitor/conveyancer</w:t>
            </w:r>
            <w:r>
              <w:t xml:space="preserve"> (estimate)</w:t>
            </w:r>
          </w:p>
        </w:tc>
        <w:tc>
          <w:tcPr>
            <w:tcW w:w="5867" w:type="dxa"/>
            <w:tcBorders>
              <w:top w:val="single" w:sz="2" w:space="0" w:color="auto"/>
              <w:bottom w:val="single" w:sz="2" w:space="0" w:color="auto"/>
            </w:tcBorders>
            <w:shd w:val="clear" w:color="auto" w:fill="auto"/>
            <w:hideMark/>
          </w:tcPr>
          <w:p w:rsidR="003A2110" w:rsidRPr="00631AC2" w:rsidRDefault="003A2110" w:rsidP="00631AC2">
            <w:pPr>
              <w:pStyle w:val="Answerhere"/>
              <w:rPr>
                <w:highlight w:val="yellow"/>
              </w:rPr>
            </w:pPr>
          </w:p>
        </w:tc>
      </w:tr>
      <w:tr w:rsidR="003A2110" w:rsidRPr="000C2904" w:rsidTr="00291603">
        <w:tc>
          <w:tcPr>
            <w:tcW w:w="3885" w:type="dxa"/>
            <w:shd w:val="clear" w:color="auto" w:fill="auto"/>
            <w:hideMark/>
          </w:tcPr>
          <w:p w:rsidR="003A2110" w:rsidRPr="00FE61FA" w:rsidRDefault="003A2110" w:rsidP="002F6BEB">
            <w:pPr>
              <w:pStyle w:val="tt"/>
            </w:pPr>
            <w:r w:rsidRPr="00FE61FA">
              <w:t>Rates and land taxes</w:t>
            </w:r>
            <w:r>
              <w:t xml:space="preserve"> (estimate)</w:t>
            </w:r>
          </w:p>
        </w:tc>
        <w:tc>
          <w:tcPr>
            <w:tcW w:w="5867" w:type="dxa"/>
            <w:tcBorders>
              <w:top w:val="single" w:sz="2" w:space="0" w:color="auto"/>
              <w:bottom w:val="single" w:sz="2" w:space="0" w:color="auto"/>
            </w:tcBorders>
            <w:shd w:val="clear" w:color="auto" w:fill="auto"/>
            <w:hideMark/>
          </w:tcPr>
          <w:p w:rsidR="003A2110" w:rsidRPr="00631AC2" w:rsidRDefault="003A2110" w:rsidP="00631AC2">
            <w:pPr>
              <w:pStyle w:val="Answerhere"/>
              <w:rPr>
                <w:highlight w:val="yellow"/>
              </w:rPr>
            </w:pPr>
          </w:p>
        </w:tc>
      </w:tr>
      <w:tr w:rsidR="003A2110" w:rsidRPr="000C2904" w:rsidTr="00291603">
        <w:tc>
          <w:tcPr>
            <w:tcW w:w="3885" w:type="dxa"/>
            <w:shd w:val="clear" w:color="auto" w:fill="auto"/>
            <w:hideMark/>
          </w:tcPr>
          <w:p w:rsidR="003A2110" w:rsidRPr="00FE61FA" w:rsidRDefault="003A2110" w:rsidP="002F6BEB">
            <w:pPr>
              <w:pStyle w:val="tt"/>
            </w:pPr>
            <w:r w:rsidRPr="00FE61FA">
              <w:t>Pest inspection</w:t>
            </w:r>
            <w:r>
              <w:t xml:space="preserve"> (estimate)</w:t>
            </w:r>
          </w:p>
        </w:tc>
        <w:tc>
          <w:tcPr>
            <w:tcW w:w="5867" w:type="dxa"/>
            <w:tcBorders>
              <w:top w:val="single" w:sz="2" w:space="0" w:color="auto"/>
              <w:bottom w:val="single" w:sz="2" w:space="0" w:color="auto"/>
            </w:tcBorders>
            <w:shd w:val="clear" w:color="auto" w:fill="auto"/>
            <w:hideMark/>
          </w:tcPr>
          <w:p w:rsidR="003A2110" w:rsidRPr="00631AC2" w:rsidRDefault="003A2110" w:rsidP="00631AC2">
            <w:pPr>
              <w:pStyle w:val="Answerhere"/>
              <w:rPr>
                <w:highlight w:val="yellow"/>
              </w:rPr>
            </w:pPr>
          </w:p>
        </w:tc>
      </w:tr>
      <w:tr w:rsidR="003A2110" w:rsidRPr="000C2904" w:rsidTr="00291603">
        <w:tc>
          <w:tcPr>
            <w:tcW w:w="3885" w:type="dxa"/>
            <w:shd w:val="clear" w:color="auto" w:fill="auto"/>
          </w:tcPr>
          <w:p w:rsidR="003A2110" w:rsidRPr="00FE61FA" w:rsidRDefault="003A2110" w:rsidP="002F6BEB">
            <w:pPr>
              <w:pStyle w:val="tt"/>
            </w:pPr>
            <w:r>
              <w:t>Building Inspection (estimate)</w:t>
            </w:r>
          </w:p>
        </w:tc>
        <w:tc>
          <w:tcPr>
            <w:tcW w:w="5867" w:type="dxa"/>
            <w:tcBorders>
              <w:top w:val="single" w:sz="2" w:space="0" w:color="auto"/>
              <w:bottom w:val="single" w:sz="2" w:space="0" w:color="auto"/>
            </w:tcBorders>
            <w:shd w:val="clear" w:color="auto" w:fill="auto"/>
          </w:tcPr>
          <w:p w:rsidR="003A2110" w:rsidRPr="00631AC2" w:rsidRDefault="003A2110" w:rsidP="00631AC2">
            <w:pPr>
              <w:pStyle w:val="Answerhere"/>
              <w:rPr>
                <w:highlight w:val="yellow"/>
              </w:rPr>
            </w:pPr>
          </w:p>
        </w:tc>
      </w:tr>
      <w:tr w:rsidR="003A2110" w:rsidRPr="000C2904" w:rsidTr="00291603">
        <w:tc>
          <w:tcPr>
            <w:tcW w:w="3885" w:type="dxa"/>
            <w:shd w:val="clear" w:color="auto" w:fill="auto"/>
            <w:hideMark/>
          </w:tcPr>
          <w:p w:rsidR="003A2110" w:rsidRPr="006F2AF8" w:rsidRDefault="003A2110" w:rsidP="002F6BEB">
            <w:pPr>
              <w:pStyle w:val="tt"/>
              <w:rPr>
                <w:b/>
                <w:u w:val="single"/>
              </w:rPr>
            </w:pPr>
            <w:r w:rsidRPr="006F2AF8">
              <w:rPr>
                <w:b/>
                <w:u w:val="single"/>
              </w:rPr>
              <w:t>Borrowing costs</w:t>
            </w:r>
          </w:p>
        </w:tc>
        <w:tc>
          <w:tcPr>
            <w:tcW w:w="5867" w:type="dxa"/>
            <w:tcBorders>
              <w:top w:val="single" w:sz="2" w:space="0" w:color="auto"/>
              <w:bottom w:val="nil"/>
            </w:tcBorders>
            <w:shd w:val="clear" w:color="auto" w:fill="auto"/>
          </w:tcPr>
          <w:p w:rsidR="003A2110" w:rsidRPr="00631AC2" w:rsidRDefault="003A2110" w:rsidP="00631AC2">
            <w:pPr>
              <w:pStyle w:val="Answerhere"/>
            </w:pPr>
          </w:p>
        </w:tc>
      </w:tr>
      <w:tr w:rsidR="003A2110" w:rsidRPr="000C2904" w:rsidTr="00291603">
        <w:tc>
          <w:tcPr>
            <w:tcW w:w="3885" w:type="dxa"/>
            <w:shd w:val="clear" w:color="auto" w:fill="auto"/>
            <w:hideMark/>
          </w:tcPr>
          <w:p w:rsidR="003A2110" w:rsidRPr="00FE61FA" w:rsidRDefault="003A2110" w:rsidP="002F6BEB">
            <w:pPr>
              <w:pStyle w:val="tt"/>
            </w:pPr>
            <w:r w:rsidRPr="00FE61FA">
              <w:t>Application/establishment fee</w:t>
            </w:r>
          </w:p>
        </w:tc>
        <w:tc>
          <w:tcPr>
            <w:tcW w:w="5867" w:type="dxa"/>
            <w:tcBorders>
              <w:top w:val="nil"/>
              <w:bottom w:val="single" w:sz="2" w:space="0" w:color="auto"/>
            </w:tcBorders>
            <w:shd w:val="clear" w:color="auto" w:fill="auto"/>
            <w:hideMark/>
          </w:tcPr>
          <w:p w:rsidR="003A2110" w:rsidRPr="00631AC2" w:rsidRDefault="003A2110" w:rsidP="00631AC2">
            <w:pPr>
              <w:pStyle w:val="Answerhere"/>
              <w:rPr>
                <w:highlight w:val="yellow"/>
              </w:rPr>
            </w:pPr>
          </w:p>
        </w:tc>
      </w:tr>
      <w:tr w:rsidR="003A2110" w:rsidRPr="000C2904" w:rsidTr="00291603">
        <w:tc>
          <w:tcPr>
            <w:tcW w:w="3885" w:type="dxa"/>
            <w:shd w:val="clear" w:color="auto" w:fill="auto"/>
            <w:hideMark/>
          </w:tcPr>
          <w:p w:rsidR="003A2110" w:rsidRPr="00FE61FA" w:rsidRDefault="003A2110" w:rsidP="002F6BEB">
            <w:pPr>
              <w:pStyle w:val="tt"/>
            </w:pPr>
            <w:r w:rsidRPr="00FE61FA">
              <w:t>Valuation fee</w:t>
            </w:r>
          </w:p>
        </w:tc>
        <w:tc>
          <w:tcPr>
            <w:tcW w:w="5867" w:type="dxa"/>
            <w:tcBorders>
              <w:top w:val="single" w:sz="2" w:space="0" w:color="auto"/>
              <w:bottom w:val="single" w:sz="2" w:space="0" w:color="auto"/>
            </w:tcBorders>
            <w:shd w:val="clear" w:color="auto" w:fill="auto"/>
            <w:hideMark/>
          </w:tcPr>
          <w:p w:rsidR="003A2110" w:rsidRPr="00631AC2" w:rsidRDefault="003A2110" w:rsidP="00631AC2">
            <w:pPr>
              <w:pStyle w:val="Answerhere"/>
              <w:rPr>
                <w:highlight w:val="yellow"/>
              </w:rPr>
            </w:pPr>
          </w:p>
        </w:tc>
      </w:tr>
      <w:tr w:rsidR="003A2110" w:rsidRPr="000C2904" w:rsidTr="00291603">
        <w:tc>
          <w:tcPr>
            <w:tcW w:w="3885" w:type="dxa"/>
            <w:shd w:val="clear" w:color="auto" w:fill="auto"/>
            <w:hideMark/>
          </w:tcPr>
          <w:p w:rsidR="003A2110" w:rsidRPr="00FE61FA" w:rsidRDefault="003A2110" w:rsidP="002F6BEB">
            <w:pPr>
              <w:pStyle w:val="tt"/>
            </w:pPr>
            <w:r w:rsidRPr="00FE61FA">
              <w:t>Security admin fee</w:t>
            </w:r>
          </w:p>
        </w:tc>
        <w:tc>
          <w:tcPr>
            <w:tcW w:w="5867" w:type="dxa"/>
            <w:tcBorders>
              <w:top w:val="single" w:sz="2" w:space="0" w:color="auto"/>
              <w:bottom w:val="single" w:sz="2" w:space="0" w:color="auto"/>
            </w:tcBorders>
            <w:shd w:val="clear" w:color="auto" w:fill="auto"/>
            <w:hideMark/>
          </w:tcPr>
          <w:p w:rsidR="003A2110" w:rsidRPr="00631AC2" w:rsidRDefault="003A2110" w:rsidP="00631AC2">
            <w:pPr>
              <w:pStyle w:val="Answerhere"/>
              <w:rPr>
                <w:highlight w:val="yellow"/>
              </w:rPr>
            </w:pPr>
          </w:p>
        </w:tc>
      </w:tr>
      <w:tr w:rsidR="003A2110" w:rsidRPr="000C2904" w:rsidTr="00291603">
        <w:tc>
          <w:tcPr>
            <w:tcW w:w="3885" w:type="dxa"/>
            <w:shd w:val="clear" w:color="auto" w:fill="auto"/>
            <w:hideMark/>
          </w:tcPr>
          <w:p w:rsidR="003A2110" w:rsidRPr="00FE61FA" w:rsidRDefault="003A2110" w:rsidP="002F6BEB">
            <w:pPr>
              <w:pStyle w:val="tt"/>
            </w:pPr>
            <w:r w:rsidRPr="00FE61FA">
              <w:t>Mortgage stamp duty</w:t>
            </w:r>
          </w:p>
        </w:tc>
        <w:tc>
          <w:tcPr>
            <w:tcW w:w="5867" w:type="dxa"/>
            <w:tcBorders>
              <w:top w:val="single" w:sz="2" w:space="0" w:color="auto"/>
              <w:bottom w:val="single" w:sz="2" w:space="0" w:color="auto"/>
            </w:tcBorders>
            <w:shd w:val="clear" w:color="auto" w:fill="auto"/>
            <w:hideMark/>
          </w:tcPr>
          <w:p w:rsidR="003A2110" w:rsidRPr="00631AC2" w:rsidRDefault="003A2110" w:rsidP="00631AC2">
            <w:pPr>
              <w:pStyle w:val="Answerhere"/>
              <w:rPr>
                <w:highlight w:val="yellow"/>
              </w:rPr>
            </w:pPr>
          </w:p>
        </w:tc>
      </w:tr>
      <w:tr w:rsidR="003A2110" w:rsidRPr="000C2904" w:rsidTr="00291603">
        <w:tc>
          <w:tcPr>
            <w:tcW w:w="3885" w:type="dxa"/>
            <w:shd w:val="clear" w:color="auto" w:fill="auto"/>
            <w:hideMark/>
          </w:tcPr>
          <w:p w:rsidR="003A2110" w:rsidRPr="00FE61FA" w:rsidRDefault="003A2110" w:rsidP="002F6BEB">
            <w:pPr>
              <w:pStyle w:val="tt"/>
            </w:pPr>
            <w:r w:rsidRPr="00FE61FA">
              <w:t>LMI</w:t>
            </w:r>
          </w:p>
        </w:tc>
        <w:tc>
          <w:tcPr>
            <w:tcW w:w="5867" w:type="dxa"/>
            <w:tcBorders>
              <w:top w:val="single" w:sz="2" w:space="0" w:color="auto"/>
              <w:bottom w:val="single" w:sz="2" w:space="0" w:color="auto"/>
            </w:tcBorders>
            <w:shd w:val="clear" w:color="auto" w:fill="auto"/>
            <w:hideMark/>
          </w:tcPr>
          <w:p w:rsidR="003A2110" w:rsidRPr="00631AC2" w:rsidRDefault="003A2110" w:rsidP="00631AC2">
            <w:pPr>
              <w:pStyle w:val="Answerhere"/>
              <w:rPr>
                <w:highlight w:val="yellow"/>
              </w:rPr>
            </w:pPr>
          </w:p>
        </w:tc>
      </w:tr>
      <w:tr w:rsidR="003A2110" w:rsidRPr="000C2904" w:rsidTr="00291603">
        <w:tc>
          <w:tcPr>
            <w:tcW w:w="3885" w:type="dxa"/>
            <w:shd w:val="clear" w:color="auto" w:fill="auto"/>
            <w:hideMark/>
          </w:tcPr>
          <w:p w:rsidR="003A2110" w:rsidRPr="00FE61FA" w:rsidRDefault="003A2110" w:rsidP="002F6BEB">
            <w:pPr>
              <w:pStyle w:val="tt"/>
            </w:pPr>
            <w:r w:rsidRPr="00FE61FA">
              <w:t>Registration of mortgage</w:t>
            </w:r>
          </w:p>
        </w:tc>
        <w:tc>
          <w:tcPr>
            <w:tcW w:w="5867" w:type="dxa"/>
            <w:tcBorders>
              <w:top w:val="single" w:sz="2" w:space="0" w:color="auto"/>
              <w:bottom w:val="single" w:sz="2" w:space="0" w:color="auto"/>
            </w:tcBorders>
            <w:shd w:val="clear" w:color="auto" w:fill="auto"/>
            <w:hideMark/>
          </w:tcPr>
          <w:p w:rsidR="003A2110" w:rsidRPr="00631AC2" w:rsidRDefault="003A2110" w:rsidP="00631AC2">
            <w:pPr>
              <w:pStyle w:val="Answerhere"/>
              <w:rPr>
                <w:highlight w:val="yellow"/>
              </w:rPr>
            </w:pPr>
          </w:p>
        </w:tc>
      </w:tr>
      <w:tr w:rsidR="003A2110" w:rsidRPr="000C2904" w:rsidTr="00291603">
        <w:tc>
          <w:tcPr>
            <w:tcW w:w="3885" w:type="dxa"/>
            <w:shd w:val="clear" w:color="auto" w:fill="auto"/>
            <w:hideMark/>
          </w:tcPr>
          <w:p w:rsidR="003A2110" w:rsidRPr="00FE61FA" w:rsidRDefault="003A2110" w:rsidP="002F6BEB">
            <w:pPr>
              <w:pStyle w:val="tt"/>
            </w:pPr>
            <w:r w:rsidRPr="00FE61FA">
              <w:t>Release of mortgage</w:t>
            </w:r>
          </w:p>
        </w:tc>
        <w:tc>
          <w:tcPr>
            <w:tcW w:w="5867" w:type="dxa"/>
            <w:tcBorders>
              <w:top w:val="single" w:sz="2" w:space="0" w:color="auto"/>
              <w:bottom w:val="single" w:sz="2" w:space="0" w:color="auto"/>
            </w:tcBorders>
            <w:shd w:val="clear" w:color="auto" w:fill="auto"/>
            <w:hideMark/>
          </w:tcPr>
          <w:p w:rsidR="003A2110" w:rsidRPr="00631AC2" w:rsidRDefault="003A2110" w:rsidP="00631AC2">
            <w:pPr>
              <w:pStyle w:val="Answerhere"/>
              <w:rPr>
                <w:highlight w:val="yellow"/>
              </w:rPr>
            </w:pPr>
          </w:p>
        </w:tc>
      </w:tr>
      <w:tr w:rsidR="003A2110" w:rsidRPr="000C2904" w:rsidTr="00291603">
        <w:tc>
          <w:tcPr>
            <w:tcW w:w="3885" w:type="dxa"/>
            <w:shd w:val="clear" w:color="auto" w:fill="auto"/>
            <w:hideMark/>
          </w:tcPr>
          <w:p w:rsidR="003A2110" w:rsidRPr="00FE61FA" w:rsidRDefault="003A2110" w:rsidP="002F6BEB">
            <w:pPr>
              <w:pStyle w:val="tt"/>
            </w:pPr>
            <w:r w:rsidRPr="00FE61FA">
              <w:t>Search fees</w:t>
            </w:r>
          </w:p>
        </w:tc>
        <w:tc>
          <w:tcPr>
            <w:tcW w:w="5867" w:type="dxa"/>
            <w:tcBorders>
              <w:top w:val="single" w:sz="2" w:space="0" w:color="auto"/>
              <w:bottom w:val="single" w:sz="2" w:space="0" w:color="auto"/>
            </w:tcBorders>
            <w:shd w:val="clear" w:color="auto" w:fill="auto"/>
            <w:hideMark/>
          </w:tcPr>
          <w:p w:rsidR="003A2110" w:rsidRPr="00631AC2" w:rsidRDefault="003A2110" w:rsidP="00631AC2">
            <w:pPr>
              <w:pStyle w:val="Answerhere"/>
              <w:rPr>
                <w:highlight w:val="yellow"/>
              </w:rPr>
            </w:pPr>
          </w:p>
        </w:tc>
      </w:tr>
      <w:tr w:rsidR="003A2110" w:rsidRPr="000C2904" w:rsidTr="00291603">
        <w:tc>
          <w:tcPr>
            <w:tcW w:w="3885" w:type="dxa"/>
            <w:tcBorders>
              <w:bottom w:val="single" w:sz="2" w:space="0" w:color="auto"/>
              <w:right w:val="single" w:sz="2" w:space="0" w:color="auto"/>
            </w:tcBorders>
            <w:shd w:val="clear" w:color="auto" w:fill="auto"/>
            <w:hideMark/>
          </w:tcPr>
          <w:p w:rsidR="003A2110" w:rsidRPr="00FE61FA" w:rsidRDefault="003A2110" w:rsidP="002F6BEB">
            <w:pPr>
              <w:pStyle w:val="tt"/>
            </w:pPr>
            <w:r w:rsidRPr="00FE61FA">
              <w:t>Other</w:t>
            </w:r>
          </w:p>
        </w:tc>
        <w:tc>
          <w:tcPr>
            <w:tcW w:w="5867" w:type="dxa"/>
            <w:tcBorders>
              <w:top w:val="single" w:sz="2" w:space="0" w:color="auto"/>
              <w:left w:val="single" w:sz="2" w:space="0" w:color="auto"/>
              <w:bottom w:val="single" w:sz="2" w:space="0" w:color="auto"/>
            </w:tcBorders>
            <w:shd w:val="clear" w:color="auto" w:fill="auto"/>
            <w:hideMark/>
          </w:tcPr>
          <w:p w:rsidR="003A2110" w:rsidRPr="00631AC2" w:rsidRDefault="003A2110" w:rsidP="00631AC2">
            <w:pPr>
              <w:pStyle w:val="Answerhere"/>
              <w:rPr>
                <w:highlight w:val="yellow"/>
              </w:rPr>
            </w:pPr>
          </w:p>
        </w:tc>
      </w:tr>
      <w:tr w:rsidR="003A2110" w:rsidRPr="000C2904" w:rsidTr="00291603">
        <w:tc>
          <w:tcPr>
            <w:tcW w:w="3885" w:type="dxa"/>
            <w:tcBorders>
              <w:top w:val="single" w:sz="2" w:space="0" w:color="auto"/>
              <w:bottom w:val="single" w:sz="2" w:space="0" w:color="auto"/>
              <w:right w:val="single" w:sz="2" w:space="0" w:color="auto"/>
            </w:tcBorders>
            <w:shd w:val="clear" w:color="auto" w:fill="auto"/>
            <w:hideMark/>
          </w:tcPr>
          <w:p w:rsidR="003A2110" w:rsidRPr="00FE61FA" w:rsidRDefault="003A2110" w:rsidP="002F6BEB">
            <w:pPr>
              <w:pStyle w:val="tt"/>
              <w:rPr>
                <w:b/>
              </w:rPr>
            </w:pPr>
            <w:r w:rsidRPr="00FE61FA">
              <w:rPr>
                <w:b/>
              </w:rPr>
              <w:t>Total</w:t>
            </w:r>
            <w:r>
              <w:rPr>
                <w:b/>
              </w:rPr>
              <w:t xml:space="preserve"> of purchase costs</w:t>
            </w:r>
          </w:p>
        </w:tc>
        <w:tc>
          <w:tcPr>
            <w:tcW w:w="5867" w:type="dxa"/>
            <w:tcBorders>
              <w:top w:val="single" w:sz="2" w:space="0" w:color="auto"/>
              <w:left w:val="single" w:sz="2" w:space="0" w:color="auto"/>
              <w:bottom w:val="single" w:sz="2" w:space="0" w:color="auto"/>
            </w:tcBorders>
            <w:shd w:val="clear" w:color="auto" w:fill="auto"/>
            <w:hideMark/>
          </w:tcPr>
          <w:p w:rsidR="003A2110" w:rsidRPr="00631AC2" w:rsidRDefault="003A2110" w:rsidP="00631AC2">
            <w:pPr>
              <w:pStyle w:val="Answerhere"/>
              <w:rPr>
                <w:b/>
              </w:rPr>
            </w:pPr>
          </w:p>
        </w:tc>
      </w:tr>
    </w:tbl>
    <w:p w:rsidR="003A2110" w:rsidRDefault="003A2110" w:rsidP="003A2110">
      <w:pPr>
        <w:pStyle w:val="0sh"/>
      </w:pPr>
      <w:bookmarkStart w:id="17" w:name="_Toc309730155"/>
      <w:bookmarkStart w:id="18" w:name="_Toc306787350"/>
      <w:r w:rsidRPr="006F2AF8">
        <w:lastRenderedPageBreak/>
        <w:t>Funds to complete</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17"/>
        <w:gridCol w:w="1238"/>
        <w:gridCol w:w="932"/>
        <w:gridCol w:w="1923"/>
        <w:gridCol w:w="3019"/>
        <w:gridCol w:w="1923"/>
      </w:tblGrid>
      <w:tr w:rsidR="003A2110" w:rsidRPr="000C2904" w:rsidTr="002F6BEB">
        <w:tc>
          <w:tcPr>
            <w:tcW w:w="4810" w:type="dxa"/>
            <w:gridSpan w:val="4"/>
          </w:tcPr>
          <w:p w:rsidR="003A2110" w:rsidRPr="000C2904" w:rsidRDefault="003A2110" w:rsidP="002F6BEB">
            <w:pPr>
              <w:pStyle w:val="th"/>
              <w:jc w:val="left"/>
            </w:pPr>
            <w:r w:rsidRPr="000C2904">
              <w:t>PURCHASE AND LOAN COSTS:</w:t>
            </w:r>
          </w:p>
        </w:tc>
        <w:tc>
          <w:tcPr>
            <w:tcW w:w="4942" w:type="dxa"/>
            <w:gridSpan w:val="2"/>
          </w:tcPr>
          <w:p w:rsidR="003A2110" w:rsidRPr="000C2904" w:rsidRDefault="003A2110" w:rsidP="002F6BEB">
            <w:pPr>
              <w:pStyle w:val="th"/>
              <w:jc w:val="left"/>
              <w:rPr>
                <w:bCs/>
                <w:i/>
                <w:iCs/>
                <w:color w:val="5B9BD5"/>
              </w:rPr>
            </w:pPr>
            <w:r w:rsidRPr="000C2904">
              <w:t>AVAILABLE FUNDS:</w:t>
            </w:r>
          </w:p>
        </w:tc>
      </w:tr>
      <w:tr w:rsidR="003A2110" w:rsidRPr="000C2904" w:rsidTr="002F6BEB">
        <w:tc>
          <w:tcPr>
            <w:tcW w:w="2887" w:type="dxa"/>
            <w:gridSpan w:val="3"/>
          </w:tcPr>
          <w:p w:rsidR="00631AC2" w:rsidRPr="00631AC2" w:rsidRDefault="003A2110" w:rsidP="002F6BEB">
            <w:pPr>
              <w:pStyle w:val="tt"/>
            </w:pPr>
            <w:r w:rsidRPr="000C2904">
              <w:t xml:space="preserve">Purchase </w:t>
            </w:r>
            <w:r>
              <w:t>p</w:t>
            </w:r>
            <w:r w:rsidRPr="000C2904">
              <w:t>rice:</w:t>
            </w:r>
          </w:p>
        </w:tc>
        <w:tc>
          <w:tcPr>
            <w:tcW w:w="1923" w:type="dxa"/>
          </w:tcPr>
          <w:p w:rsidR="003A2110" w:rsidRPr="00B7469B" w:rsidRDefault="003A2110" w:rsidP="00631AC2">
            <w:pPr>
              <w:pStyle w:val="Answerhere"/>
              <w:jc w:val="center"/>
            </w:pPr>
          </w:p>
        </w:tc>
        <w:tc>
          <w:tcPr>
            <w:tcW w:w="3019" w:type="dxa"/>
          </w:tcPr>
          <w:p w:rsidR="003A2110" w:rsidRPr="009745D4" w:rsidRDefault="003A2110" w:rsidP="002F6BEB">
            <w:pPr>
              <w:pStyle w:val="tt"/>
            </w:pPr>
            <w:r>
              <w:t>Deposit if paid</w:t>
            </w:r>
          </w:p>
        </w:tc>
        <w:tc>
          <w:tcPr>
            <w:tcW w:w="1923" w:type="dxa"/>
          </w:tcPr>
          <w:p w:rsidR="003A2110" w:rsidRPr="00631AC2" w:rsidRDefault="003A2110" w:rsidP="00631AC2">
            <w:pPr>
              <w:pStyle w:val="Answerhere"/>
              <w:jc w:val="center"/>
            </w:pPr>
          </w:p>
        </w:tc>
      </w:tr>
      <w:tr w:rsidR="003A2110" w:rsidRPr="000C2904" w:rsidTr="002F6BEB">
        <w:tc>
          <w:tcPr>
            <w:tcW w:w="2887" w:type="dxa"/>
            <w:gridSpan w:val="3"/>
          </w:tcPr>
          <w:p w:rsidR="00631AC2" w:rsidRPr="00631AC2" w:rsidRDefault="003A2110" w:rsidP="002F6BEB">
            <w:pPr>
              <w:pStyle w:val="tt"/>
            </w:pPr>
            <w:r w:rsidRPr="000C2904">
              <w:t>Lender application / valuation fees:</w:t>
            </w:r>
          </w:p>
        </w:tc>
        <w:tc>
          <w:tcPr>
            <w:tcW w:w="1923" w:type="dxa"/>
          </w:tcPr>
          <w:p w:rsidR="003A2110" w:rsidRPr="00B7469B" w:rsidRDefault="003A2110" w:rsidP="00631AC2">
            <w:pPr>
              <w:pStyle w:val="Answerhere"/>
              <w:jc w:val="center"/>
            </w:pPr>
          </w:p>
        </w:tc>
        <w:tc>
          <w:tcPr>
            <w:tcW w:w="3019" w:type="dxa"/>
          </w:tcPr>
          <w:p w:rsidR="003A2110" w:rsidRPr="009745D4" w:rsidRDefault="003A2110" w:rsidP="002F6BEB">
            <w:pPr>
              <w:pStyle w:val="tt"/>
            </w:pPr>
            <w:r>
              <w:t>Cash</w:t>
            </w:r>
            <w:r w:rsidRPr="009745D4">
              <w:t xml:space="preserve"> savings:</w:t>
            </w:r>
          </w:p>
        </w:tc>
        <w:tc>
          <w:tcPr>
            <w:tcW w:w="1923" w:type="dxa"/>
          </w:tcPr>
          <w:p w:rsidR="003A2110" w:rsidRPr="00631AC2" w:rsidRDefault="003A2110" w:rsidP="00631AC2">
            <w:pPr>
              <w:pStyle w:val="Answerhere"/>
              <w:jc w:val="center"/>
            </w:pPr>
          </w:p>
        </w:tc>
      </w:tr>
      <w:tr w:rsidR="003A2110" w:rsidRPr="000C2904" w:rsidTr="002F6BEB">
        <w:tc>
          <w:tcPr>
            <w:tcW w:w="2887" w:type="dxa"/>
            <w:gridSpan w:val="3"/>
          </w:tcPr>
          <w:p w:rsidR="003A2110" w:rsidRPr="009745D4" w:rsidRDefault="003A2110" w:rsidP="002F6BEB">
            <w:pPr>
              <w:pStyle w:val="tt"/>
            </w:pPr>
            <w:r w:rsidRPr="000C2904">
              <w:t>Transfer stamp duty</w:t>
            </w:r>
          </w:p>
        </w:tc>
        <w:tc>
          <w:tcPr>
            <w:tcW w:w="1923" w:type="dxa"/>
          </w:tcPr>
          <w:p w:rsidR="003A2110" w:rsidRPr="00B7469B" w:rsidRDefault="003A2110" w:rsidP="00631AC2">
            <w:pPr>
              <w:pStyle w:val="Answerhere"/>
              <w:jc w:val="center"/>
            </w:pPr>
          </w:p>
        </w:tc>
        <w:tc>
          <w:tcPr>
            <w:tcW w:w="3019" w:type="dxa"/>
          </w:tcPr>
          <w:p w:rsidR="003A2110" w:rsidRPr="009745D4" w:rsidRDefault="003A2110" w:rsidP="002F6BEB">
            <w:pPr>
              <w:pStyle w:val="tt"/>
            </w:pPr>
            <w:r w:rsidRPr="009745D4">
              <w:t>Sale proceeds:</w:t>
            </w:r>
          </w:p>
        </w:tc>
        <w:tc>
          <w:tcPr>
            <w:tcW w:w="1923" w:type="dxa"/>
          </w:tcPr>
          <w:p w:rsidR="003A2110" w:rsidRPr="00631AC2" w:rsidRDefault="003A2110" w:rsidP="00631AC2">
            <w:pPr>
              <w:pStyle w:val="Answerhere"/>
              <w:jc w:val="center"/>
            </w:pPr>
          </w:p>
        </w:tc>
      </w:tr>
      <w:tr w:rsidR="003A2110" w:rsidRPr="000C2904" w:rsidTr="002F6BEB">
        <w:tc>
          <w:tcPr>
            <w:tcW w:w="2887" w:type="dxa"/>
            <w:gridSpan w:val="3"/>
            <w:tcBorders>
              <w:bottom w:val="single" w:sz="4" w:space="0" w:color="auto"/>
            </w:tcBorders>
          </w:tcPr>
          <w:p w:rsidR="00631AC2" w:rsidRPr="00631AC2" w:rsidRDefault="003A2110" w:rsidP="002F6BEB">
            <w:pPr>
              <w:pStyle w:val="tt"/>
            </w:pPr>
            <w:r>
              <w:t xml:space="preserve">Solicitor </w:t>
            </w:r>
            <w:r w:rsidRPr="000C2904">
              <w:t>fees:</w:t>
            </w:r>
          </w:p>
        </w:tc>
        <w:tc>
          <w:tcPr>
            <w:tcW w:w="1923" w:type="dxa"/>
            <w:tcBorders>
              <w:bottom w:val="single" w:sz="4" w:space="0" w:color="auto"/>
            </w:tcBorders>
          </w:tcPr>
          <w:p w:rsidR="003A2110" w:rsidRPr="00B7469B" w:rsidRDefault="003A2110" w:rsidP="00631AC2">
            <w:pPr>
              <w:pStyle w:val="Answerhere"/>
              <w:jc w:val="center"/>
            </w:pPr>
          </w:p>
        </w:tc>
        <w:tc>
          <w:tcPr>
            <w:tcW w:w="3019" w:type="dxa"/>
          </w:tcPr>
          <w:p w:rsidR="003A2110" w:rsidRPr="009745D4" w:rsidRDefault="003A2110" w:rsidP="002F6BEB">
            <w:pPr>
              <w:pStyle w:val="tt"/>
            </w:pPr>
            <w:r w:rsidRPr="009745D4">
              <w:t>Gift:</w:t>
            </w:r>
          </w:p>
        </w:tc>
        <w:tc>
          <w:tcPr>
            <w:tcW w:w="1923" w:type="dxa"/>
            <w:tcBorders>
              <w:bottom w:val="single" w:sz="4" w:space="0" w:color="auto"/>
            </w:tcBorders>
          </w:tcPr>
          <w:p w:rsidR="003A2110" w:rsidRPr="00631AC2" w:rsidRDefault="003A2110" w:rsidP="00631AC2">
            <w:pPr>
              <w:pStyle w:val="Answerhere"/>
              <w:jc w:val="center"/>
            </w:pPr>
          </w:p>
        </w:tc>
      </w:tr>
      <w:tr w:rsidR="003A2110" w:rsidRPr="000C2904" w:rsidTr="002F6BEB">
        <w:tc>
          <w:tcPr>
            <w:tcW w:w="2887" w:type="dxa"/>
            <w:gridSpan w:val="3"/>
            <w:tcBorders>
              <w:bottom w:val="nil"/>
              <w:right w:val="single" w:sz="4" w:space="0" w:color="auto"/>
            </w:tcBorders>
          </w:tcPr>
          <w:p w:rsidR="003A2110" w:rsidRPr="006F2AF8" w:rsidRDefault="003A2110" w:rsidP="002F6BEB">
            <w:pPr>
              <w:pStyle w:val="tt"/>
            </w:pPr>
            <w:r w:rsidRPr="006F2AF8">
              <w:t>Other fees and charges</w:t>
            </w:r>
          </w:p>
        </w:tc>
        <w:tc>
          <w:tcPr>
            <w:tcW w:w="1923" w:type="dxa"/>
            <w:tcBorders>
              <w:left w:val="single" w:sz="4" w:space="0" w:color="auto"/>
              <w:bottom w:val="nil"/>
            </w:tcBorders>
          </w:tcPr>
          <w:p w:rsidR="003A2110" w:rsidRPr="006F2AF8" w:rsidRDefault="003A2110" w:rsidP="00631AC2">
            <w:pPr>
              <w:pStyle w:val="Answerhere"/>
              <w:jc w:val="center"/>
              <w:rPr>
                <w:szCs w:val="22"/>
              </w:rPr>
            </w:pPr>
          </w:p>
        </w:tc>
        <w:tc>
          <w:tcPr>
            <w:tcW w:w="3019" w:type="dxa"/>
          </w:tcPr>
          <w:p w:rsidR="003A2110" w:rsidRPr="009745D4" w:rsidRDefault="003A2110" w:rsidP="002F6BEB">
            <w:pPr>
              <w:pStyle w:val="tt"/>
            </w:pPr>
            <w:r w:rsidRPr="009745D4">
              <w:t>FHOG:</w:t>
            </w:r>
          </w:p>
        </w:tc>
        <w:tc>
          <w:tcPr>
            <w:tcW w:w="1923" w:type="dxa"/>
            <w:tcBorders>
              <w:bottom w:val="single" w:sz="4" w:space="0" w:color="auto"/>
            </w:tcBorders>
          </w:tcPr>
          <w:p w:rsidR="003A2110" w:rsidRPr="00631AC2" w:rsidRDefault="003A2110" w:rsidP="00631AC2">
            <w:pPr>
              <w:pStyle w:val="Answerhere"/>
              <w:jc w:val="center"/>
            </w:pPr>
          </w:p>
        </w:tc>
      </w:tr>
      <w:tr w:rsidR="003A2110" w:rsidRPr="000C2904" w:rsidTr="002F6BEB">
        <w:tc>
          <w:tcPr>
            <w:tcW w:w="2887" w:type="dxa"/>
            <w:gridSpan w:val="3"/>
            <w:tcBorders>
              <w:top w:val="nil"/>
              <w:right w:val="single" w:sz="4" w:space="0" w:color="auto"/>
            </w:tcBorders>
          </w:tcPr>
          <w:p w:rsidR="003A2110" w:rsidRPr="000C2904" w:rsidRDefault="003A2110" w:rsidP="002F6BEB">
            <w:pPr>
              <w:pStyle w:val="tt"/>
            </w:pPr>
          </w:p>
        </w:tc>
        <w:tc>
          <w:tcPr>
            <w:tcW w:w="1923" w:type="dxa"/>
            <w:tcBorders>
              <w:top w:val="nil"/>
              <w:left w:val="single" w:sz="4" w:space="0" w:color="auto"/>
            </w:tcBorders>
          </w:tcPr>
          <w:p w:rsidR="003A2110" w:rsidRPr="000C2904" w:rsidRDefault="003A2110" w:rsidP="00631AC2">
            <w:pPr>
              <w:pStyle w:val="Answerhere"/>
              <w:jc w:val="center"/>
            </w:pPr>
          </w:p>
        </w:tc>
        <w:tc>
          <w:tcPr>
            <w:tcW w:w="3019" w:type="dxa"/>
            <w:tcBorders>
              <w:bottom w:val="single" w:sz="4" w:space="0" w:color="auto"/>
            </w:tcBorders>
          </w:tcPr>
          <w:p w:rsidR="003A2110" w:rsidRPr="009745D4" w:rsidRDefault="003A2110" w:rsidP="002F6BEB">
            <w:pPr>
              <w:pStyle w:val="tt"/>
            </w:pPr>
            <w:r w:rsidRPr="009745D4">
              <w:t>Other:</w:t>
            </w:r>
          </w:p>
        </w:tc>
        <w:tc>
          <w:tcPr>
            <w:tcW w:w="1923" w:type="dxa"/>
            <w:tcBorders>
              <w:bottom w:val="single" w:sz="4" w:space="0" w:color="auto"/>
            </w:tcBorders>
          </w:tcPr>
          <w:p w:rsidR="003A2110" w:rsidRPr="00631AC2" w:rsidRDefault="003A2110" w:rsidP="00631AC2">
            <w:pPr>
              <w:pStyle w:val="Answerhere"/>
              <w:jc w:val="center"/>
            </w:pPr>
          </w:p>
        </w:tc>
      </w:tr>
      <w:tr w:rsidR="003A2110" w:rsidRPr="00631AC2" w:rsidTr="002F6BEB">
        <w:tc>
          <w:tcPr>
            <w:tcW w:w="717" w:type="dxa"/>
            <w:tcBorders>
              <w:right w:val="nil"/>
            </w:tcBorders>
          </w:tcPr>
          <w:p w:rsidR="003A2110" w:rsidRPr="00631AC2" w:rsidRDefault="003A2110" w:rsidP="002F6BEB">
            <w:pPr>
              <w:pStyle w:val="tt"/>
            </w:pPr>
            <w:r w:rsidRPr="00631AC2">
              <w:t xml:space="preserve">LMI: </w:t>
            </w:r>
          </w:p>
        </w:tc>
        <w:tc>
          <w:tcPr>
            <w:tcW w:w="1238" w:type="dxa"/>
            <w:tcBorders>
              <w:left w:val="nil"/>
              <w:right w:val="nil"/>
            </w:tcBorders>
          </w:tcPr>
          <w:p w:rsidR="003A2110" w:rsidRPr="00631AC2" w:rsidRDefault="003A2110" w:rsidP="00E13A68">
            <w:pPr>
              <w:pStyle w:val="ttind2"/>
            </w:pPr>
            <w:r w:rsidRPr="00631AC2">
              <w:t>1.</w:t>
            </w:r>
            <w:r w:rsidRPr="00631AC2">
              <w:tab/>
              <w:t>$</w:t>
            </w:r>
          </w:p>
        </w:tc>
        <w:tc>
          <w:tcPr>
            <w:tcW w:w="2855" w:type="dxa"/>
            <w:gridSpan w:val="2"/>
            <w:tcBorders>
              <w:left w:val="nil"/>
            </w:tcBorders>
          </w:tcPr>
          <w:p w:rsidR="003A2110" w:rsidRPr="00631AC2" w:rsidRDefault="003A2110" w:rsidP="002F6BEB">
            <w:pPr>
              <w:pStyle w:val="ttind2"/>
              <w:rPr>
                <w:b/>
                <w:bCs/>
                <w:i/>
                <w:iCs/>
              </w:rPr>
            </w:pPr>
            <w:r w:rsidRPr="00631AC2">
              <w:t>2.</w:t>
            </w:r>
            <w:r w:rsidRPr="00631AC2">
              <w:tab/>
            </w:r>
            <w:r w:rsidRPr="00631AC2">
              <w:tab/>
              <w:t xml:space="preserve">Add to Loan? Yes/No </w:t>
            </w:r>
          </w:p>
        </w:tc>
        <w:tc>
          <w:tcPr>
            <w:tcW w:w="3019" w:type="dxa"/>
            <w:tcBorders>
              <w:right w:val="nil"/>
            </w:tcBorders>
          </w:tcPr>
          <w:p w:rsidR="003A2110" w:rsidRPr="00631AC2" w:rsidRDefault="003A2110" w:rsidP="00631AC2">
            <w:pPr>
              <w:pStyle w:val="Answerhere"/>
              <w:rPr>
                <w:color w:val="auto"/>
              </w:rPr>
            </w:pPr>
          </w:p>
        </w:tc>
        <w:tc>
          <w:tcPr>
            <w:tcW w:w="1923" w:type="dxa"/>
            <w:tcBorders>
              <w:left w:val="nil"/>
            </w:tcBorders>
          </w:tcPr>
          <w:p w:rsidR="003A2110" w:rsidRPr="00631AC2" w:rsidRDefault="003A2110" w:rsidP="00631AC2">
            <w:pPr>
              <w:pStyle w:val="Answerhere"/>
              <w:rPr>
                <w:color w:val="auto"/>
              </w:rPr>
            </w:pPr>
          </w:p>
        </w:tc>
      </w:tr>
      <w:tr w:rsidR="003A2110" w:rsidRPr="000C2904" w:rsidTr="002F6BEB">
        <w:tc>
          <w:tcPr>
            <w:tcW w:w="2887" w:type="dxa"/>
            <w:gridSpan w:val="3"/>
            <w:tcBorders>
              <w:bottom w:val="single" w:sz="4" w:space="0" w:color="auto"/>
            </w:tcBorders>
            <w:shd w:val="clear" w:color="auto" w:fill="C0C0C0"/>
          </w:tcPr>
          <w:p w:rsidR="003A2110" w:rsidRPr="00C71941" w:rsidRDefault="003A2110" w:rsidP="002F6BEB">
            <w:pPr>
              <w:pStyle w:val="th"/>
              <w:tabs>
                <w:tab w:val="right" w:pos="2614"/>
              </w:tabs>
              <w:jc w:val="left"/>
            </w:pPr>
            <w:r>
              <w:t xml:space="preserve">TOTAL COSTS </w:t>
            </w:r>
            <w:r>
              <w:tab/>
            </w:r>
            <w:r w:rsidRPr="000C2904">
              <w:t>(A):</w:t>
            </w:r>
          </w:p>
        </w:tc>
        <w:tc>
          <w:tcPr>
            <w:tcW w:w="1923" w:type="dxa"/>
          </w:tcPr>
          <w:p w:rsidR="003A2110" w:rsidRPr="00631AC2" w:rsidRDefault="003A2110" w:rsidP="00631AC2">
            <w:pPr>
              <w:pStyle w:val="Answerhere"/>
              <w:jc w:val="center"/>
              <w:rPr>
                <w:b/>
              </w:rPr>
            </w:pPr>
          </w:p>
        </w:tc>
        <w:tc>
          <w:tcPr>
            <w:tcW w:w="3019" w:type="dxa"/>
            <w:tcBorders>
              <w:bottom w:val="single" w:sz="4" w:space="0" w:color="auto"/>
            </w:tcBorders>
            <w:shd w:val="clear" w:color="auto" w:fill="C0C0C0"/>
          </w:tcPr>
          <w:p w:rsidR="003A2110" w:rsidRPr="00C71941" w:rsidRDefault="003A2110" w:rsidP="002F6BEB">
            <w:pPr>
              <w:pStyle w:val="th"/>
              <w:tabs>
                <w:tab w:val="right" w:pos="2614"/>
              </w:tabs>
              <w:jc w:val="left"/>
            </w:pPr>
            <w:r w:rsidRPr="000C2904">
              <w:t xml:space="preserve">TOTAL OWN FUNDS </w:t>
            </w:r>
            <w:r>
              <w:tab/>
            </w:r>
            <w:r w:rsidRPr="000C2904">
              <w:t>(D):</w:t>
            </w:r>
          </w:p>
        </w:tc>
        <w:tc>
          <w:tcPr>
            <w:tcW w:w="1923" w:type="dxa"/>
          </w:tcPr>
          <w:p w:rsidR="003A2110" w:rsidRPr="00631AC2" w:rsidRDefault="003A2110" w:rsidP="00631AC2">
            <w:pPr>
              <w:pStyle w:val="Answerhere"/>
              <w:jc w:val="center"/>
              <w:rPr>
                <w:b/>
              </w:rPr>
            </w:pPr>
          </w:p>
        </w:tc>
      </w:tr>
      <w:tr w:rsidR="003A2110" w:rsidRPr="000C2904" w:rsidTr="002F6BEB">
        <w:tc>
          <w:tcPr>
            <w:tcW w:w="2887" w:type="dxa"/>
            <w:gridSpan w:val="3"/>
            <w:tcBorders>
              <w:bottom w:val="single" w:sz="4" w:space="0" w:color="auto"/>
            </w:tcBorders>
            <w:shd w:val="clear" w:color="auto" w:fill="BFBFBF"/>
          </w:tcPr>
          <w:p w:rsidR="003A2110" w:rsidRPr="00C71941" w:rsidRDefault="003A2110" w:rsidP="002F6BEB">
            <w:pPr>
              <w:pStyle w:val="th"/>
              <w:tabs>
                <w:tab w:val="right" w:pos="2614"/>
              </w:tabs>
              <w:jc w:val="left"/>
            </w:pPr>
            <w:r>
              <w:t>LOAN AMOUNT REQUESTED</w:t>
            </w:r>
            <w:r>
              <w:tab/>
            </w:r>
            <w:r w:rsidRPr="000C2904">
              <w:t>(B):</w:t>
            </w:r>
          </w:p>
        </w:tc>
        <w:tc>
          <w:tcPr>
            <w:tcW w:w="1923" w:type="dxa"/>
            <w:tcBorders>
              <w:bottom w:val="single" w:sz="4" w:space="0" w:color="auto"/>
            </w:tcBorders>
          </w:tcPr>
          <w:p w:rsidR="003A2110" w:rsidRPr="00631AC2" w:rsidRDefault="003A2110" w:rsidP="00631AC2">
            <w:pPr>
              <w:pStyle w:val="Answerhere"/>
              <w:jc w:val="center"/>
              <w:rPr>
                <w:b/>
              </w:rPr>
            </w:pPr>
          </w:p>
        </w:tc>
        <w:tc>
          <w:tcPr>
            <w:tcW w:w="3019" w:type="dxa"/>
            <w:tcBorders>
              <w:bottom w:val="single" w:sz="4" w:space="0" w:color="auto"/>
            </w:tcBorders>
            <w:shd w:val="clear" w:color="auto" w:fill="BFBFBF"/>
          </w:tcPr>
          <w:p w:rsidR="003A2110" w:rsidRPr="00C71941" w:rsidRDefault="003A2110" w:rsidP="002F6BEB">
            <w:pPr>
              <w:pStyle w:val="th"/>
              <w:tabs>
                <w:tab w:val="right" w:pos="2614"/>
              </w:tabs>
              <w:jc w:val="left"/>
            </w:pPr>
            <w:r w:rsidRPr="000C2904">
              <w:t>OWN FUNDS REQUIRED</w:t>
            </w:r>
            <w:r>
              <w:tab/>
            </w:r>
            <w:r w:rsidRPr="000C2904">
              <w:t>(A-B) = C:</w:t>
            </w:r>
          </w:p>
        </w:tc>
        <w:tc>
          <w:tcPr>
            <w:tcW w:w="1923" w:type="dxa"/>
            <w:tcBorders>
              <w:bottom w:val="single" w:sz="4" w:space="0" w:color="auto"/>
            </w:tcBorders>
          </w:tcPr>
          <w:p w:rsidR="003A2110" w:rsidRPr="00631AC2" w:rsidRDefault="003A2110" w:rsidP="00631AC2">
            <w:pPr>
              <w:pStyle w:val="Answerhere"/>
              <w:jc w:val="center"/>
              <w:rPr>
                <w:b/>
              </w:rPr>
            </w:pPr>
          </w:p>
        </w:tc>
      </w:tr>
      <w:tr w:rsidR="003A2110" w:rsidRPr="000C2904" w:rsidTr="002F6BEB">
        <w:tc>
          <w:tcPr>
            <w:tcW w:w="2887" w:type="dxa"/>
            <w:gridSpan w:val="3"/>
            <w:tcBorders>
              <w:bottom w:val="single" w:sz="4" w:space="0" w:color="auto"/>
            </w:tcBorders>
            <w:shd w:val="clear" w:color="auto" w:fill="000000"/>
          </w:tcPr>
          <w:p w:rsidR="003A2110" w:rsidRPr="00C71941" w:rsidRDefault="003A2110" w:rsidP="002F6BEB">
            <w:pPr>
              <w:pStyle w:val="th"/>
              <w:tabs>
                <w:tab w:val="right" w:pos="2614"/>
              </w:tabs>
              <w:jc w:val="left"/>
              <w:rPr>
                <w:b w:val="0"/>
              </w:rPr>
            </w:pPr>
            <w:r w:rsidRPr="00C71941">
              <w:t xml:space="preserve">OWN FUNDS REQUIRED </w:t>
            </w:r>
            <w:r>
              <w:tab/>
            </w:r>
            <w:r w:rsidRPr="00C71941">
              <w:t>(A-B) = C</w:t>
            </w:r>
          </w:p>
        </w:tc>
        <w:tc>
          <w:tcPr>
            <w:tcW w:w="1923" w:type="dxa"/>
            <w:tcBorders>
              <w:bottom w:val="single" w:sz="4" w:space="0" w:color="auto"/>
            </w:tcBorders>
          </w:tcPr>
          <w:p w:rsidR="003A2110" w:rsidRPr="00631AC2" w:rsidRDefault="003A2110" w:rsidP="00631AC2">
            <w:pPr>
              <w:pStyle w:val="Answerhere"/>
              <w:jc w:val="center"/>
              <w:rPr>
                <w:b/>
              </w:rPr>
            </w:pPr>
          </w:p>
        </w:tc>
        <w:tc>
          <w:tcPr>
            <w:tcW w:w="3019" w:type="dxa"/>
            <w:tcBorders>
              <w:bottom w:val="single" w:sz="4" w:space="0" w:color="auto"/>
            </w:tcBorders>
            <w:shd w:val="clear" w:color="auto" w:fill="000000"/>
          </w:tcPr>
          <w:p w:rsidR="003A2110" w:rsidRPr="000C2904" w:rsidRDefault="003A2110" w:rsidP="002F6BEB">
            <w:pPr>
              <w:pStyle w:val="th"/>
              <w:tabs>
                <w:tab w:val="right" w:pos="2614"/>
              </w:tabs>
              <w:jc w:val="left"/>
              <w:rPr>
                <w:b w:val="0"/>
                <w:bCs/>
                <w:i/>
                <w:iCs/>
                <w:color w:val="5B9BD5"/>
                <w:sz w:val="16"/>
              </w:rPr>
            </w:pPr>
            <w:r w:rsidRPr="00C71941">
              <w:t xml:space="preserve">SURPLUS/SHORTFALL </w:t>
            </w:r>
            <w:r>
              <w:tab/>
            </w:r>
            <w:r w:rsidRPr="00C71941">
              <w:t>(D-C)</w:t>
            </w:r>
          </w:p>
        </w:tc>
        <w:tc>
          <w:tcPr>
            <w:tcW w:w="1923" w:type="dxa"/>
            <w:tcBorders>
              <w:bottom w:val="single" w:sz="4" w:space="0" w:color="auto"/>
            </w:tcBorders>
          </w:tcPr>
          <w:p w:rsidR="003A2110" w:rsidRPr="00631AC2" w:rsidRDefault="003A2110" w:rsidP="00631AC2">
            <w:pPr>
              <w:pStyle w:val="Answerhere"/>
              <w:jc w:val="center"/>
              <w:rPr>
                <w:b/>
              </w:rPr>
            </w:pPr>
          </w:p>
        </w:tc>
      </w:tr>
    </w:tbl>
    <w:p w:rsidR="003A2110" w:rsidRDefault="003A2110" w:rsidP="003A2110">
      <w:pPr>
        <w:pStyle w:val="Nor"/>
      </w:pPr>
    </w:p>
    <w:p w:rsidR="003A2110" w:rsidRPr="00DD2008" w:rsidRDefault="003A2110" w:rsidP="003A2110">
      <w:pPr>
        <w:pStyle w:val="0sh"/>
      </w:pPr>
      <w:r>
        <w:lastRenderedPageBreak/>
        <w:t>Loan interview diary</w:t>
      </w:r>
      <w:bookmarkEnd w:id="17"/>
      <w:bookmarkEnd w:id="18"/>
    </w:p>
    <w:p w:rsidR="003A2110" w:rsidRDefault="003A2110" w:rsidP="003A2110">
      <w:r>
        <w:t>Name(s) of client(s) present at interview</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85" w:type="dxa"/>
          <w:left w:w="85" w:type="dxa"/>
          <w:right w:w="85" w:type="dxa"/>
        </w:tblCellMar>
        <w:tblLook w:val="01E0" w:firstRow="1" w:lastRow="1" w:firstColumn="1" w:lastColumn="1" w:noHBand="0" w:noVBand="0"/>
      </w:tblPr>
      <w:tblGrid>
        <w:gridCol w:w="9639"/>
      </w:tblGrid>
      <w:tr w:rsidR="003A2110" w:rsidRPr="00631AC2" w:rsidTr="002F6BEB">
        <w:trPr>
          <w:trHeight w:val="284"/>
        </w:trPr>
        <w:tc>
          <w:tcPr>
            <w:tcW w:w="9639" w:type="dxa"/>
          </w:tcPr>
          <w:p w:rsidR="003A2110" w:rsidRPr="00631AC2" w:rsidRDefault="003A2110" w:rsidP="00631AC2">
            <w:pPr>
              <w:pStyle w:val="Answerhere"/>
            </w:pPr>
          </w:p>
        </w:tc>
      </w:tr>
      <w:tr w:rsidR="003A2110" w:rsidRPr="00631AC2" w:rsidTr="002F6BEB">
        <w:trPr>
          <w:trHeight w:val="284"/>
        </w:trPr>
        <w:tc>
          <w:tcPr>
            <w:tcW w:w="9639" w:type="dxa"/>
          </w:tcPr>
          <w:p w:rsidR="003A2110" w:rsidRPr="00631AC2" w:rsidRDefault="003A2110" w:rsidP="00631AC2">
            <w:pPr>
              <w:pStyle w:val="Answerhere"/>
            </w:pPr>
          </w:p>
        </w:tc>
      </w:tr>
      <w:tr w:rsidR="003A2110" w:rsidRPr="00631AC2" w:rsidTr="002F6BEB">
        <w:trPr>
          <w:trHeight w:val="284"/>
        </w:trPr>
        <w:tc>
          <w:tcPr>
            <w:tcW w:w="9639" w:type="dxa"/>
          </w:tcPr>
          <w:p w:rsidR="003A2110" w:rsidRPr="00631AC2" w:rsidRDefault="003A2110" w:rsidP="00631AC2">
            <w:pPr>
              <w:pStyle w:val="Answerhere"/>
            </w:pPr>
          </w:p>
        </w:tc>
      </w:tr>
      <w:tr w:rsidR="003A2110" w:rsidRPr="00631AC2" w:rsidTr="002F6BEB">
        <w:trPr>
          <w:trHeight w:val="284"/>
        </w:trPr>
        <w:tc>
          <w:tcPr>
            <w:tcW w:w="9639" w:type="dxa"/>
          </w:tcPr>
          <w:p w:rsidR="003A2110" w:rsidRPr="00631AC2" w:rsidRDefault="003A2110" w:rsidP="00631AC2">
            <w:pPr>
              <w:pStyle w:val="Answerhere"/>
            </w:pPr>
          </w:p>
        </w:tc>
      </w:tr>
    </w:tbl>
    <w:p w:rsidR="003A2110" w:rsidRDefault="00E92D8B" w:rsidP="00C10EBE">
      <w:r w:rsidRPr="00E92D8B">
        <w:t>Date of interview</w:t>
      </w:r>
    </w:p>
    <w:tbl>
      <w:tblPr>
        <w:tblStyle w:val="TableGrid"/>
        <w:tblW w:w="0" w:type="auto"/>
        <w:tblLook w:val="04A0" w:firstRow="1" w:lastRow="0" w:firstColumn="1" w:lastColumn="0" w:noHBand="0" w:noVBand="1"/>
      </w:tblPr>
      <w:tblGrid>
        <w:gridCol w:w="9606"/>
      </w:tblGrid>
      <w:tr w:rsidR="00E92D8B" w:rsidTr="00E92D8B">
        <w:tc>
          <w:tcPr>
            <w:tcW w:w="9606" w:type="dxa"/>
          </w:tcPr>
          <w:p w:rsidR="00E92D8B" w:rsidRDefault="00E92D8B" w:rsidP="00E92D8B"/>
        </w:tc>
      </w:tr>
    </w:tbl>
    <w:p w:rsidR="003A2110" w:rsidRDefault="003A2110" w:rsidP="003A2110">
      <w:pPr>
        <w:keepNext/>
      </w:pPr>
      <w:r>
        <w:t>Location of interview</w:t>
      </w:r>
    </w:p>
    <w:tbl>
      <w:tblPr>
        <w:tblW w:w="963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85" w:type="dxa"/>
          <w:left w:w="85" w:type="dxa"/>
          <w:right w:w="85" w:type="dxa"/>
        </w:tblCellMar>
        <w:tblLook w:val="01E0" w:firstRow="1" w:lastRow="1" w:firstColumn="1" w:lastColumn="1" w:noHBand="0" w:noVBand="0"/>
      </w:tblPr>
      <w:tblGrid>
        <w:gridCol w:w="9639"/>
      </w:tblGrid>
      <w:tr w:rsidR="003A2110" w:rsidRPr="00631AC2" w:rsidTr="002F6BEB">
        <w:trPr>
          <w:trHeight w:val="2835"/>
        </w:trPr>
        <w:tc>
          <w:tcPr>
            <w:tcW w:w="9639" w:type="dxa"/>
          </w:tcPr>
          <w:p w:rsidR="003A2110" w:rsidRPr="00631AC2" w:rsidRDefault="003A2110" w:rsidP="00631AC2">
            <w:pPr>
              <w:pStyle w:val="Answerhere"/>
            </w:pPr>
          </w:p>
        </w:tc>
      </w:tr>
    </w:tbl>
    <w:p w:rsidR="003A2110" w:rsidRDefault="003A2110" w:rsidP="003A2110">
      <w:pPr>
        <w:keepNext/>
      </w:pPr>
      <w:r>
        <w:t>Indicate all clients who were interviewed in person</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85" w:type="dxa"/>
          <w:left w:w="85" w:type="dxa"/>
          <w:right w:w="85" w:type="dxa"/>
        </w:tblCellMar>
        <w:tblLook w:val="01E0" w:firstRow="1" w:lastRow="1" w:firstColumn="1" w:lastColumn="1" w:noHBand="0" w:noVBand="0"/>
      </w:tblPr>
      <w:tblGrid>
        <w:gridCol w:w="9639"/>
      </w:tblGrid>
      <w:tr w:rsidR="003A2110" w:rsidRPr="00631AC2" w:rsidTr="002F6BEB">
        <w:trPr>
          <w:trHeight w:val="284"/>
        </w:trPr>
        <w:tc>
          <w:tcPr>
            <w:tcW w:w="9639" w:type="dxa"/>
          </w:tcPr>
          <w:p w:rsidR="003A2110" w:rsidRPr="00631AC2" w:rsidRDefault="003A2110" w:rsidP="00631AC2">
            <w:pPr>
              <w:pStyle w:val="Answerhere"/>
            </w:pPr>
          </w:p>
        </w:tc>
      </w:tr>
      <w:tr w:rsidR="003A2110" w:rsidRPr="00631AC2" w:rsidTr="002F6BEB">
        <w:trPr>
          <w:trHeight w:val="284"/>
        </w:trPr>
        <w:tc>
          <w:tcPr>
            <w:tcW w:w="9639" w:type="dxa"/>
          </w:tcPr>
          <w:p w:rsidR="003A2110" w:rsidRPr="00631AC2" w:rsidRDefault="003A2110" w:rsidP="00631AC2">
            <w:pPr>
              <w:pStyle w:val="Answerhere"/>
            </w:pPr>
          </w:p>
        </w:tc>
      </w:tr>
      <w:tr w:rsidR="003A2110" w:rsidRPr="00631AC2" w:rsidTr="002F6BEB">
        <w:trPr>
          <w:trHeight w:val="284"/>
        </w:trPr>
        <w:tc>
          <w:tcPr>
            <w:tcW w:w="9639" w:type="dxa"/>
          </w:tcPr>
          <w:p w:rsidR="003A2110" w:rsidRPr="00631AC2" w:rsidRDefault="003A2110" w:rsidP="00631AC2">
            <w:pPr>
              <w:pStyle w:val="Answerhere"/>
            </w:pPr>
          </w:p>
        </w:tc>
      </w:tr>
      <w:tr w:rsidR="003A2110" w:rsidRPr="00631AC2" w:rsidTr="002F6BEB">
        <w:trPr>
          <w:trHeight w:val="284"/>
        </w:trPr>
        <w:tc>
          <w:tcPr>
            <w:tcW w:w="9639" w:type="dxa"/>
          </w:tcPr>
          <w:p w:rsidR="003A2110" w:rsidRPr="00631AC2" w:rsidRDefault="003A2110" w:rsidP="00631AC2">
            <w:pPr>
              <w:pStyle w:val="Answerhere"/>
            </w:pPr>
          </w:p>
        </w:tc>
      </w:tr>
    </w:tbl>
    <w:p w:rsidR="003A2110" w:rsidRPr="00631AC2" w:rsidRDefault="003A2110" w:rsidP="003A2110">
      <w:pPr>
        <w:tabs>
          <w:tab w:val="right" w:pos="9072"/>
        </w:tabs>
      </w:pPr>
      <w:r>
        <w:t>Do all of the clients appear to clearly understand English?</w:t>
      </w:r>
      <w:r>
        <w:tab/>
      </w:r>
      <w:r w:rsidRPr="00631AC2">
        <w:t>Y/N</w:t>
      </w:r>
    </w:p>
    <w:p w:rsidR="003A2110" w:rsidRPr="00631AC2" w:rsidRDefault="003A2110" w:rsidP="003A2110">
      <w:pPr>
        <w:tabs>
          <w:tab w:val="right" w:pos="9072"/>
        </w:tabs>
      </w:pPr>
      <w:r w:rsidRPr="00631AC2">
        <w:t>If not, have the services of an interpreter been recommended?</w:t>
      </w:r>
      <w:r w:rsidRPr="00631AC2">
        <w:tab/>
        <w:t xml:space="preserve">Y/N </w:t>
      </w:r>
    </w:p>
    <w:p w:rsidR="003A2110" w:rsidRDefault="003A2110" w:rsidP="003A2110">
      <w:pPr>
        <w:tabs>
          <w:tab w:val="right" w:pos="9072"/>
        </w:tabs>
      </w:pPr>
      <w:r w:rsidRPr="00631AC2">
        <w:t>Do all of the clients clearly benefit from taking out this loan?</w:t>
      </w:r>
      <w:r w:rsidRPr="00631AC2">
        <w:tab/>
        <w:t>Y/N</w:t>
      </w:r>
    </w:p>
    <w:p w:rsidR="003A2110" w:rsidRDefault="003A2110" w:rsidP="003A2110">
      <w:pPr>
        <w:keepNext/>
      </w:pPr>
      <w:r>
        <w:t>If not, what inquiries have been made to ascertain the level of benefit to each party of the loan?</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85" w:type="dxa"/>
          <w:left w:w="85" w:type="dxa"/>
          <w:right w:w="85" w:type="dxa"/>
        </w:tblCellMar>
        <w:tblLook w:val="01E0" w:firstRow="1" w:lastRow="1" w:firstColumn="1" w:lastColumn="1" w:noHBand="0" w:noVBand="0"/>
      </w:tblPr>
      <w:tblGrid>
        <w:gridCol w:w="9639"/>
      </w:tblGrid>
      <w:tr w:rsidR="003A2110" w:rsidRPr="000C2904" w:rsidTr="002F6BEB">
        <w:trPr>
          <w:trHeight w:val="284"/>
        </w:trPr>
        <w:tc>
          <w:tcPr>
            <w:tcW w:w="9639" w:type="dxa"/>
          </w:tcPr>
          <w:p w:rsidR="003A2110" w:rsidRPr="000C2904" w:rsidRDefault="003A2110" w:rsidP="002F6BEB">
            <w:pPr>
              <w:pStyle w:val="Answerhere"/>
              <w:keepNext/>
            </w:pPr>
          </w:p>
        </w:tc>
      </w:tr>
      <w:tr w:rsidR="003A2110" w:rsidRPr="000C2904" w:rsidTr="002F6BEB">
        <w:trPr>
          <w:trHeight w:val="284"/>
        </w:trPr>
        <w:tc>
          <w:tcPr>
            <w:tcW w:w="9639" w:type="dxa"/>
          </w:tcPr>
          <w:p w:rsidR="003A2110" w:rsidRPr="000C2904" w:rsidRDefault="003A2110" w:rsidP="002F6BEB">
            <w:pPr>
              <w:pStyle w:val="Answerhere"/>
              <w:keepNext/>
            </w:pPr>
          </w:p>
        </w:tc>
      </w:tr>
      <w:tr w:rsidR="003A2110" w:rsidRPr="000C2904" w:rsidTr="002F6BEB">
        <w:trPr>
          <w:trHeight w:val="284"/>
        </w:trPr>
        <w:tc>
          <w:tcPr>
            <w:tcW w:w="9639" w:type="dxa"/>
          </w:tcPr>
          <w:p w:rsidR="003A2110" w:rsidRPr="000C2904" w:rsidRDefault="003A2110" w:rsidP="002F6BEB">
            <w:pPr>
              <w:pStyle w:val="Answerhere"/>
              <w:keepNext/>
            </w:pPr>
          </w:p>
        </w:tc>
      </w:tr>
      <w:tr w:rsidR="003A2110" w:rsidRPr="000C2904" w:rsidTr="002F6BEB">
        <w:trPr>
          <w:trHeight w:val="284"/>
        </w:trPr>
        <w:tc>
          <w:tcPr>
            <w:tcW w:w="9639" w:type="dxa"/>
          </w:tcPr>
          <w:p w:rsidR="003A2110" w:rsidRPr="000C2904" w:rsidRDefault="003A2110" w:rsidP="002F6BEB">
            <w:pPr>
              <w:pStyle w:val="Answerhere"/>
            </w:pPr>
          </w:p>
        </w:tc>
      </w:tr>
    </w:tbl>
    <w:p w:rsidR="003A2110" w:rsidRPr="00631AC2" w:rsidRDefault="003A2110" w:rsidP="003A2110">
      <w:pPr>
        <w:keepNext/>
        <w:tabs>
          <w:tab w:val="right" w:pos="9072"/>
        </w:tabs>
      </w:pPr>
      <w:r>
        <w:lastRenderedPageBreak/>
        <w:t>Are any clients acting as though they are under duress or other disability?</w:t>
      </w:r>
      <w:r>
        <w:tab/>
      </w:r>
      <w:r w:rsidRPr="00631AC2">
        <w:t>Y/N</w:t>
      </w:r>
    </w:p>
    <w:p w:rsidR="003A2110" w:rsidRPr="00631AC2" w:rsidRDefault="003A2110" w:rsidP="003A2110">
      <w:pPr>
        <w:keepNext/>
        <w:tabs>
          <w:tab w:val="right" w:pos="9072"/>
        </w:tabs>
      </w:pPr>
      <w:r w:rsidRPr="00631AC2">
        <w:t>Are any clients acting as though they are unsure of anything about the loan?</w:t>
      </w:r>
      <w:r w:rsidRPr="00631AC2">
        <w:tab/>
        <w:t>Y/N</w:t>
      </w:r>
    </w:p>
    <w:p w:rsidR="003A2110" w:rsidRPr="00631AC2" w:rsidRDefault="003A2110" w:rsidP="003A2110">
      <w:pPr>
        <w:tabs>
          <w:tab w:val="right" w:pos="9072"/>
        </w:tabs>
      </w:pPr>
      <w:r w:rsidRPr="00631AC2">
        <w:t>Are any of the clients acting as though they are unable to comprehend their obligations?</w:t>
      </w:r>
      <w:r w:rsidRPr="00631AC2">
        <w:tab/>
        <w:t>Y/N</w:t>
      </w:r>
    </w:p>
    <w:p w:rsidR="003A2110" w:rsidRPr="00631AC2" w:rsidRDefault="003A2110" w:rsidP="003A2110">
      <w:pPr>
        <w:tabs>
          <w:tab w:val="right" w:pos="9072"/>
        </w:tabs>
      </w:pPr>
      <w:r w:rsidRPr="00631AC2">
        <w:t>Are there any guarantors?</w:t>
      </w:r>
      <w:r w:rsidRPr="00631AC2">
        <w:tab/>
        <w:t>Y/N</w:t>
      </w:r>
    </w:p>
    <w:p w:rsidR="003A2110" w:rsidRDefault="003A2110" w:rsidP="003A2110">
      <w:pPr>
        <w:tabs>
          <w:tab w:val="right" w:pos="9072"/>
        </w:tabs>
      </w:pPr>
      <w:r w:rsidRPr="00631AC2">
        <w:t>If yes is answered to any of the above questions, have the clients been advised to seek</w:t>
      </w:r>
      <w:r w:rsidRPr="00631AC2">
        <w:br/>
        <w:t>the services of a lawyer or financial adviser?</w:t>
      </w:r>
      <w:r w:rsidRPr="00631AC2">
        <w:tab/>
        <w:t>Y/N</w:t>
      </w:r>
    </w:p>
    <w:p w:rsidR="003A2110" w:rsidRDefault="003A2110" w:rsidP="003A2110">
      <w:pPr>
        <w:keepNext/>
      </w:pPr>
      <w:r>
        <w:t>Provide details of other pertinent information obtained during the loan interview which may be of interest or of any unusual circumstances you may wish to record.</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85" w:type="dxa"/>
          <w:left w:w="85" w:type="dxa"/>
          <w:right w:w="85" w:type="dxa"/>
        </w:tblCellMar>
        <w:tblLook w:val="01E0" w:firstRow="1" w:lastRow="1" w:firstColumn="1" w:lastColumn="1" w:noHBand="0" w:noVBand="0"/>
      </w:tblPr>
      <w:tblGrid>
        <w:gridCol w:w="9639"/>
      </w:tblGrid>
      <w:tr w:rsidR="003A2110" w:rsidRPr="00631AC2" w:rsidTr="002F6BEB">
        <w:trPr>
          <w:trHeight w:val="2835"/>
        </w:trPr>
        <w:tc>
          <w:tcPr>
            <w:tcW w:w="9639" w:type="dxa"/>
          </w:tcPr>
          <w:p w:rsidR="003A2110" w:rsidRPr="00631AC2" w:rsidRDefault="003A2110" w:rsidP="00631AC2">
            <w:pPr>
              <w:pStyle w:val="Answerhere"/>
            </w:pPr>
          </w:p>
        </w:tc>
      </w:tr>
    </w:tbl>
    <w:p w:rsidR="00B36C6B" w:rsidRDefault="00B36C6B" w:rsidP="00D90F85"/>
    <w:sectPr w:rsidR="00B36C6B" w:rsidSect="00EE4BB4">
      <w:footerReference w:type="default" r:id="rId14"/>
      <w:headerReference w:type="first" r:id="rId15"/>
      <w:footerReference w:type="first" r:id="rId16"/>
      <w:pgSz w:w="11907" w:h="16840" w:code="9"/>
      <w:pgMar w:top="1134" w:right="1134" w:bottom="1134" w:left="1134" w:header="284"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0013" w:rsidRDefault="00B70013">
      <w:r>
        <w:separator/>
      </w:r>
    </w:p>
  </w:endnote>
  <w:endnote w:type="continuationSeparator" w:id="0">
    <w:p w:rsidR="00B70013" w:rsidRDefault="00B70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abon">
    <w:altName w:val="Courier New"/>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ITC Franklin Gothic Book">
    <w:altName w:val="Courier New"/>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ITC Franklin Gothic Med">
    <w:panose1 w:val="00000000000000000000"/>
    <w:charset w:val="00"/>
    <w:family w:val="swiss"/>
    <w:notTrueType/>
    <w:pitch w:val="variable"/>
    <w:sig w:usb0="00000003" w:usb1="00000000" w:usb2="00000000" w:usb3="00000000" w:csb0="00000001" w:csb1="00000000"/>
  </w:font>
  <w:font w:name="MetaMediumLF-Roman">
    <w:charset w:val="00"/>
    <w:family w:val="swiss"/>
    <w:pitch w:val="variable"/>
    <w:sig w:usb0="8000002F" w:usb1="4000004A" w:usb2="00000000" w:usb3="00000000" w:csb0="00000001" w:csb1="00000000"/>
  </w:font>
  <w:font w:name="MetaNormalLF-Roman">
    <w:charset w:val="00"/>
    <w:family w:val="swiss"/>
    <w:pitch w:val="variable"/>
    <w:sig w:usb0="8000002F" w:usb1="4000004A" w:usb2="00000000" w:usb3="00000000" w:csb0="00000001" w:csb1="00000000"/>
  </w:font>
  <w:font w:name="MetaBoldLF-Roman">
    <w:altName w:val="Century Gothic"/>
    <w:charset w:val="00"/>
    <w:family w:val="swiss"/>
    <w:pitch w:val="variable"/>
    <w:sig w:usb0="800000AF" w:usb1="4000004A" w:usb2="00000000" w:usb3="00000000" w:csb0="00000001" w:csb1="00000000"/>
  </w:font>
  <w:font w:name="GillSans">
    <w:altName w:val="Times New Roman"/>
    <w:charset w:val="00"/>
    <w:family w:val="swiss"/>
    <w:pitch w:val="variable"/>
    <w:sig w:usb0="80000267" w:usb1="00000000" w:usb2="00000000" w:usb3="00000000" w:csb0="000001F7"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4FC1" w:rsidRPr="00E012E6" w:rsidRDefault="00434FC1" w:rsidP="00E012E6">
    <w:pPr>
      <w:pStyle w:val="Footer"/>
    </w:pPr>
    <w:r w:rsidRPr="00E012E6">
      <w:t xml:space="preserve">Page </w:t>
    </w:r>
    <w:r w:rsidRPr="00E012E6">
      <w:rPr>
        <w:rStyle w:val="PageNumber"/>
      </w:rPr>
      <w:fldChar w:fldCharType="begin"/>
    </w:r>
    <w:r w:rsidRPr="00E012E6">
      <w:rPr>
        <w:rStyle w:val="PageNumber"/>
      </w:rPr>
      <w:instrText xml:space="preserve"> PAGE </w:instrText>
    </w:r>
    <w:r w:rsidRPr="00E012E6">
      <w:rPr>
        <w:rStyle w:val="PageNumber"/>
      </w:rPr>
      <w:fldChar w:fldCharType="separate"/>
    </w:r>
    <w:r w:rsidR="00E13A68">
      <w:rPr>
        <w:rStyle w:val="PageNumber"/>
        <w:noProof/>
      </w:rPr>
      <w:t>36</w:t>
    </w:r>
    <w:r w:rsidRPr="00E012E6">
      <w:rPr>
        <w:rStyle w:val="PageNumber"/>
      </w:rPr>
      <w:fldChar w:fldCharType="end"/>
    </w:r>
    <w:r w:rsidRPr="00E012E6">
      <w:rPr>
        <w:rStyle w:val="PageNumber"/>
      </w:rPr>
      <w:t xml:space="preserve"> of </w:t>
    </w:r>
    <w:r w:rsidRPr="00E012E6">
      <w:rPr>
        <w:rStyle w:val="PageNumber"/>
      </w:rPr>
      <w:fldChar w:fldCharType="begin"/>
    </w:r>
    <w:r w:rsidRPr="00E012E6">
      <w:rPr>
        <w:rStyle w:val="PageNumber"/>
      </w:rPr>
      <w:instrText xml:space="preserve"> NUMPAGES </w:instrText>
    </w:r>
    <w:r w:rsidRPr="00E012E6">
      <w:rPr>
        <w:rStyle w:val="PageNumber"/>
      </w:rPr>
      <w:fldChar w:fldCharType="separate"/>
    </w:r>
    <w:r w:rsidR="00E13A68">
      <w:rPr>
        <w:rStyle w:val="PageNumber"/>
        <w:noProof/>
      </w:rPr>
      <w:t>37</w:t>
    </w:r>
    <w:r w:rsidRPr="00E012E6">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4FC1" w:rsidRPr="00B65670" w:rsidRDefault="00434FC1" w:rsidP="00B65670">
    <w:pPr>
      <w:pStyle w:val="Footer"/>
      <w:jc w:val="left"/>
      <w:rPr>
        <w:b w:val="0"/>
        <w:szCs w:val="16"/>
      </w:rPr>
    </w:pPr>
    <w:r w:rsidRPr="0006017F">
      <w:rPr>
        <w:b w:val="0"/>
        <w:szCs w:val="16"/>
      </w:rPr>
      <w:t>CIVMB_AS_v4</w:t>
    </w:r>
    <w:r w:rsidR="00F1480A">
      <w:rPr>
        <w:b w:val="0"/>
        <w:szCs w:val="16"/>
      </w:rPr>
      <w:t>A1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0013" w:rsidRDefault="00B70013">
      <w:r>
        <w:separator/>
      </w:r>
    </w:p>
  </w:footnote>
  <w:footnote w:type="continuationSeparator" w:id="0">
    <w:p w:rsidR="00B70013" w:rsidRDefault="00B70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4FC1" w:rsidRPr="00885B13" w:rsidRDefault="00434FC1" w:rsidP="00885B13">
    <w:pPr>
      <w:pStyle w:val="Header"/>
      <w:jc w:val="center"/>
    </w:pPr>
    <w:r w:rsidRPr="00885B13">
      <w:rPr>
        <w:noProof/>
        <w:lang w:eastAsia="en-AU"/>
      </w:rPr>
      <w:drawing>
        <wp:inline distT="0" distB="0" distL="0" distR="0">
          <wp:extent cx="1440000" cy="695150"/>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0000" cy="6951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01E2934"/>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8144A268"/>
    <w:lvl w:ilvl="0">
      <w:start w:val="1"/>
      <w:numFmt w:val="decimal"/>
      <w:pStyle w:val="ListNumber3"/>
      <w:lvlText w:val="%1."/>
      <w:lvlJc w:val="left"/>
      <w:pPr>
        <w:tabs>
          <w:tab w:val="num" w:pos="1209"/>
        </w:tabs>
        <w:ind w:left="1209" w:hanging="360"/>
      </w:pPr>
    </w:lvl>
  </w:abstractNum>
  <w:abstractNum w:abstractNumId="2" w15:restartNumberingAfterBreak="0">
    <w:nsid w:val="FFFFFF7E"/>
    <w:multiLevelType w:val="singleLevel"/>
    <w:tmpl w:val="0CBCF01C"/>
    <w:lvl w:ilvl="0">
      <w:start w:val="1"/>
      <w:numFmt w:val="decimal"/>
      <w:pStyle w:val="ListNumber2"/>
      <w:lvlText w:val="%1."/>
      <w:lvlJc w:val="left"/>
      <w:pPr>
        <w:tabs>
          <w:tab w:val="num" w:pos="926"/>
        </w:tabs>
        <w:ind w:left="926" w:hanging="360"/>
      </w:pPr>
    </w:lvl>
  </w:abstractNum>
  <w:abstractNum w:abstractNumId="3" w15:restartNumberingAfterBreak="0">
    <w:nsid w:val="FFFFFF7F"/>
    <w:multiLevelType w:val="singleLevel"/>
    <w:tmpl w:val="E8C68A66"/>
    <w:lvl w:ilvl="0">
      <w:start w:val="1"/>
      <w:numFmt w:val="decimal"/>
      <w:pStyle w:val="ListNumber"/>
      <w:lvlText w:val="%1."/>
      <w:lvlJc w:val="left"/>
      <w:pPr>
        <w:tabs>
          <w:tab w:val="num" w:pos="643"/>
        </w:tabs>
        <w:ind w:left="643" w:hanging="360"/>
      </w:pPr>
    </w:lvl>
  </w:abstractNum>
  <w:abstractNum w:abstractNumId="4" w15:restartNumberingAfterBreak="0">
    <w:nsid w:val="FFFFFF80"/>
    <w:multiLevelType w:val="singleLevel"/>
    <w:tmpl w:val="DB143C32"/>
    <w:lvl w:ilvl="0">
      <w:start w:val="1"/>
      <w:numFmt w:val="bullet"/>
      <w:pStyle w:val="ListBullet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27093B4"/>
    <w:lvl w:ilvl="0">
      <w:start w:val="1"/>
      <w:numFmt w:val="bullet"/>
      <w:pStyle w:val="ListBullet3"/>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3E0504"/>
    <w:lvl w:ilvl="0">
      <w:start w:val="1"/>
      <w:numFmt w:val="bullet"/>
      <w:pStyle w:val="ListBullet2"/>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CE536"/>
    <w:lvl w:ilvl="0">
      <w:start w:val="1"/>
      <w:numFmt w:val="bullet"/>
      <w:pStyle w:val="List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0E4560"/>
    <w:lvl w:ilvl="0">
      <w:start w:val="1"/>
      <w:numFmt w:val="decimal"/>
      <w:pStyle w:val="ListContinue5"/>
      <w:lvlText w:val="%1."/>
      <w:lvlJc w:val="left"/>
      <w:pPr>
        <w:tabs>
          <w:tab w:val="num" w:pos="360"/>
        </w:tabs>
        <w:ind w:left="360" w:hanging="360"/>
      </w:pPr>
    </w:lvl>
  </w:abstractNum>
  <w:abstractNum w:abstractNumId="9" w15:restartNumberingAfterBreak="0">
    <w:nsid w:val="FFFFFF89"/>
    <w:multiLevelType w:val="singleLevel"/>
    <w:tmpl w:val="8A9E5B22"/>
    <w:lvl w:ilvl="0">
      <w:start w:val="1"/>
      <w:numFmt w:val="bullet"/>
      <w:pStyle w:val="List5"/>
      <w:lvlText w:val=""/>
      <w:lvlJc w:val="left"/>
      <w:pPr>
        <w:tabs>
          <w:tab w:val="num" w:pos="360"/>
        </w:tabs>
        <w:ind w:left="360" w:hanging="360"/>
      </w:pPr>
      <w:rPr>
        <w:rFonts w:ascii="Symbol" w:hAnsi="Symbol" w:hint="default"/>
      </w:rPr>
    </w:lvl>
  </w:abstractNum>
  <w:abstractNum w:abstractNumId="10" w15:restartNumberingAfterBreak="0">
    <w:nsid w:val="06190B7C"/>
    <w:multiLevelType w:val="multilevel"/>
    <w:tmpl w:val="6DB06946"/>
    <w:lvl w:ilvl="0">
      <w:start w:val="1"/>
      <w:numFmt w:val="decimal"/>
      <w:pStyle w:val="Numberedlist"/>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Restart w:val="0"/>
      <w:lvlText w:val="%3."/>
      <w:lvlJc w:val="left"/>
      <w:pPr>
        <w:tabs>
          <w:tab w:val="num" w:pos="1276"/>
        </w:tabs>
        <w:ind w:left="1276" w:hanging="425"/>
      </w:pPr>
      <w:rPr>
        <w:rFonts w:hint="default"/>
      </w:rPr>
    </w:lvl>
    <w:lvl w:ilvl="3">
      <w:start w:val="1"/>
      <w:numFmt w:val="upperRoman"/>
      <w:lvlText w:val="%4."/>
      <w:lvlJc w:val="left"/>
      <w:pPr>
        <w:tabs>
          <w:tab w:val="num" w:pos="1559"/>
        </w:tabs>
        <w:ind w:left="1559" w:hanging="283"/>
      </w:pPr>
      <w:rPr>
        <w:rFonts w:hint="default"/>
        <w:sz w:val="16"/>
      </w:rPr>
    </w:lvl>
    <w:lvl w:ilvl="4">
      <w:start w:val="1"/>
      <w:numFmt w:val="none"/>
      <w:lvlText w:val=""/>
      <w:lvlJc w:val="left"/>
      <w:pPr>
        <w:tabs>
          <w:tab w:val="num" w:pos="2232"/>
        </w:tabs>
        <w:ind w:left="2232" w:hanging="792"/>
      </w:pPr>
      <w:rPr>
        <w:rFonts w:hint="default"/>
      </w:rPr>
    </w:lvl>
    <w:lvl w:ilvl="5">
      <w:start w:val="1"/>
      <w:numFmt w:val="none"/>
      <w:lvlText w:val=""/>
      <w:lvlJc w:val="left"/>
      <w:pPr>
        <w:tabs>
          <w:tab w:val="num" w:pos="2880"/>
        </w:tabs>
        <w:ind w:left="2736" w:hanging="936"/>
      </w:pPr>
      <w:rPr>
        <w:rFonts w:hint="default"/>
      </w:rPr>
    </w:lvl>
    <w:lvl w:ilvl="6">
      <w:start w:val="1"/>
      <w:numFmt w:val="none"/>
      <w:lvlText w:val=""/>
      <w:lvlJc w:val="left"/>
      <w:pPr>
        <w:tabs>
          <w:tab w:val="num" w:pos="3600"/>
        </w:tabs>
        <w:ind w:left="3240" w:hanging="1080"/>
      </w:pPr>
      <w:rPr>
        <w:rFonts w:hint="default"/>
      </w:rPr>
    </w:lvl>
    <w:lvl w:ilvl="7">
      <w:start w:val="1"/>
      <w:numFmt w:val="none"/>
      <w:lvlText w:val=""/>
      <w:lvlJc w:val="left"/>
      <w:pPr>
        <w:tabs>
          <w:tab w:val="num" w:pos="3960"/>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1" w15:restartNumberingAfterBreak="0">
    <w:nsid w:val="09BC20BC"/>
    <w:multiLevelType w:val="multilevel"/>
    <w:tmpl w:val="ABE892AA"/>
    <w:lvl w:ilvl="0">
      <w:start w:val="10"/>
      <w:numFmt w:val="decimal"/>
      <w:pStyle w:val="Heading1"/>
      <w:suff w:val="nothing"/>
      <w:lvlText w:val="Topic %1:"/>
      <w:lvlJc w:val="left"/>
      <w:pPr>
        <w:ind w:left="2552" w:hanging="2552"/>
      </w:pPr>
      <w:rPr>
        <w:rFonts w:cs="Times New Roman" w:hint="default"/>
      </w:rPr>
    </w:lvl>
    <w:lvl w:ilvl="1">
      <w:start w:val="1"/>
      <w:numFmt w:val="decimal"/>
      <w:lvlText w:val="%1.%2."/>
      <w:lvlJc w:val="left"/>
      <w:pPr>
        <w:tabs>
          <w:tab w:val="num" w:pos="22593"/>
        </w:tabs>
        <w:ind w:left="22593" w:hanging="432"/>
      </w:pPr>
      <w:rPr>
        <w:rFonts w:cs="Times New Roman" w:hint="default"/>
      </w:rPr>
    </w:lvl>
    <w:lvl w:ilvl="2">
      <w:start w:val="1"/>
      <w:numFmt w:val="decimal"/>
      <w:lvlText w:val="%1.%2.%3."/>
      <w:lvlJc w:val="left"/>
      <w:pPr>
        <w:tabs>
          <w:tab w:val="num" w:pos="23025"/>
        </w:tabs>
        <w:ind w:left="23025" w:hanging="504"/>
      </w:pPr>
      <w:rPr>
        <w:rFonts w:cs="Times New Roman" w:hint="default"/>
      </w:rPr>
    </w:lvl>
    <w:lvl w:ilvl="3">
      <w:start w:val="1"/>
      <w:numFmt w:val="decimal"/>
      <w:lvlText w:val="%1.%2.%3.%4."/>
      <w:lvlJc w:val="left"/>
      <w:pPr>
        <w:tabs>
          <w:tab w:val="num" w:pos="23529"/>
        </w:tabs>
        <w:ind w:left="23529" w:hanging="648"/>
      </w:pPr>
      <w:rPr>
        <w:rFonts w:cs="Times New Roman" w:hint="default"/>
      </w:rPr>
    </w:lvl>
    <w:lvl w:ilvl="4">
      <w:start w:val="1"/>
      <w:numFmt w:val="decimal"/>
      <w:lvlText w:val="%1.%2.%3.%4.%5."/>
      <w:lvlJc w:val="left"/>
      <w:pPr>
        <w:tabs>
          <w:tab w:val="num" w:pos="24033"/>
        </w:tabs>
        <w:ind w:left="24033" w:hanging="792"/>
      </w:pPr>
      <w:rPr>
        <w:rFonts w:cs="Times New Roman" w:hint="default"/>
      </w:rPr>
    </w:lvl>
    <w:lvl w:ilvl="5">
      <w:start w:val="1"/>
      <w:numFmt w:val="decimal"/>
      <w:lvlText w:val="%1.%2.%3.%4.%5.%6."/>
      <w:lvlJc w:val="left"/>
      <w:pPr>
        <w:tabs>
          <w:tab w:val="num" w:pos="24537"/>
        </w:tabs>
        <w:ind w:left="24537" w:hanging="936"/>
      </w:pPr>
      <w:rPr>
        <w:rFonts w:cs="Times New Roman" w:hint="default"/>
      </w:rPr>
    </w:lvl>
    <w:lvl w:ilvl="6">
      <w:start w:val="1"/>
      <w:numFmt w:val="decimal"/>
      <w:lvlText w:val="%1.%2.%3.%4.%5.%6.%7."/>
      <w:lvlJc w:val="left"/>
      <w:pPr>
        <w:tabs>
          <w:tab w:val="num" w:pos="25041"/>
        </w:tabs>
        <w:ind w:left="25041" w:hanging="1080"/>
      </w:pPr>
      <w:rPr>
        <w:rFonts w:cs="Times New Roman" w:hint="default"/>
      </w:rPr>
    </w:lvl>
    <w:lvl w:ilvl="7">
      <w:start w:val="1"/>
      <w:numFmt w:val="decimal"/>
      <w:lvlText w:val="%1.%2.%3.%4.%5.%6.%7.%8."/>
      <w:lvlJc w:val="left"/>
      <w:pPr>
        <w:tabs>
          <w:tab w:val="num" w:pos="25545"/>
        </w:tabs>
        <w:ind w:left="25545" w:hanging="1224"/>
      </w:pPr>
      <w:rPr>
        <w:rFonts w:cs="Times New Roman" w:hint="default"/>
      </w:rPr>
    </w:lvl>
    <w:lvl w:ilvl="8">
      <w:start w:val="1"/>
      <w:numFmt w:val="decimal"/>
      <w:lvlText w:val="%1.%2.%3.%4.%5.%6.%7.%8.%9."/>
      <w:lvlJc w:val="left"/>
      <w:pPr>
        <w:tabs>
          <w:tab w:val="num" w:pos="26121"/>
        </w:tabs>
        <w:ind w:left="26121" w:hanging="1440"/>
      </w:pPr>
      <w:rPr>
        <w:rFonts w:cs="Times New Roman" w:hint="default"/>
      </w:rPr>
    </w:lvl>
  </w:abstractNum>
  <w:abstractNum w:abstractNumId="12" w15:restartNumberingAfterBreak="0">
    <w:nsid w:val="105A708F"/>
    <w:multiLevelType w:val="multilevel"/>
    <w:tmpl w:val="0C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2A1B16B6"/>
    <w:multiLevelType w:val="multilevel"/>
    <w:tmpl w:val="F6B89D26"/>
    <w:lvl w:ilvl="0">
      <w:start w:val="1"/>
      <w:numFmt w:val="bullet"/>
      <w:pStyle w:val="Blockquote"/>
      <w:lvlText w:val=""/>
      <w:lvlJc w:val="left"/>
      <w:pPr>
        <w:tabs>
          <w:tab w:val="num" w:pos="568"/>
        </w:tabs>
        <w:ind w:left="568" w:hanging="284"/>
      </w:pPr>
      <w:rPr>
        <w:rFonts w:ascii="Wingdings" w:hAnsi="Wingdings" w:hint="default"/>
        <w:sz w:val="16"/>
        <w:szCs w:val="18"/>
      </w:rPr>
    </w:lvl>
    <w:lvl w:ilvl="1">
      <w:start w:val="1"/>
      <w:numFmt w:val="bullet"/>
      <w:lvlText w:val="-"/>
      <w:lvlJc w:val="left"/>
      <w:pPr>
        <w:tabs>
          <w:tab w:val="num" w:pos="851"/>
        </w:tabs>
        <w:ind w:left="851" w:hanging="283"/>
      </w:pPr>
      <w:rPr>
        <w:rFonts w:ascii="Sabon" w:hAnsi="Sabon" w:hint="default"/>
        <w:color w:val="auto"/>
      </w:rPr>
    </w:lvl>
    <w:lvl w:ilvl="2">
      <w:start w:val="1"/>
      <w:numFmt w:val="bullet"/>
      <w:lvlText w:val=""/>
      <w:lvlJc w:val="left"/>
      <w:pPr>
        <w:tabs>
          <w:tab w:val="num" w:pos="851"/>
        </w:tabs>
        <w:ind w:left="851" w:hanging="283"/>
      </w:pPr>
      <w:rPr>
        <w:rFonts w:ascii="Symbol" w:hAnsi="Symbol" w:hint="default"/>
        <w:color w:val="auto"/>
        <w:sz w:val="14"/>
      </w:rPr>
    </w:lvl>
    <w:lvl w:ilvl="3">
      <w:start w:val="1"/>
      <w:numFmt w:val="none"/>
      <w:lvlText w:val=""/>
      <w:lvlJc w:val="left"/>
      <w:pPr>
        <w:tabs>
          <w:tab w:val="num" w:pos="1724"/>
        </w:tabs>
        <w:ind w:left="1724" w:hanging="360"/>
      </w:pPr>
      <w:rPr>
        <w:rFonts w:hint="default"/>
      </w:rPr>
    </w:lvl>
    <w:lvl w:ilvl="4">
      <w:start w:val="1"/>
      <w:numFmt w:val="none"/>
      <w:lvlText w:val=""/>
      <w:lvlJc w:val="left"/>
      <w:pPr>
        <w:tabs>
          <w:tab w:val="num" w:pos="2084"/>
        </w:tabs>
        <w:ind w:left="2084" w:hanging="360"/>
      </w:pPr>
      <w:rPr>
        <w:rFonts w:hint="default"/>
      </w:rPr>
    </w:lvl>
    <w:lvl w:ilvl="5">
      <w:start w:val="1"/>
      <w:numFmt w:val="none"/>
      <w:lvlText w:val=""/>
      <w:lvlJc w:val="left"/>
      <w:pPr>
        <w:tabs>
          <w:tab w:val="num" w:pos="2444"/>
        </w:tabs>
        <w:ind w:left="2444" w:hanging="360"/>
      </w:pPr>
      <w:rPr>
        <w:rFonts w:hint="default"/>
      </w:rPr>
    </w:lvl>
    <w:lvl w:ilvl="6">
      <w:start w:val="1"/>
      <w:numFmt w:val="none"/>
      <w:lvlText w:val=""/>
      <w:lvlJc w:val="left"/>
      <w:pPr>
        <w:tabs>
          <w:tab w:val="num" w:pos="2804"/>
        </w:tabs>
        <w:ind w:left="2804" w:hanging="360"/>
      </w:pPr>
      <w:rPr>
        <w:rFonts w:hint="default"/>
      </w:rPr>
    </w:lvl>
    <w:lvl w:ilvl="7">
      <w:start w:val="1"/>
      <w:numFmt w:val="none"/>
      <w:lvlText w:val=""/>
      <w:lvlJc w:val="left"/>
      <w:pPr>
        <w:tabs>
          <w:tab w:val="num" w:pos="3164"/>
        </w:tabs>
        <w:ind w:left="3164" w:hanging="360"/>
      </w:pPr>
      <w:rPr>
        <w:rFonts w:hint="default"/>
      </w:rPr>
    </w:lvl>
    <w:lvl w:ilvl="8">
      <w:start w:val="1"/>
      <w:numFmt w:val="none"/>
      <w:lvlText w:val=""/>
      <w:lvlJc w:val="left"/>
      <w:pPr>
        <w:tabs>
          <w:tab w:val="num" w:pos="3524"/>
        </w:tabs>
        <w:ind w:left="3524" w:hanging="360"/>
      </w:pPr>
      <w:rPr>
        <w:rFonts w:hint="default"/>
      </w:rPr>
    </w:lvl>
  </w:abstractNum>
  <w:abstractNum w:abstractNumId="14" w15:restartNumberingAfterBreak="0">
    <w:nsid w:val="2AD4363F"/>
    <w:multiLevelType w:val="hybridMultilevel"/>
    <w:tmpl w:val="1F58B580"/>
    <w:lvl w:ilvl="0" w:tplc="5CAA6B5C">
      <w:start w:val="1"/>
      <w:numFmt w:val="bullet"/>
      <w:pStyle w:val="Bullet1"/>
      <w:lvlText w:val=""/>
      <w:lvlJc w:val="left"/>
      <w:pPr>
        <w:ind w:left="360" w:hanging="360"/>
      </w:pPr>
      <w:rPr>
        <w:rFonts w:ascii="Symbol" w:hAnsi="Symbol" w:hint="default"/>
        <w:sz w:val="22"/>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5" w15:restartNumberingAfterBreak="0">
    <w:nsid w:val="2DBC3E94"/>
    <w:multiLevelType w:val="multilevel"/>
    <w:tmpl w:val="0C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3BD21E8D"/>
    <w:multiLevelType w:val="hybridMultilevel"/>
    <w:tmpl w:val="6A60845A"/>
    <w:lvl w:ilvl="0" w:tplc="AEBAA0AC">
      <w:start w:val="1"/>
      <w:numFmt w:val="bullet"/>
      <w:pStyle w:val="SuggestedAnswerbulletind2"/>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7" w15:restartNumberingAfterBreak="0">
    <w:nsid w:val="3E4937CF"/>
    <w:multiLevelType w:val="hybridMultilevel"/>
    <w:tmpl w:val="8B501AE6"/>
    <w:lvl w:ilvl="0" w:tplc="36666C62">
      <w:start w:val="1"/>
      <w:numFmt w:val="bullet"/>
      <w:pStyle w:val="TableBullet"/>
      <w:lvlText w:val=""/>
      <w:lvlJc w:val="left"/>
      <w:pPr>
        <w:tabs>
          <w:tab w:val="num" w:pos="284"/>
        </w:tabs>
        <w:ind w:left="0" w:firstLine="0"/>
      </w:pPr>
      <w:rPr>
        <w:rFonts w:ascii="Symbol" w:hAnsi="Symbol" w:hint="default"/>
        <w:sz w:val="14"/>
        <w:szCs w:val="14"/>
      </w:rPr>
    </w:lvl>
    <w:lvl w:ilvl="1" w:tplc="8598B1D4" w:tentative="1">
      <w:start w:val="1"/>
      <w:numFmt w:val="bullet"/>
      <w:lvlText w:val="o"/>
      <w:lvlJc w:val="left"/>
      <w:pPr>
        <w:tabs>
          <w:tab w:val="num" w:pos="1440"/>
        </w:tabs>
        <w:ind w:left="1440" w:hanging="360"/>
      </w:pPr>
      <w:rPr>
        <w:rFonts w:ascii="Courier New" w:hAnsi="Courier New" w:cs="Courier New" w:hint="default"/>
      </w:rPr>
    </w:lvl>
    <w:lvl w:ilvl="2" w:tplc="C8785DE2" w:tentative="1">
      <w:start w:val="1"/>
      <w:numFmt w:val="bullet"/>
      <w:lvlText w:val=""/>
      <w:lvlJc w:val="left"/>
      <w:pPr>
        <w:tabs>
          <w:tab w:val="num" w:pos="2160"/>
        </w:tabs>
        <w:ind w:left="2160" w:hanging="360"/>
      </w:pPr>
      <w:rPr>
        <w:rFonts w:ascii="Wingdings" w:hAnsi="Wingdings" w:hint="default"/>
      </w:rPr>
    </w:lvl>
    <w:lvl w:ilvl="3" w:tplc="2142631C" w:tentative="1">
      <w:start w:val="1"/>
      <w:numFmt w:val="bullet"/>
      <w:lvlText w:val=""/>
      <w:lvlJc w:val="left"/>
      <w:pPr>
        <w:tabs>
          <w:tab w:val="num" w:pos="2880"/>
        </w:tabs>
        <w:ind w:left="2880" w:hanging="360"/>
      </w:pPr>
      <w:rPr>
        <w:rFonts w:ascii="Symbol" w:hAnsi="Symbol" w:hint="default"/>
      </w:rPr>
    </w:lvl>
    <w:lvl w:ilvl="4" w:tplc="B622A7B6" w:tentative="1">
      <w:start w:val="1"/>
      <w:numFmt w:val="bullet"/>
      <w:lvlText w:val="o"/>
      <w:lvlJc w:val="left"/>
      <w:pPr>
        <w:tabs>
          <w:tab w:val="num" w:pos="3600"/>
        </w:tabs>
        <w:ind w:left="3600" w:hanging="360"/>
      </w:pPr>
      <w:rPr>
        <w:rFonts w:ascii="Courier New" w:hAnsi="Courier New" w:cs="Courier New" w:hint="default"/>
      </w:rPr>
    </w:lvl>
    <w:lvl w:ilvl="5" w:tplc="63BC98D6" w:tentative="1">
      <w:start w:val="1"/>
      <w:numFmt w:val="bullet"/>
      <w:lvlText w:val=""/>
      <w:lvlJc w:val="left"/>
      <w:pPr>
        <w:tabs>
          <w:tab w:val="num" w:pos="4320"/>
        </w:tabs>
        <w:ind w:left="4320" w:hanging="360"/>
      </w:pPr>
      <w:rPr>
        <w:rFonts w:ascii="Wingdings" w:hAnsi="Wingdings" w:hint="default"/>
      </w:rPr>
    </w:lvl>
    <w:lvl w:ilvl="6" w:tplc="F2FC7886" w:tentative="1">
      <w:start w:val="1"/>
      <w:numFmt w:val="bullet"/>
      <w:lvlText w:val=""/>
      <w:lvlJc w:val="left"/>
      <w:pPr>
        <w:tabs>
          <w:tab w:val="num" w:pos="5040"/>
        </w:tabs>
        <w:ind w:left="5040" w:hanging="360"/>
      </w:pPr>
      <w:rPr>
        <w:rFonts w:ascii="Symbol" w:hAnsi="Symbol" w:hint="default"/>
      </w:rPr>
    </w:lvl>
    <w:lvl w:ilvl="7" w:tplc="3C86526E" w:tentative="1">
      <w:start w:val="1"/>
      <w:numFmt w:val="bullet"/>
      <w:lvlText w:val="o"/>
      <w:lvlJc w:val="left"/>
      <w:pPr>
        <w:tabs>
          <w:tab w:val="num" w:pos="5760"/>
        </w:tabs>
        <w:ind w:left="5760" w:hanging="360"/>
      </w:pPr>
      <w:rPr>
        <w:rFonts w:ascii="Courier New" w:hAnsi="Courier New" w:cs="Courier New" w:hint="default"/>
      </w:rPr>
    </w:lvl>
    <w:lvl w:ilvl="8" w:tplc="C9C0885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7C2A7B"/>
    <w:multiLevelType w:val="hybridMultilevel"/>
    <w:tmpl w:val="F79CD8C0"/>
    <w:lvl w:ilvl="0" w:tplc="78D040E2">
      <w:start w:val="1"/>
      <w:numFmt w:val="bullet"/>
      <w:pStyle w:val="SuggestedAnswer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77233EA"/>
    <w:multiLevelType w:val="multilevel"/>
    <w:tmpl w:val="402A18CE"/>
    <w:lvl w:ilvl="0">
      <w:start w:val="1"/>
      <w:numFmt w:val="bullet"/>
      <w:pStyle w:val="Asterisksdaggers"/>
      <w:lvlText w:val="*"/>
      <w:lvlJc w:val="left"/>
      <w:pPr>
        <w:tabs>
          <w:tab w:val="num" w:pos="284"/>
        </w:tabs>
        <w:ind w:left="284" w:hanging="284"/>
      </w:pPr>
      <w:rPr>
        <w:rFonts w:ascii="Times New Roman" w:hAnsi="Times New Roman" w:cs="Times New Roman" w:hint="default"/>
        <w:color w:val="auto"/>
        <w:sz w:val="18"/>
        <w:szCs w:val="18"/>
      </w:rPr>
    </w:lvl>
    <w:lvl w:ilvl="1">
      <w:start w:val="1"/>
      <w:numFmt w:val="bullet"/>
      <w:lvlText w:val="†"/>
      <w:lvlJc w:val="left"/>
      <w:pPr>
        <w:tabs>
          <w:tab w:val="num" w:pos="284"/>
        </w:tabs>
        <w:ind w:left="284" w:hanging="284"/>
      </w:pPr>
      <w:rPr>
        <w:rFonts w:ascii="Times New Roman" w:hAnsi="Times New Roman" w:cs="Times New Roman" w:hint="default"/>
        <w:vertAlign w:val="superscript"/>
      </w:rPr>
    </w:lvl>
    <w:lvl w:ilvl="2">
      <w:start w:val="1"/>
      <w:numFmt w:val="bullet"/>
      <w:lvlText w:val="‡"/>
      <w:lvlJc w:val="left"/>
      <w:pPr>
        <w:tabs>
          <w:tab w:val="num" w:pos="284"/>
        </w:tabs>
        <w:ind w:left="284" w:hanging="284"/>
      </w:pPr>
      <w:rPr>
        <w:rFonts w:ascii="Times New Roman" w:hAnsi="Times New Roman" w:cs="Times New Roman" w:hint="default"/>
        <w:vertAlign w:val="superscript"/>
      </w:rPr>
    </w:lvl>
    <w:lvl w:ilvl="3">
      <w:start w:val="1"/>
      <w:numFmt w:val="bullet"/>
      <w:lvlText w:val="§"/>
      <w:lvlJc w:val="left"/>
      <w:pPr>
        <w:tabs>
          <w:tab w:val="num" w:pos="284"/>
        </w:tabs>
        <w:ind w:left="284" w:hanging="284"/>
      </w:pPr>
      <w:rPr>
        <w:rFonts w:ascii="Times New Roman" w:hAnsi="Times New Roman" w:cs="Times New Roman" w:hint="default"/>
        <w:vertAlign w:val="superscript"/>
      </w:rPr>
    </w:lvl>
    <w:lvl w:ilvl="4">
      <w:start w:val="1"/>
      <w:numFmt w:val="bullet"/>
      <w:lvlText w:val="#"/>
      <w:lvlJc w:val="left"/>
      <w:pPr>
        <w:tabs>
          <w:tab w:val="num" w:pos="284"/>
        </w:tabs>
        <w:ind w:left="284" w:hanging="284"/>
      </w:pPr>
      <w:rPr>
        <w:rFonts w:ascii="Times New Roman" w:hAnsi="Times New Roman" w:cs="Times New Roman" w:hint="default"/>
        <w:vertAlign w:val="superscript"/>
      </w:rPr>
    </w:lvl>
    <w:lvl w:ilvl="5">
      <w:start w:val="1"/>
      <w:numFmt w:val="bullet"/>
      <w:lvlText w:val="¶"/>
      <w:lvlJc w:val="left"/>
      <w:pPr>
        <w:tabs>
          <w:tab w:val="num" w:pos="284"/>
        </w:tabs>
        <w:ind w:left="284" w:hanging="284"/>
      </w:pPr>
      <w:rPr>
        <w:rFonts w:ascii="Times New Roman" w:hAnsi="Times New Roman" w:cs="Times New Roman" w:hint="default"/>
        <w:vertAlign w:val="superscrip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60026505"/>
    <w:multiLevelType w:val="multilevel"/>
    <w:tmpl w:val="0C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6F16713"/>
    <w:multiLevelType w:val="hybridMultilevel"/>
    <w:tmpl w:val="9AD08582"/>
    <w:lvl w:ilvl="0" w:tplc="E81AC276">
      <w:start w:val="1"/>
      <w:numFmt w:val="bullet"/>
      <w:pStyle w:val="SuggestedAnswersublist"/>
      <w:lvlText w:val=""/>
      <w:lvlJc w:val="left"/>
      <w:pPr>
        <w:ind w:left="2138" w:hanging="360"/>
      </w:pPr>
      <w:rPr>
        <w:rFonts w:ascii="Symbol" w:hAnsi="Symbol" w:hint="default"/>
        <w:sz w:val="20"/>
      </w:rPr>
    </w:lvl>
    <w:lvl w:ilvl="1" w:tplc="0C090003">
      <w:start w:val="1"/>
      <w:numFmt w:val="bullet"/>
      <w:lvlText w:val="o"/>
      <w:lvlJc w:val="left"/>
      <w:pPr>
        <w:ind w:left="2858" w:hanging="360"/>
      </w:pPr>
      <w:rPr>
        <w:rFonts w:ascii="Courier New" w:hAnsi="Courier New" w:cs="Courier New" w:hint="default"/>
      </w:rPr>
    </w:lvl>
    <w:lvl w:ilvl="2" w:tplc="0C090005">
      <w:start w:val="1"/>
      <w:numFmt w:val="bullet"/>
      <w:lvlText w:val=""/>
      <w:lvlJc w:val="left"/>
      <w:pPr>
        <w:ind w:left="3578" w:hanging="360"/>
      </w:pPr>
      <w:rPr>
        <w:rFonts w:ascii="Wingdings" w:hAnsi="Wingdings" w:hint="default"/>
      </w:rPr>
    </w:lvl>
    <w:lvl w:ilvl="3" w:tplc="0C090001">
      <w:start w:val="1"/>
      <w:numFmt w:val="bullet"/>
      <w:lvlText w:val=""/>
      <w:lvlJc w:val="left"/>
      <w:pPr>
        <w:ind w:left="4298" w:hanging="360"/>
      </w:pPr>
      <w:rPr>
        <w:rFonts w:ascii="Symbol" w:hAnsi="Symbol" w:hint="default"/>
      </w:rPr>
    </w:lvl>
    <w:lvl w:ilvl="4" w:tplc="0C090003">
      <w:start w:val="1"/>
      <w:numFmt w:val="bullet"/>
      <w:lvlText w:val="o"/>
      <w:lvlJc w:val="left"/>
      <w:pPr>
        <w:ind w:left="5018" w:hanging="360"/>
      </w:pPr>
      <w:rPr>
        <w:rFonts w:ascii="Courier New" w:hAnsi="Courier New" w:cs="Courier New" w:hint="default"/>
      </w:rPr>
    </w:lvl>
    <w:lvl w:ilvl="5" w:tplc="0C090005">
      <w:start w:val="1"/>
      <w:numFmt w:val="bullet"/>
      <w:lvlText w:val=""/>
      <w:lvlJc w:val="left"/>
      <w:pPr>
        <w:ind w:left="5738" w:hanging="360"/>
      </w:pPr>
      <w:rPr>
        <w:rFonts w:ascii="Wingdings" w:hAnsi="Wingdings" w:hint="default"/>
      </w:rPr>
    </w:lvl>
    <w:lvl w:ilvl="6" w:tplc="0C090001">
      <w:start w:val="1"/>
      <w:numFmt w:val="bullet"/>
      <w:lvlText w:val=""/>
      <w:lvlJc w:val="left"/>
      <w:pPr>
        <w:ind w:left="6458" w:hanging="360"/>
      </w:pPr>
      <w:rPr>
        <w:rFonts w:ascii="Symbol" w:hAnsi="Symbol" w:hint="default"/>
      </w:rPr>
    </w:lvl>
    <w:lvl w:ilvl="7" w:tplc="0C090003">
      <w:start w:val="1"/>
      <w:numFmt w:val="bullet"/>
      <w:lvlText w:val="o"/>
      <w:lvlJc w:val="left"/>
      <w:pPr>
        <w:ind w:left="7178" w:hanging="360"/>
      </w:pPr>
      <w:rPr>
        <w:rFonts w:ascii="Courier New" w:hAnsi="Courier New" w:cs="Courier New" w:hint="default"/>
      </w:rPr>
    </w:lvl>
    <w:lvl w:ilvl="8" w:tplc="0C090005">
      <w:start w:val="1"/>
      <w:numFmt w:val="bullet"/>
      <w:lvlText w:val=""/>
      <w:lvlJc w:val="left"/>
      <w:pPr>
        <w:ind w:left="7898" w:hanging="360"/>
      </w:pPr>
      <w:rPr>
        <w:rFonts w:ascii="Wingdings" w:hAnsi="Wingdings" w:hint="default"/>
      </w:rPr>
    </w:lvl>
  </w:abstractNum>
  <w:abstractNum w:abstractNumId="22" w15:restartNumberingAfterBreak="0">
    <w:nsid w:val="6AED4D88"/>
    <w:multiLevelType w:val="multilevel"/>
    <w:tmpl w:val="CF72CD96"/>
    <w:lvl w:ilvl="0">
      <w:start w:val="1"/>
      <w:numFmt w:val="decimal"/>
      <w:pStyle w:val="Reviewquestions"/>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none"/>
      <w:lvlRestart w:val="0"/>
      <w:suff w:val="nothing"/>
      <w:lvlText w:val=""/>
      <w:lvlJc w:val="left"/>
      <w:pPr>
        <w:ind w:left="425" w:firstLine="0"/>
      </w:pPr>
      <w:rPr>
        <w:rFonts w:hint="default"/>
      </w:rPr>
    </w:lvl>
    <w:lvl w:ilvl="3">
      <w:start w:val="1"/>
      <w:numFmt w:val="bullet"/>
      <w:lvlText w:val=""/>
      <w:lvlJc w:val="left"/>
      <w:pPr>
        <w:tabs>
          <w:tab w:val="num" w:pos="284"/>
        </w:tabs>
        <w:ind w:left="709" w:hanging="284"/>
      </w:pPr>
      <w:rPr>
        <w:rFonts w:ascii="Symbol" w:hAnsi="Symbol" w:hint="default"/>
        <w:color w:val="auto"/>
        <w:sz w:val="14"/>
      </w:rPr>
    </w:lvl>
    <w:lvl w:ilvl="4">
      <w:start w:val="1"/>
      <w:numFmt w:val="none"/>
      <w:lvlText w:val=""/>
      <w:lvlJc w:val="left"/>
      <w:pPr>
        <w:tabs>
          <w:tab w:val="num" w:pos="2232"/>
        </w:tabs>
        <w:ind w:left="2232" w:hanging="792"/>
      </w:pPr>
      <w:rPr>
        <w:rFonts w:hint="default"/>
      </w:rPr>
    </w:lvl>
    <w:lvl w:ilvl="5">
      <w:start w:val="1"/>
      <w:numFmt w:val="none"/>
      <w:lvlText w:val=""/>
      <w:lvlJc w:val="left"/>
      <w:pPr>
        <w:tabs>
          <w:tab w:val="num" w:pos="2880"/>
        </w:tabs>
        <w:ind w:left="2736" w:hanging="936"/>
      </w:pPr>
      <w:rPr>
        <w:rFonts w:hint="default"/>
      </w:rPr>
    </w:lvl>
    <w:lvl w:ilvl="6">
      <w:start w:val="1"/>
      <w:numFmt w:val="none"/>
      <w:lvlText w:val=""/>
      <w:lvlJc w:val="left"/>
      <w:pPr>
        <w:tabs>
          <w:tab w:val="num" w:pos="3600"/>
        </w:tabs>
        <w:ind w:left="3240" w:hanging="1080"/>
      </w:pPr>
      <w:rPr>
        <w:rFonts w:hint="default"/>
      </w:rPr>
    </w:lvl>
    <w:lvl w:ilvl="7">
      <w:start w:val="1"/>
      <w:numFmt w:val="none"/>
      <w:lvlText w:val=""/>
      <w:lvlJc w:val="left"/>
      <w:pPr>
        <w:tabs>
          <w:tab w:val="num" w:pos="3960"/>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23" w15:restartNumberingAfterBreak="0">
    <w:nsid w:val="78D313BD"/>
    <w:multiLevelType w:val="hybridMultilevel"/>
    <w:tmpl w:val="01C65F60"/>
    <w:lvl w:ilvl="0" w:tplc="0C090001">
      <w:start w:val="1"/>
      <w:numFmt w:val="none"/>
      <w:pStyle w:val="Note"/>
      <w:lvlText w:val="Note:"/>
      <w:lvlJc w:val="left"/>
      <w:pPr>
        <w:tabs>
          <w:tab w:val="num" w:pos="851"/>
        </w:tabs>
        <w:ind w:left="284" w:firstLine="0"/>
      </w:pPr>
      <w:rPr>
        <w:rFonts w:ascii="ITC Franklin Gothic Book" w:hAnsi="ITC Franklin Gothic Book" w:hint="default"/>
        <w:b w:val="0"/>
        <w:i/>
        <w:sz w:val="18"/>
        <w:szCs w:val="19"/>
      </w:rPr>
    </w:lvl>
    <w:lvl w:ilvl="1" w:tplc="0C090003" w:tentative="1">
      <w:start w:val="1"/>
      <w:numFmt w:val="lowerLetter"/>
      <w:lvlText w:val="%2."/>
      <w:lvlJc w:val="left"/>
      <w:pPr>
        <w:tabs>
          <w:tab w:val="num" w:pos="1724"/>
        </w:tabs>
        <w:ind w:left="1724" w:hanging="360"/>
      </w:pPr>
    </w:lvl>
    <w:lvl w:ilvl="2" w:tplc="0C090005" w:tentative="1">
      <w:start w:val="1"/>
      <w:numFmt w:val="lowerRoman"/>
      <w:lvlText w:val="%3."/>
      <w:lvlJc w:val="right"/>
      <w:pPr>
        <w:tabs>
          <w:tab w:val="num" w:pos="2444"/>
        </w:tabs>
        <w:ind w:left="2444" w:hanging="180"/>
      </w:pPr>
    </w:lvl>
    <w:lvl w:ilvl="3" w:tplc="0C090001" w:tentative="1">
      <w:start w:val="1"/>
      <w:numFmt w:val="decimal"/>
      <w:lvlText w:val="%4."/>
      <w:lvlJc w:val="left"/>
      <w:pPr>
        <w:tabs>
          <w:tab w:val="num" w:pos="3164"/>
        </w:tabs>
        <w:ind w:left="3164" w:hanging="360"/>
      </w:pPr>
    </w:lvl>
    <w:lvl w:ilvl="4" w:tplc="0C090003" w:tentative="1">
      <w:start w:val="1"/>
      <w:numFmt w:val="lowerLetter"/>
      <w:lvlText w:val="%5."/>
      <w:lvlJc w:val="left"/>
      <w:pPr>
        <w:tabs>
          <w:tab w:val="num" w:pos="3884"/>
        </w:tabs>
        <w:ind w:left="3884" w:hanging="360"/>
      </w:pPr>
    </w:lvl>
    <w:lvl w:ilvl="5" w:tplc="0C090005" w:tentative="1">
      <w:start w:val="1"/>
      <w:numFmt w:val="lowerRoman"/>
      <w:lvlText w:val="%6."/>
      <w:lvlJc w:val="right"/>
      <w:pPr>
        <w:tabs>
          <w:tab w:val="num" w:pos="4604"/>
        </w:tabs>
        <w:ind w:left="4604" w:hanging="180"/>
      </w:pPr>
    </w:lvl>
    <w:lvl w:ilvl="6" w:tplc="0C090001" w:tentative="1">
      <w:start w:val="1"/>
      <w:numFmt w:val="decimal"/>
      <w:lvlText w:val="%7."/>
      <w:lvlJc w:val="left"/>
      <w:pPr>
        <w:tabs>
          <w:tab w:val="num" w:pos="5324"/>
        </w:tabs>
        <w:ind w:left="5324" w:hanging="360"/>
      </w:pPr>
    </w:lvl>
    <w:lvl w:ilvl="7" w:tplc="0C090003" w:tentative="1">
      <w:start w:val="1"/>
      <w:numFmt w:val="lowerLetter"/>
      <w:lvlText w:val="%8."/>
      <w:lvlJc w:val="left"/>
      <w:pPr>
        <w:tabs>
          <w:tab w:val="num" w:pos="6044"/>
        </w:tabs>
        <w:ind w:left="6044" w:hanging="360"/>
      </w:pPr>
    </w:lvl>
    <w:lvl w:ilvl="8" w:tplc="0C090005" w:tentative="1">
      <w:start w:val="1"/>
      <w:numFmt w:val="lowerRoman"/>
      <w:lvlText w:val="%9."/>
      <w:lvlJc w:val="right"/>
      <w:pPr>
        <w:tabs>
          <w:tab w:val="num" w:pos="6764"/>
        </w:tabs>
        <w:ind w:left="6764" w:hanging="180"/>
      </w:pPr>
    </w:lvl>
  </w:abstractNum>
  <w:num w:numId="1">
    <w:abstractNumId w:val="12"/>
  </w:num>
  <w:num w:numId="2">
    <w:abstractNumId w:val="20"/>
  </w:num>
  <w:num w:numId="3">
    <w:abstractNumId w:val="15"/>
  </w:num>
  <w:num w:numId="4">
    <w:abstractNumId w:val="19"/>
  </w:num>
  <w:num w:numId="5">
    <w:abstractNumId w:val="7"/>
  </w:num>
  <w:num w:numId="6">
    <w:abstractNumId w:val="6"/>
  </w:num>
  <w:num w:numId="7">
    <w:abstractNumId w:val="5"/>
  </w:num>
  <w:num w:numId="8">
    <w:abstractNumId w:val="4"/>
  </w:num>
  <w:num w:numId="9">
    <w:abstractNumId w:val="9"/>
  </w:num>
  <w:num w:numId="10">
    <w:abstractNumId w:val="3"/>
  </w:num>
  <w:num w:numId="11">
    <w:abstractNumId w:val="2"/>
  </w:num>
  <w:num w:numId="12">
    <w:abstractNumId w:val="1"/>
  </w:num>
  <w:num w:numId="13">
    <w:abstractNumId w:val="0"/>
  </w:num>
  <w:num w:numId="14">
    <w:abstractNumId w:val="8"/>
  </w:num>
  <w:num w:numId="15">
    <w:abstractNumId w:val="23"/>
  </w:num>
  <w:num w:numId="16">
    <w:abstractNumId w:val="10"/>
  </w:num>
  <w:num w:numId="17">
    <w:abstractNumId w:val="22"/>
  </w:num>
  <w:num w:numId="18">
    <w:abstractNumId w:val="17"/>
  </w:num>
  <w:num w:numId="19">
    <w:abstractNumId w:val="13"/>
  </w:num>
  <w:num w:numId="20">
    <w:abstractNumId w:val="11"/>
  </w:num>
  <w:num w:numId="21">
    <w:abstractNumId w:val="18"/>
  </w:num>
  <w:num w:numId="22">
    <w:abstractNumId w:val="16"/>
  </w:num>
  <w:num w:numId="23">
    <w:abstractNumId w:val="21"/>
  </w:num>
  <w:num w:numId="24">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1FD4"/>
    <w:rsid w:val="00000948"/>
    <w:rsid w:val="000013BD"/>
    <w:rsid w:val="00001CDC"/>
    <w:rsid w:val="0000389C"/>
    <w:rsid w:val="00003D06"/>
    <w:rsid w:val="00004030"/>
    <w:rsid w:val="000043BF"/>
    <w:rsid w:val="00004700"/>
    <w:rsid w:val="00004E31"/>
    <w:rsid w:val="00004F88"/>
    <w:rsid w:val="00005057"/>
    <w:rsid w:val="000057BF"/>
    <w:rsid w:val="00006329"/>
    <w:rsid w:val="0000777D"/>
    <w:rsid w:val="00007B49"/>
    <w:rsid w:val="00007CCE"/>
    <w:rsid w:val="0001015B"/>
    <w:rsid w:val="00011D68"/>
    <w:rsid w:val="00013059"/>
    <w:rsid w:val="00015E0B"/>
    <w:rsid w:val="00016052"/>
    <w:rsid w:val="0001721B"/>
    <w:rsid w:val="00017991"/>
    <w:rsid w:val="00017BE9"/>
    <w:rsid w:val="0002048E"/>
    <w:rsid w:val="00020544"/>
    <w:rsid w:val="00020BD6"/>
    <w:rsid w:val="000224F5"/>
    <w:rsid w:val="00022F51"/>
    <w:rsid w:val="00023841"/>
    <w:rsid w:val="00023CC3"/>
    <w:rsid w:val="000247C5"/>
    <w:rsid w:val="00025BB4"/>
    <w:rsid w:val="00025EBD"/>
    <w:rsid w:val="00026DF0"/>
    <w:rsid w:val="00027E3F"/>
    <w:rsid w:val="00027E92"/>
    <w:rsid w:val="000302CF"/>
    <w:rsid w:val="0003168F"/>
    <w:rsid w:val="00031841"/>
    <w:rsid w:val="00031A92"/>
    <w:rsid w:val="00031D73"/>
    <w:rsid w:val="00032965"/>
    <w:rsid w:val="0003394F"/>
    <w:rsid w:val="00033D5D"/>
    <w:rsid w:val="0003462E"/>
    <w:rsid w:val="00034E6E"/>
    <w:rsid w:val="0003588B"/>
    <w:rsid w:val="00035BBF"/>
    <w:rsid w:val="0003721C"/>
    <w:rsid w:val="0003758C"/>
    <w:rsid w:val="00040058"/>
    <w:rsid w:val="00040762"/>
    <w:rsid w:val="00040939"/>
    <w:rsid w:val="00040E29"/>
    <w:rsid w:val="0004133A"/>
    <w:rsid w:val="0004273D"/>
    <w:rsid w:val="00042F0E"/>
    <w:rsid w:val="0004319C"/>
    <w:rsid w:val="000438A2"/>
    <w:rsid w:val="00043AC8"/>
    <w:rsid w:val="0004412E"/>
    <w:rsid w:val="00044243"/>
    <w:rsid w:val="00044EBC"/>
    <w:rsid w:val="000461FE"/>
    <w:rsid w:val="00046E25"/>
    <w:rsid w:val="000477C1"/>
    <w:rsid w:val="00047AB5"/>
    <w:rsid w:val="00047D73"/>
    <w:rsid w:val="0005026B"/>
    <w:rsid w:val="000506FE"/>
    <w:rsid w:val="000525C5"/>
    <w:rsid w:val="00052C15"/>
    <w:rsid w:val="00053028"/>
    <w:rsid w:val="0005313F"/>
    <w:rsid w:val="000539CD"/>
    <w:rsid w:val="000539D7"/>
    <w:rsid w:val="00053FB1"/>
    <w:rsid w:val="000576CA"/>
    <w:rsid w:val="0006017F"/>
    <w:rsid w:val="00061423"/>
    <w:rsid w:val="0006170A"/>
    <w:rsid w:val="000617A4"/>
    <w:rsid w:val="00062241"/>
    <w:rsid w:val="000626DE"/>
    <w:rsid w:val="00062829"/>
    <w:rsid w:val="00063300"/>
    <w:rsid w:val="000643CD"/>
    <w:rsid w:val="00065521"/>
    <w:rsid w:val="00066308"/>
    <w:rsid w:val="00066D5A"/>
    <w:rsid w:val="00067DFD"/>
    <w:rsid w:val="00067FF1"/>
    <w:rsid w:val="00070467"/>
    <w:rsid w:val="00072E1A"/>
    <w:rsid w:val="0007391E"/>
    <w:rsid w:val="00074266"/>
    <w:rsid w:val="00075ED6"/>
    <w:rsid w:val="00076170"/>
    <w:rsid w:val="00077C77"/>
    <w:rsid w:val="0008124E"/>
    <w:rsid w:val="00083BA1"/>
    <w:rsid w:val="00084CE7"/>
    <w:rsid w:val="0008507A"/>
    <w:rsid w:val="00085B61"/>
    <w:rsid w:val="000862AB"/>
    <w:rsid w:val="00087321"/>
    <w:rsid w:val="00087C4E"/>
    <w:rsid w:val="000901C1"/>
    <w:rsid w:val="00090C5B"/>
    <w:rsid w:val="000932C4"/>
    <w:rsid w:val="00093686"/>
    <w:rsid w:val="00094699"/>
    <w:rsid w:val="00094B7C"/>
    <w:rsid w:val="00096749"/>
    <w:rsid w:val="00096D0A"/>
    <w:rsid w:val="0009754B"/>
    <w:rsid w:val="000A1272"/>
    <w:rsid w:val="000A15D0"/>
    <w:rsid w:val="000A1BA6"/>
    <w:rsid w:val="000A1C17"/>
    <w:rsid w:val="000A31AE"/>
    <w:rsid w:val="000A5021"/>
    <w:rsid w:val="000A57D7"/>
    <w:rsid w:val="000A6B26"/>
    <w:rsid w:val="000A6C18"/>
    <w:rsid w:val="000B0B57"/>
    <w:rsid w:val="000B27FB"/>
    <w:rsid w:val="000B2EA7"/>
    <w:rsid w:val="000B48AF"/>
    <w:rsid w:val="000B4930"/>
    <w:rsid w:val="000B5743"/>
    <w:rsid w:val="000B68F7"/>
    <w:rsid w:val="000C16CE"/>
    <w:rsid w:val="000C1AE3"/>
    <w:rsid w:val="000C42D3"/>
    <w:rsid w:val="000C53CE"/>
    <w:rsid w:val="000C5847"/>
    <w:rsid w:val="000C747D"/>
    <w:rsid w:val="000C7984"/>
    <w:rsid w:val="000D03B4"/>
    <w:rsid w:val="000D0C09"/>
    <w:rsid w:val="000D18FD"/>
    <w:rsid w:val="000D26F2"/>
    <w:rsid w:val="000D3D79"/>
    <w:rsid w:val="000D4312"/>
    <w:rsid w:val="000D59CF"/>
    <w:rsid w:val="000D5B7E"/>
    <w:rsid w:val="000D628A"/>
    <w:rsid w:val="000D68C9"/>
    <w:rsid w:val="000D7842"/>
    <w:rsid w:val="000E2B94"/>
    <w:rsid w:val="000E36F8"/>
    <w:rsid w:val="000E3CB8"/>
    <w:rsid w:val="000E43A4"/>
    <w:rsid w:val="000E6CBB"/>
    <w:rsid w:val="000E6DBD"/>
    <w:rsid w:val="000F01AD"/>
    <w:rsid w:val="000F22D7"/>
    <w:rsid w:val="000F3345"/>
    <w:rsid w:val="000F35CD"/>
    <w:rsid w:val="000F46D1"/>
    <w:rsid w:val="000F5DE0"/>
    <w:rsid w:val="000F7BA6"/>
    <w:rsid w:val="00100CF7"/>
    <w:rsid w:val="00101506"/>
    <w:rsid w:val="00101784"/>
    <w:rsid w:val="001022DD"/>
    <w:rsid w:val="00102F73"/>
    <w:rsid w:val="00103541"/>
    <w:rsid w:val="00103A9A"/>
    <w:rsid w:val="00104619"/>
    <w:rsid w:val="001055A2"/>
    <w:rsid w:val="00105B9A"/>
    <w:rsid w:val="00105E23"/>
    <w:rsid w:val="00106EDA"/>
    <w:rsid w:val="00107ECB"/>
    <w:rsid w:val="00107FE1"/>
    <w:rsid w:val="001109D8"/>
    <w:rsid w:val="00110D47"/>
    <w:rsid w:val="001117DA"/>
    <w:rsid w:val="00111D25"/>
    <w:rsid w:val="00112033"/>
    <w:rsid w:val="0011281D"/>
    <w:rsid w:val="00113299"/>
    <w:rsid w:val="00113C3A"/>
    <w:rsid w:val="00115804"/>
    <w:rsid w:val="0011668F"/>
    <w:rsid w:val="00116946"/>
    <w:rsid w:val="00116B99"/>
    <w:rsid w:val="00116BA5"/>
    <w:rsid w:val="001177B7"/>
    <w:rsid w:val="00117DDC"/>
    <w:rsid w:val="00120548"/>
    <w:rsid w:val="00120937"/>
    <w:rsid w:val="00121A84"/>
    <w:rsid w:val="0012202F"/>
    <w:rsid w:val="0012288C"/>
    <w:rsid w:val="00123053"/>
    <w:rsid w:val="001239C2"/>
    <w:rsid w:val="00123A16"/>
    <w:rsid w:val="00124055"/>
    <w:rsid w:val="00125B75"/>
    <w:rsid w:val="0012674E"/>
    <w:rsid w:val="00126B43"/>
    <w:rsid w:val="00126DC6"/>
    <w:rsid w:val="001278F8"/>
    <w:rsid w:val="00127B2C"/>
    <w:rsid w:val="00130672"/>
    <w:rsid w:val="00130D1E"/>
    <w:rsid w:val="00130EA4"/>
    <w:rsid w:val="00131BA5"/>
    <w:rsid w:val="00131C7A"/>
    <w:rsid w:val="001329AD"/>
    <w:rsid w:val="00132F99"/>
    <w:rsid w:val="0013329B"/>
    <w:rsid w:val="001338C4"/>
    <w:rsid w:val="0013398C"/>
    <w:rsid w:val="00133FD1"/>
    <w:rsid w:val="001349E9"/>
    <w:rsid w:val="00134B58"/>
    <w:rsid w:val="00135381"/>
    <w:rsid w:val="00135F92"/>
    <w:rsid w:val="00140384"/>
    <w:rsid w:val="0014110F"/>
    <w:rsid w:val="00141270"/>
    <w:rsid w:val="0014199B"/>
    <w:rsid w:val="00141AE3"/>
    <w:rsid w:val="00142D70"/>
    <w:rsid w:val="00143138"/>
    <w:rsid w:val="00144913"/>
    <w:rsid w:val="00145647"/>
    <w:rsid w:val="00145DFE"/>
    <w:rsid w:val="00145E3F"/>
    <w:rsid w:val="00146956"/>
    <w:rsid w:val="00150412"/>
    <w:rsid w:val="00150C88"/>
    <w:rsid w:val="00152B81"/>
    <w:rsid w:val="001530EF"/>
    <w:rsid w:val="001545BF"/>
    <w:rsid w:val="0015538C"/>
    <w:rsid w:val="001576CA"/>
    <w:rsid w:val="001578CB"/>
    <w:rsid w:val="0016077D"/>
    <w:rsid w:val="0016166B"/>
    <w:rsid w:val="00161BFB"/>
    <w:rsid w:val="001621AF"/>
    <w:rsid w:val="0016227C"/>
    <w:rsid w:val="00162F9D"/>
    <w:rsid w:val="001644F7"/>
    <w:rsid w:val="001652FA"/>
    <w:rsid w:val="0016572B"/>
    <w:rsid w:val="00165D5B"/>
    <w:rsid w:val="00165DD1"/>
    <w:rsid w:val="00166121"/>
    <w:rsid w:val="001669D6"/>
    <w:rsid w:val="00170D89"/>
    <w:rsid w:val="001712D1"/>
    <w:rsid w:val="0017172D"/>
    <w:rsid w:val="00171AA0"/>
    <w:rsid w:val="00172037"/>
    <w:rsid w:val="00172A1F"/>
    <w:rsid w:val="00172D15"/>
    <w:rsid w:val="00174174"/>
    <w:rsid w:val="001759C0"/>
    <w:rsid w:val="00176079"/>
    <w:rsid w:val="001774DF"/>
    <w:rsid w:val="0017789D"/>
    <w:rsid w:val="00177B1A"/>
    <w:rsid w:val="00180C98"/>
    <w:rsid w:val="00180E75"/>
    <w:rsid w:val="00182141"/>
    <w:rsid w:val="00182D30"/>
    <w:rsid w:val="00183E4C"/>
    <w:rsid w:val="0018499E"/>
    <w:rsid w:val="00184F7A"/>
    <w:rsid w:val="0018608F"/>
    <w:rsid w:val="0018625B"/>
    <w:rsid w:val="00186A14"/>
    <w:rsid w:val="00187359"/>
    <w:rsid w:val="0018742E"/>
    <w:rsid w:val="00191508"/>
    <w:rsid w:val="00191814"/>
    <w:rsid w:val="00192A30"/>
    <w:rsid w:val="00192C6B"/>
    <w:rsid w:val="00192CE3"/>
    <w:rsid w:val="001936CC"/>
    <w:rsid w:val="00193E7D"/>
    <w:rsid w:val="001943EF"/>
    <w:rsid w:val="00195198"/>
    <w:rsid w:val="00195B2C"/>
    <w:rsid w:val="00195E87"/>
    <w:rsid w:val="00197891"/>
    <w:rsid w:val="001A0419"/>
    <w:rsid w:val="001A0875"/>
    <w:rsid w:val="001A0FCF"/>
    <w:rsid w:val="001A1F09"/>
    <w:rsid w:val="001A24EE"/>
    <w:rsid w:val="001A3B74"/>
    <w:rsid w:val="001A3C29"/>
    <w:rsid w:val="001A4653"/>
    <w:rsid w:val="001A4D3A"/>
    <w:rsid w:val="001A5AB8"/>
    <w:rsid w:val="001A5BC1"/>
    <w:rsid w:val="001B0FAC"/>
    <w:rsid w:val="001B1B10"/>
    <w:rsid w:val="001B1E67"/>
    <w:rsid w:val="001B23FB"/>
    <w:rsid w:val="001B39A1"/>
    <w:rsid w:val="001B3BC0"/>
    <w:rsid w:val="001B3CCD"/>
    <w:rsid w:val="001B411D"/>
    <w:rsid w:val="001B5311"/>
    <w:rsid w:val="001B5ED0"/>
    <w:rsid w:val="001B6647"/>
    <w:rsid w:val="001B7342"/>
    <w:rsid w:val="001C1B65"/>
    <w:rsid w:val="001C264B"/>
    <w:rsid w:val="001C26D3"/>
    <w:rsid w:val="001C3FF3"/>
    <w:rsid w:val="001C5454"/>
    <w:rsid w:val="001C67C7"/>
    <w:rsid w:val="001C7A3C"/>
    <w:rsid w:val="001C7EB8"/>
    <w:rsid w:val="001D0AB5"/>
    <w:rsid w:val="001D0B46"/>
    <w:rsid w:val="001D1122"/>
    <w:rsid w:val="001D1B3B"/>
    <w:rsid w:val="001D3276"/>
    <w:rsid w:val="001D3293"/>
    <w:rsid w:val="001D346F"/>
    <w:rsid w:val="001D4C49"/>
    <w:rsid w:val="001D6A9D"/>
    <w:rsid w:val="001D7441"/>
    <w:rsid w:val="001E03D5"/>
    <w:rsid w:val="001E0E22"/>
    <w:rsid w:val="001E126A"/>
    <w:rsid w:val="001E22C0"/>
    <w:rsid w:val="001E2A2C"/>
    <w:rsid w:val="001E2F55"/>
    <w:rsid w:val="001E3A24"/>
    <w:rsid w:val="001E405D"/>
    <w:rsid w:val="001E435F"/>
    <w:rsid w:val="001E674D"/>
    <w:rsid w:val="001E6EC1"/>
    <w:rsid w:val="001E7631"/>
    <w:rsid w:val="001F0644"/>
    <w:rsid w:val="001F1BE8"/>
    <w:rsid w:val="001F25F4"/>
    <w:rsid w:val="001F3752"/>
    <w:rsid w:val="001F44FD"/>
    <w:rsid w:val="001F5A8B"/>
    <w:rsid w:val="001F5F2D"/>
    <w:rsid w:val="001F7ED7"/>
    <w:rsid w:val="00201179"/>
    <w:rsid w:val="002022FE"/>
    <w:rsid w:val="00202C74"/>
    <w:rsid w:val="002036C5"/>
    <w:rsid w:val="00204077"/>
    <w:rsid w:val="00204328"/>
    <w:rsid w:val="00204831"/>
    <w:rsid w:val="00204A4D"/>
    <w:rsid w:val="00204C78"/>
    <w:rsid w:val="002055C5"/>
    <w:rsid w:val="002064A9"/>
    <w:rsid w:val="00207282"/>
    <w:rsid w:val="0020797A"/>
    <w:rsid w:val="00210B53"/>
    <w:rsid w:val="0021186C"/>
    <w:rsid w:val="00212166"/>
    <w:rsid w:val="002124A2"/>
    <w:rsid w:val="002141CD"/>
    <w:rsid w:val="00214FCB"/>
    <w:rsid w:val="0021572A"/>
    <w:rsid w:val="00216A00"/>
    <w:rsid w:val="0021783C"/>
    <w:rsid w:val="00217986"/>
    <w:rsid w:val="002179AC"/>
    <w:rsid w:val="00217B88"/>
    <w:rsid w:val="00222C26"/>
    <w:rsid w:val="00222CC9"/>
    <w:rsid w:val="0022425D"/>
    <w:rsid w:val="00224D5A"/>
    <w:rsid w:val="00224F8D"/>
    <w:rsid w:val="002253AC"/>
    <w:rsid w:val="00226025"/>
    <w:rsid w:val="00226743"/>
    <w:rsid w:val="0022676C"/>
    <w:rsid w:val="00227084"/>
    <w:rsid w:val="0022712C"/>
    <w:rsid w:val="00227AD1"/>
    <w:rsid w:val="00230786"/>
    <w:rsid w:val="00231222"/>
    <w:rsid w:val="0023285D"/>
    <w:rsid w:val="00232B4A"/>
    <w:rsid w:val="0023339F"/>
    <w:rsid w:val="00233AC4"/>
    <w:rsid w:val="002343FF"/>
    <w:rsid w:val="002356A9"/>
    <w:rsid w:val="00235BB1"/>
    <w:rsid w:val="00236612"/>
    <w:rsid w:val="00236725"/>
    <w:rsid w:val="0024144F"/>
    <w:rsid w:val="00241E55"/>
    <w:rsid w:val="002423E0"/>
    <w:rsid w:val="00242F00"/>
    <w:rsid w:val="00243B1A"/>
    <w:rsid w:val="00244DAE"/>
    <w:rsid w:val="00245755"/>
    <w:rsid w:val="00245D4B"/>
    <w:rsid w:val="002460E0"/>
    <w:rsid w:val="002466CC"/>
    <w:rsid w:val="002502F0"/>
    <w:rsid w:val="002514B3"/>
    <w:rsid w:val="00251F68"/>
    <w:rsid w:val="00252934"/>
    <w:rsid w:val="00252DD8"/>
    <w:rsid w:val="002541DC"/>
    <w:rsid w:val="002548B9"/>
    <w:rsid w:val="0025508B"/>
    <w:rsid w:val="00255DF4"/>
    <w:rsid w:val="00255E65"/>
    <w:rsid w:val="00257841"/>
    <w:rsid w:val="002615E7"/>
    <w:rsid w:val="00261D93"/>
    <w:rsid w:val="00262748"/>
    <w:rsid w:val="0026336C"/>
    <w:rsid w:val="00263686"/>
    <w:rsid w:val="0026388F"/>
    <w:rsid w:val="002642A6"/>
    <w:rsid w:val="00265BD6"/>
    <w:rsid w:val="00266EDF"/>
    <w:rsid w:val="00266FE3"/>
    <w:rsid w:val="00270B5C"/>
    <w:rsid w:val="00270DEE"/>
    <w:rsid w:val="002715B7"/>
    <w:rsid w:val="00271943"/>
    <w:rsid w:val="002728C8"/>
    <w:rsid w:val="00273218"/>
    <w:rsid w:val="002738C1"/>
    <w:rsid w:val="00273EAE"/>
    <w:rsid w:val="00280740"/>
    <w:rsid w:val="00280830"/>
    <w:rsid w:val="00280845"/>
    <w:rsid w:val="00280B5E"/>
    <w:rsid w:val="00281DDB"/>
    <w:rsid w:val="00281EFD"/>
    <w:rsid w:val="00282FE2"/>
    <w:rsid w:val="00283416"/>
    <w:rsid w:val="00283939"/>
    <w:rsid w:val="00285104"/>
    <w:rsid w:val="00285D5F"/>
    <w:rsid w:val="00287077"/>
    <w:rsid w:val="002874CE"/>
    <w:rsid w:val="002879D0"/>
    <w:rsid w:val="00291535"/>
    <w:rsid w:val="00291603"/>
    <w:rsid w:val="00291B0B"/>
    <w:rsid w:val="0029213F"/>
    <w:rsid w:val="00292748"/>
    <w:rsid w:val="00292916"/>
    <w:rsid w:val="00294A28"/>
    <w:rsid w:val="00295E43"/>
    <w:rsid w:val="002A1359"/>
    <w:rsid w:val="002A16E7"/>
    <w:rsid w:val="002A1FCC"/>
    <w:rsid w:val="002A25BC"/>
    <w:rsid w:val="002A2B66"/>
    <w:rsid w:val="002A2CF2"/>
    <w:rsid w:val="002A3D06"/>
    <w:rsid w:val="002A422D"/>
    <w:rsid w:val="002A4BB1"/>
    <w:rsid w:val="002A4E98"/>
    <w:rsid w:val="002A50F4"/>
    <w:rsid w:val="002A583B"/>
    <w:rsid w:val="002A6027"/>
    <w:rsid w:val="002A69D4"/>
    <w:rsid w:val="002A6A20"/>
    <w:rsid w:val="002B1CE0"/>
    <w:rsid w:val="002B1F22"/>
    <w:rsid w:val="002B229A"/>
    <w:rsid w:val="002B2324"/>
    <w:rsid w:val="002B3636"/>
    <w:rsid w:val="002B3C92"/>
    <w:rsid w:val="002B6777"/>
    <w:rsid w:val="002B73E0"/>
    <w:rsid w:val="002B7651"/>
    <w:rsid w:val="002B781E"/>
    <w:rsid w:val="002C0A06"/>
    <w:rsid w:val="002C0C51"/>
    <w:rsid w:val="002C0CE7"/>
    <w:rsid w:val="002C2C54"/>
    <w:rsid w:val="002C30F8"/>
    <w:rsid w:val="002C391C"/>
    <w:rsid w:val="002C7A01"/>
    <w:rsid w:val="002D23EC"/>
    <w:rsid w:val="002D2F3C"/>
    <w:rsid w:val="002D4258"/>
    <w:rsid w:val="002D428C"/>
    <w:rsid w:val="002D4682"/>
    <w:rsid w:val="002D5117"/>
    <w:rsid w:val="002D7296"/>
    <w:rsid w:val="002D75E1"/>
    <w:rsid w:val="002D79F2"/>
    <w:rsid w:val="002E0AAE"/>
    <w:rsid w:val="002E2067"/>
    <w:rsid w:val="002E234C"/>
    <w:rsid w:val="002E4886"/>
    <w:rsid w:val="002E492F"/>
    <w:rsid w:val="002E4D24"/>
    <w:rsid w:val="002E559E"/>
    <w:rsid w:val="002E5CD3"/>
    <w:rsid w:val="002E665B"/>
    <w:rsid w:val="002E7381"/>
    <w:rsid w:val="002E7AFD"/>
    <w:rsid w:val="002F0058"/>
    <w:rsid w:val="002F1530"/>
    <w:rsid w:val="002F17EB"/>
    <w:rsid w:val="002F245B"/>
    <w:rsid w:val="002F2FC8"/>
    <w:rsid w:val="002F37B8"/>
    <w:rsid w:val="002F433D"/>
    <w:rsid w:val="002F52A6"/>
    <w:rsid w:val="002F626C"/>
    <w:rsid w:val="002F6557"/>
    <w:rsid w:val="002F68CF"/>
    <w:rsid w:val="002F6BEB"/>
    <w:rsid w:val="002F70AE"/>
    <w:rsid w:val="00300CE6"/>
    <w:rsid w:val="00300DFF"/>
    <w:rsid w:val="003045C3"/>
    <w:rsid w:val="00304B60"/>
    <w:rsid w:val="00305358"/>
    <w:rsid w:val="00305B7B"/>
    <w:rsid w:val="00305BBE"/>
    <w:rsid w:val="00306A87"/>
    <w:rsid w:val="003075C8"/>
    <w:rsid w:val="00310D7A"/>
    <w:rsid w:val="003130C8"/>
    <w:rsid w:val="0031318E"/>
    <w:rsid w:val="00313215"/>
    <w:rsid w:val="0031536B"/>
    <w:rsid w:val="0031650E"/>
    <w:rsid w:val="00316911"/>
    <w:rsid w:val="0032111C"/>
    <w:rsid w:val="00322F80"/>
    <w:rsid w:val="00323579"/>
    <w:rsid w:val="00323911"/>
    <w:rsid w:val="0032548A"/>
    <w:rsid w:val="00325AD3"/>
    <w:rsid w:val="00325C02"/>
    <w:rsid w:val="00325E7F"/>
    <w:rsid w:val="00326503"/>
    <w:rsid w:val="00326E21"/>
    <w:rsid w:val="003270B7"/>
    <w:rsid w:val="00327380"/>
    <w:rsid w:val="00330B1E"/>
    <w:rsid w:val="00334661"/>
    <w:rsid w:val="00334FD3"/>
    <w:rsid w:val="00335DB8"/>
    <w:rsid w:val="003369CD"/>
    <w:rsid w:val="00337D7E"/>
    <w:rsid w:val="003406D2"/>
    <w:rsid w:val="00340C27"/>
    <w:rsid w:val="0034126B"/>
    <w:rsid w:val="0034362A"/>
    <w:rsid w:val="0034535F"/>
    <w:rsid w:val="00345B75"/>
    <w:rsid w:val="00345F54"/>
    <w:rsid w:val="00346DA5"/>
    <w:rsid w:val="00350404"/>
    <w:rsid w:val="0035069A"/>
    <w:rsid w:val="00350C54"/>
    <w:rsid w:val="00351B6E"/>
    <w:rsid w:val="00352249"/>
    <w:rsid w:val="003523DA"/>
    <w:rsid w:val="0035247D"/>
    <w:rsid w:val="00352729"/>
    <w:rsid w:val="0035317C"/>
    <w:rsid w:val="00356044"/>
    <w:rsid w:val="003561C6"/>
    <w:rsid w:val="00357C5C"/>
    <w:rsid w:val="00360834"/>
    <w:rsid w:val="003617A5"/>
    <w:rsid w:val="0036202E"/>
    <w:rsid w:val="00362070"/>
    <w:rsid w:val="00362199"/>
    <w:rsid w:val="00362778"/>
    <w:rsid w:val="003652EC"/>
    <w:rsid w:val="003654DB"/>
    <w:rsid w:val="00366DC0"/>
    <w:rsid w:val="00367788"/>
    <w:rsid w:val="00367C68"/>
    <w:rsid w:val="003705FF"/>
    <w:rsid w:val="003725FC"/>
    <w:rsid w:val="00375027"/>
    <w:rsid w:val="00375F37"/>
    <w:rsid w:val="00376392"/>
    <w:rsid w:val="00377844"/>
    <w:rsid w:val="00380742"/>
    <w:rsid w:val="0038110C"/>
    <w:rsid w:val="00381658"/>
    <w:rsid w:val="00382ABD"/>
    <w:rsid w:val="00383105"/>
    <w:rsid w:val="003831E6"/>
    <w:rsid w:val="00385124"/>
    <w:rsid w:val="0038532C"/>
    <w:rsid w:val="00385891"/>
    <w:rsid w:val="003860AC"/>
    <w:rsid w:val="00386622"/>
    <w:rsid w:val="00386A6A"/>
    <w:rsid w:val="003876A6"/>
    <w:rsid w:val="003901B0"/>
    <w:rsid w:val="0039077A"/>
    <w:rsid w:val="0039194E"/>
    <w:rsid w:val="00391FD0"/>
    <w:rsid w:val="00392805"/>
    <w:rsid w:val="003930D6"/>
    <w:rsid w:val="0039439A"/>
    <w:rsid w:val="003959AD"/>
    <w:rsid w:val="00397591"/>
    <w:rsid w:val="00397D5C"/>
    <w:rsid w:val="003A0A8F"/>
    <w:rsid w:val="003A17A0"/>
    <w:rsid w:val="003A1EB8"/>
    <w:rsid w:val="003A2110"/>
    <w:rsid w:val="003A4977"/>
    <w:rsid w:val="003A4E0E"/>
    <w:rsid w:val="003A55A9"/>
    <w:rsid w:val="003A594E"/>
    <w:rsid w:val="003A6CB0"/>
    <w:rsid w:val="003A77E8"/>
    <w:rsid w:val="003A79E6"/>
    <w:rsid w:val="003A7A85"/>
    <w:rsid w:val="003A7CF0"/>
    <w:rsid w:val="003A7F5C"/>
    <w:rsid w:val="003B0E86"/>
    <w:rsid w:val="003B0EEF"/>
    <w:rsid w:val="003B1075"/>
    <w:rsid w:val="003B466C"/>
    <w:rsid w:val="003B58D6"/>
    <w:rsid w:val="003B5F4C"/>
    <w:rsid w:val="003B5F87"/>
    <w:rsid w:val="003B72C3"/>
    <w:rsid w:val="003B7B2E"/>
    <w:rsid w:val="003B7D08"/>
    <w:rsid w:val="003C03BD"/>
    <w:rsid w:val="003C061E"/>
    <w:rsid w:val="003C074E"/>
    <w:rsid w:val="003C0DA9"/>
    <w:rsid w:val="003C1BC8"/>
    <w:rsid w:val="003C1C38"/>
    <w:rsid w:val="003C4370"/>
    <w:rsid w:val="003C44E1"/>
    <w:rsid w:val="003C4604"/>
    <w:rsid w:val="003C4FD7"/>
    <w:rsid w:val="003C5C57"/>
    <w:rsid w:val="003C757E"/>
    <w:rsid w:val="003C7E3C"/>
    <w:rsid w:val="003D030F"/>
    <w:rsid w:val="003D1A62"/>
    <w:rsid w:val="003D255E"/>
    <w:rsid w:val="003D3866"/>
    <w:rsid w:val="003D3B47"/>
    <w:rsid w:val="003D4713"/>
    <w:rsid w:val="003D4F54"/>
    <w:rsid w:val="003D5659"/>
    <w:rsid w:val="003D59D8"/>
    <w:rsid w:val="003D624B"/>
    <w:rsid w:val="003D7032"/>
    <w:rsid w:val="003D75CD"/>
    <w:rsid w:val="003D7F1C"/>
    <w:rsid w:val="003E00BF"/>
    <w:rsid w:val="003E09B3"/>
    <w:rsid w:val="003E2829"/>
    <w:rsid w:val="003E4431"/>
    <w:rsid w:val="003E4465"/>
    <w:rsid w:val="003E4B9B"/>
    <w:rsid w:val="003E4E19"/>
    <w:rsid w:val="003E52D3"/>
    <w:rsid w:val="003F08B4"/>
    <w:rsid w:val="003F0AB3"/>
    <w:rsid w:val="003F222E"/>
    <w:rsid w:val="003F3F67"/>
    <w:rsid w:val="003F4C28"/>
    <w:rsid w:val="003F4F4B"/>
    <w:rsid w:val="003F5120"/>
    <w:rsid w:val="003F7CFF"/>
    <w:rsid w:val="003F7D40"/>
    <w:rsid w:val="0040010A"/>
    <w:rsid w:val="00400BB0"/>
    <w:rsid w:val="00404B4D"/>
    <w:rsid w:val="00404F10"/>
    <w:rsid w:val="00405EAD"/>
    <w:rsid w:val="00406271"/>
    <w:rsid w:val="00406CCF"/>
    <w:rsid w:val="004070E7"/>
    <w:rsid w:val="00407D1E"/>
    <w:rsid w:val="0041020E"/>
    <w:rsid w:val="00410702"/>
    <w:rsid w:val="00410779"/>
    <w:rsid w:val="004109B9"/>
    <w:rsid w:val="00410EE8"/>
    <w:rsid w:val="004134B7"/>
    <w:rsid w:val="00413721"/>
    <w:rsid w:val="004143B2"/>
    <w:rsid w:val="004150DF"/>
    <w:rsid w:val="00415528"/>
    <w:rsid w:val="00415E17"/>
    <w:rsid w:val="0041640B"/>
    <w:rsid w:val="00416563"/>
    <w:rsid w:val="004169EF"/>
    <w:rsid w:val="004174B5"/>
    <w:rsid w:val="00420800"/>
    <w:rsid w:val="004210EF"/>
    <w:rsid w:val="00421865"/>
    <w:rsid w:val="00422BA9"/>
    <w:rsid w:val="00424FC3"/>
    <w:rsid w:val="004254F3"/>
    <w:rsid w:val="0042610C"/>
    <w:rsid w:val="0042674E"/>
    <w:rsid w:val="00427216"/>
    <w:rsid w:val="00427507"/>
    <w:rsid w:val="00427532"/>
    <w:rsid w:val="00431D19"/>
    <w:rsid w:val="00433993"/>
    <w:rsid w:val="004341F9"/>
    <w:rsid w:val="00434428"/>
    <w:rsid w:val="0043461E"/>
    <w:rsid w:val="00434FC1"/>
    <w:rsid w:val="00435202"/>
    <w:rsid w:val="0043571B"/>
    <w:rsid w:val="00435D53"/>
    <w:rsid w:val="00437A83"/>
    <w:rsid w:val="00437C3D"/>
    <w:rsid w:val="00440ADC"/>
    <w:rsid w:val="00441357"/>
    <w:rsid w:val="00441912"/>
    <w:rsid w:val="00441965"/>
    <w:rsid w:val="00441A98"/>
    <w:rsid w:val="00441CB7"/>
    <w:rsid w:val="004420A5"/>
    <w:rsid w:val="0044225C"/>
    <w:rsid w:val="0044235E"/>
    <w:rsid w:val="004423D4"/>
    <w:rsid w:val="0044281C"/>
    <w:rsid w:val="00443108"/>
    <w:rsid w:val="0044360D"/>
    <w:rsid w:val="004442C1"/>
    <w:rsid w:val="004457BD"/>
    <w:rsid w:val="00445F08"/>
    <w:rsid w:val="00446450"/>
    <w:rsid w:val="00447DBC"/>
    <w:rsid w:val="00447E1A"/>
    <w:rsid w:val="004508E6"/>
    <w:rsid w:val="004523F8"/>
    <w:rsid w:val="00452EE9"/>
    <w:rsid w:val="00452F83"/>
    <w:rsid w:val="0045369E"/>
    <w:rsid w:val="004536E5"/>
    <w:rsid w:val="00453E26"/>
    <w:rsid w:val="004543DA"/>
    <w:rsid w:val="00454671"/>
    <w:rsid w:val="004548F3"/>
    <w:rsid w:val="00456562"/>
    <w:rsid w:val="00456682"/>
    <w:rsid w:val="004600D9"/>
    <w:rsid w:val="0046129F"/>
    <w:rsid w:val="00461B37"/>
    <w:rsid w:val="00461E81"/>
    <w:rsid w:val="00463165"/>
    <w:rsid w:val="00464117"/>
    <w:rsid w:val="00464473"/>
    <w:rsid w:val="0046457C"/>
    <w:rsid w:val="00465364"/>
    <w:rsid w:val="004665FA"/>
    <w:rsid w:val="00466983"/>
    <w:rsid w:val="00466F6F"/>
    <w:rsid w:val="0047007D"/>
    <w:rsid w:val="00472836"/>
    <w:rsid w:val="00474E05"/>
    <w:rsid w:val="00475169"/>
    <w:rsid w:val="004768CD"/>
    <w:rsid w:val="00476E90"/>
    <w:rsid w:val="00477055"/>
    <w:rsid w:val="0048165A"/>
    <w:rsid w:val="00481A23"/>
    <w:rsid w:val="00482724"/>
    <w:rsid w:val="004828CC"/>
    <w:rsid w:val="004841D0"/>
    <w:rsid w:val="0048493A"/>
    <w:rsid w:val="00484BC1"/>
    <w:rsid w:val="00486162"/>
    <w:rsid w:val="004863BA"/>
    <w:rsid w:val="0048653E"/>
    <w:rsid w:val="00486A67"/>
    <w:rsid w:val="004908B1"/>
    <w:rsid w:val="00490C1C"/>
    <w:rsid w:val="00491008"/>
    <w:rsid w:val="004910B6"/>
    <w:rsid w:val="00493F33"/>
    <w:rsid w:val="00495746"/>
    <w:rsid w:val="00496781"/>
    <w:rsid w:val="00496C9A"/>
    <w:rsid w:val="00497413"/>
    <w:rsid w:val="004975E9"/>
    <w:rsid w:val="00497AC4"/>
    <w:rsid w:val="004A1527"/>
    <w:rsid w:val="004A179D"/>
    <w:rsid w:val="004A321E"/>
    <w:rsid w:val="004A52C8"/>
    <w:rsid w:val="004A5B76"/>
    <w:rsid w:val="004A63A6"/>
    <w:rsid w:val="004A7D39"/>
    <w:rsid w:val="004B0202"/>
    <w:rsid w:val="004B175A"/>
    <w:rsid w:val="004B1C60"/>
    <w:rsid w:val="004B1D5E"/>
    <w:rsid w:val="004B221C"/>
    <w:rsid w:val="004B285C"/>
    <w:rsid w:val="004B2C4E"/>
    <w:rsid w:val="004B2FCE"/>
    <w:rsid w:val="004B38A7"/>
    <w:rsid w:val="004B39B7"/>
    <w:rsid w:val="004B4240"/>
    <w:rsid w:val="004B4581"/>
    <w:rsid w:val="004B4BEF"/>
    <w:rsid w:val="004B5C4C"/>
    <w:rsid w:val="004B5C8C"/>
    <w:rsid w:val="004B62F4"/>
    <w:rsid w:val="004B6425"/>
    <w:rsid w:val="004B6F17"/>
    <w:rsid w:val="004B712F"/>
    <w:rsid w:val="004C1588"/>
    <w:rsid w:val="004C1712"/>
    <w:rsid w:val="004C1A30"/>
    <w:rsid w:val="004C1FD8"/>
    <w:rsid w:val="004C22E2"/>
    <w:rsid w:val="004C24F4"/>
    <w:rsid w:val="004C3C55"/>
    <w:rsid w:val="004C71EF"/>
    <w:rsid w:val="004D074B"/>
    <w:rsid w:val="004D1EA2"/>
    <w:rsid w:val="004D222D"/>
    <w:rsid w:val="004D2F9C"/>
    <w:rsid w:val="004D300F"/>
    <w:rsid w:val="004D36BA"/>
    <w:rsid w:val="004D4085"/>
    <w:rsid w:val="004D4513"/>
    <w:rsid w:val="004D517A"/>
    <w:rsid w:val="004D61FE"/>
    <w:rsid w:val="004D63F5"/>
    <w:rsid w:val="004D70B9"/>
    <w:rsid w:val="004D7A85"/>
    <w:rsid w:val="004D7F65"/>
    <w:rsid w:val="004E05C2"/>
    <w:rsid w:val="004E06BA"/>
    <w:rsid w:val="004E0EEF"/>
    <w:rsid w:val="004E1C95"/>
    <w:rsid w:val="004E31EF"/>
    <w:rsid w:val="004E36B2"/>
    <w:rsid w:val="004E577D"/>
    <w:rsid w:val="004E60BB"/>
    <w:rsid w:val="004E61F6"/>
    <w:rsid w:val="004E6DAD"/>
    <w:rsid w:val="004F0B3A"/>
    <w:rsid w:val="004F0B5C"/>
    <w:rsid w:val="004F0ED1"/>
    <w:rsid w:val="004F1E18"/>
    <w:rsid w:val="004F2EC6"/>
    <w:rsid w:val="004F2FD9"/>
    <w:rsid w:val="004F50BA"/>
    <w:rsid w:val="004F7ADB"/>
    <w:rsid w:val="004F7CD2"/>
    <w:rsid w:val="0050321B"/>
    <w:rsid w:val="005038F5"/>
    <w:rsid w:val="00504264"/>
    <w:rsid w:val="00506CD2"/>
    <w:rsid w:val="005123A4"/>
    <w:rsid w:val="00512D78"/>
    <w:rsid w:val="005135C1"/>
    <w:rsid w:val="0051442F"/>
    <w:rsid w:val="005155CA"/>
    <w:rsid w:val="005159B1"/>
    <w:rsid w:val="00515E58"/>
    <w:rsid w:val="00516260"/>
    <w:rsid w:val="00516C4E"/>
    <w:rsid w:val="00520611"/>
    <w:rsid w:val="00523000"/>
    <w:rsid w:val="0052379B"/>
    <w:rsid w:val="005240FE"/>
    <w:rsid w:val="00524554"/>
    <w:rsid w:val="00525583"/>
    <w:rsid w:val="005276AB"/>
    <w:rsid w:val="005279BD"/>
    <w:rsid w:val="00527E62"/>
    <w:rsid w:val="005303BF"/>
    <w:rsid w:val="005306F5"/>
    <w:rsid w:val="00530B11"/>
    <w:rsid w:val="00530C48"/>
    <w:rsid w:val="00530F00"/>
    <w:rsid w:val="005318E4"/>
    <w:rsid w:val="00531A18"/>
    <w:rsid w:val="00532162"/>
    <w:rsid w:val="005322D8"/>
    <w:rsid w:val="00532815"/>
    <w:rsid w:val="00533133"/>
    <w:rsid w:val="005333F5"/>
    <w:rsid w:val="005337EE"/>
    <w:rsid w:val="0053508E"/>
    <w:rsid w:val="00535589"/>
    <w:rsid w:val="005359C9"/>
    <w:rsid w:val="00536B1E"/>
    <w:rsid w:val="00540AD0"/>
    <w:rsid w:val="00541136"/>
    <w:rsid w:val="00541AEE"/>
    <w:rsid w:val="005442A5"/>
    <w:rsid w:val="00544552"/>
    <w:rsid w:val="0054494D"/>
    <w:rsid w:val="00545390"/>
    <w:rsid w:val="005464D1"/>
    <w:rsid w:val="0054656A"/>
    <w:rsid w:val="005477D5"/>
    <w:rsid w:val="0055170C"/>
    <w:rsid w:val="005518FF"/>
    <w:rsid w:val="00551E35"/>
    <w:rsid w:val="005521EA"/>
    <w:rsid w:val="0055242C"/>
    <w:rsid w:val="00552917"/>
    <w:rsid w:val="0055396C"/>
    <w:rsid w:val="005542D1"/>
    <w:rsid w:val="00554C47"/>
    <w:rsid w:val="00557C81"/>
    <w:rsid w:val="0056007D"/>
    <w:rsid w:val="00560157"/>
    <w:rsid w:val="0056563F"/>
    <w:rsid w:val="00565DDE"/>
    <w:rsid w:val="0056705C"/>
    <w:rsid w:val="00567898"/>
    <w:rsid w:val="00571626"/>
    <w:rsid w:val="00574790"/>
    <w:rsid w:val="00574A96"/>
    <w:rsid w:val="00574BC1"/>
    <w:rsid w:val="00574CAF"/>
    <w:rsid w:val="00575E99"/>
    <w:rsid w:val="005777DF"/>
    <w:rsid w:val="00577BF8"/>
    <w:rsid w:val="00581B41"/>
    <w:rsid w:val="00583D90"/>
    <w:rsid w:val="005843A7"/>
    <w:rsid w:val="00584708"/>
    <w:rsid w:val="00584C5F"/>
    <w:rsid w:val="00584CBB"/>
    <w:rsid w:val="0058668F"/>
    <w:rsid w:val="00586BF6"/>
    <w:rsid w:val="00587313"/>
    <w:rsid w:val="00587465"/>
    <w:rsid w:val="005879D9"/>
    <w:rsid w:val="00587F83"/>
    <w:rsid w:val="00587FBA"/>
    <w:rsid w:val="00590629"/>
    <w:rsid w:val="00591172"/>
    <w:rsid w:val="005916DD"/>
    <w:rsid w:val="00592F38"/>
    <w:rsid w:val="0059333A"/>
    <w:rsid w:val="0059493E"/>
    <w:rsid w:val="00595F88"/>
    <w:rsid w:val="00596D8C"/>
    <w:rsid w:val="0059759A"/>
    <w:rsid w:val="00597A24"/>
    <w:rsid w:val="00597AFB"/>
    <w:rsid w:val="005A002C"/>
    <w:rsid w:val="005A060C"/>
    <w:rsid w:val="005A06EC"/>
    <w:rsid w:val="005A0B2A"/>
    <w:rsid w:val="005A284A"/>
    <w:rsid w:val="005A292F"/>
    <w:rsid w:val="005A3331"/>
    <w:rsid w:val="005A3F32"/>
    <w:rsid w:val="005A3F79"/>
    <w:rsid w:val="005A4D40"/>
    <w:rsid w:val="005A58A5"/>
    <w:rsid w:val="005A7197"/>
    <w:rsid w:val="005A7DD4"/>
    <w:rsid w:val="005B181D"/>
    <w:rsid w:val="005B1EEB"/>
    <w:rsid w:val="005B3B87"/>
    <w:rsid w:val="005B3C68"/>
    <w:rsid w:val="005B3CE4"/>
    <w:rsid w:val="005B5EC1"/>
    <w:rsid w:val="005B5EEF"/>
    <w:rsid w:val="005B6326"/>
    <w:rsid w:val="005B6768"/>
    <w:rsid w:val="005B6BA7"/>
    <w:rsid w:val="005B6D18"/>
    <w:rsid w:val="005B6D60"/>
    <w:rsid w:val="005B768B"/>
    <w:rsid w:val="005C0870"/>
    <w:rsid w:val="005C10C9"/>
    <w:rsid w:val="005C1F8F"/>
    <w:rsid w:val="005C2338"/>
    <w:rsid w:val="005C2E54"/>
    <w:rsid w:val="005C2F86"/>
    <w:rsid w:val="005C3253"/>
    <w:rsid w:val="005C4A40"/>
    <w:rsid w:val="005C4FC8"/>
    <w:rsid w:val="005C50B6"/>
    <w:rsid w:val="005C7A2A"/>
    <w:rsid w:val="005D12E6"/>
    <w:rsid w:val="005D1D18"/>
    <w:rsid w:val="005D2AD7"/>
    <w:rsid w:val="005D329D"/>
    <w:rsid w:val="005D3557"/>
    <w:rsid w:val="005D40C1"/>
    <w:rsid w:val="005D46CB"/>
    <w:rsid w:val="005D5B72"/>
    <w:rsid w:val="005D5EC4"/>
    <w:rsid w:val="005D6417"/>
    <w:rsid w:val="005D6D96"/>
    <w:rsid w:val="005D757D"/>
    <w:rsid w:val="005D75F4"/>
    <w:rsid w:val="005E0579"/>
    <w:rsid w:val="005E22F9"/>
    <w:rsid w:val="005E35D6"/>
    <w:rsid w:val="005E373E"/>
    <w:rsid w:val="005E389B"/>
    <w:rsid w:val="005E4FE7"/>
    <w:rsid w:val="005E538D"/>
    <w:rsid w:val="005F0DF1"/>
    <w:rsid w:val="005F0E87"/>
    <w:rsid w:val="005F0F2B"/>
    <w:rsid w:val="005F1274"/>
    <w:rsid w:val="005F15D0"/>
    <w:rsid w:val="005F17E1"/>
    <w:rsid w:val="005F2016"/>
    <w:rsid w:val="005F29F5"/>
    <w:rsid w:val="005F3491"/>
    <w:rsid w:val="005F4145"/>
    <w:rsid w:val="005F665D"/>
    <w:rsid w:val="005F68CA"/>
    <w:rsid w:val="005F7237"/>
    <w:rsid w:val="005F7338"/>
    <w:rsid w:val="005F7506"/>
    <w:rsid w:val="005F78C1"/>
    <w:rsid w:val="005F792F"/>
    <w:rsid w:val="005F7BA9"/>
    <w:rsid w:val="006007B6"/>
    <w:rsid w:val="0060082B"/>
    <w:rsid w:val="006019F0"/>
    <w:rsid w:val="00601DA5"/>
    <w:rsid w:val="00602346"/>
    <w:rsid w:val="00603828"/>
    <w:rsid w:val="00604472"/>
    <w:rsid w:val="006047E0"/>
    <w:rsid w:val="00605BC9"/>
    <w:rsid w:val="006064D9"/>
    <w:rsid w:val="006114BF"/>
    <w:rsid w:val="00612A2C"/>
    <w:rsid w:val="00612C64"/>
    <w:rsid w:val="006132F1"/>
    <w:rsid w:val="00613AD8"/>
    <w:rsid w:val="00613ADA"/>
    <w:rsid w:val="006153D3"/>
    <w:rsid w:val="00615771"/>
    <w:rsid w:val="0061639C"/>
    <w:rsid w:val="00616467"/>
    <w:rsid w:val="006164D9"/>
    <w:rsid w:val="00616A48"/>
    <w:rsid w:val="00617E16"/>
    <w:rsid w:val="0062090A"/>
    <w:rsid w:val="00621B90"/>
    <w:rsid w:val="00622184"/>
    <w:rsid w:val="006233C8"/>
    <w:rsid w:val="00623C5A"/>
    <w:rsid w:val="006249D9"/>
    <w:rsid w:val="00624A70"/>
    <w:rsid w:val="006250DF"/>
    <w:rsid w:val="00625378"/>
    <w:rsid w:val="0062602B"/>
    <w:rsid w:val="00626277"/>
    <w:rsid w:val="006271A4"/>
    <w:rsid w:val="006276A5"/>
    <w:rsid w:val="00627E72"/>
    <w:rsid w:val="006300A1"/>
    <w:rsid w:val="006302E7"/>
    <w:rsid w:val="006312BA"/>
    <w:rsid w:val="00631AC2"/>
    <w:rsid w:val="00631D0E"/>
    <w:rsid w:val="0063234A"/>
    <w:rsid w:val="00632B27"/>
    <w:rsid w:val="00632E41"/>
    <w:rsid w:val="00632F9C"/>
    <w:rsid w:val="00633576"/>
    <w:rsid w:val="00633F6F"/>
    <w:rsid w:val="00634152"/>
    <w:rsid w:val="006343B2"/>
    <w:rsid w:val="0063543E"/>
    <w:rsid w:val="00636DC9"/>
    <w:rsid w:val="00636EEB"/>
    <w:rsid w:val="006411D1"/>
    <w:rsid w:val="006416F7"/>
    <w:rsid w:val="00641CE6"/>
    <w:rsid w:val="00642AD7"/>
    <w:rsid w:val="00643EE1"/>
    <w:rsid w:val="00643EEF"/>
    <w:rsid w:val="00645033"/>
    <w:rsid w:val="00646B89"/>
    <w:rsid w:val="00646FF1"/>
    <w:rsid w:val="00647AC9"/>
    <w:rsid w:val="00650860"/>
    <w:rsid w:val="006509CC"/>
    <w:rsid w:val="00651106"/>
    <w:rsid w:val="006518A0"/>
    <w:rsid w:val="006519A8"/>
    <w:rsid w:val="00651E67"/>
    <w:rsid w:val="00651EA9"/>
    <w:rsid w:val="006520DE"/>
    <w:rsid w:val="006522A0"/>
    <w:rsid w:val="00652753"/>
    <w:rsid w:val="00652868"/>
    <w:rsid w:val="00652B07"/>
    <w:rsid w:val="00653137"/>
    <w:rsid w:val="0065407E"/>
    <w:rsid w:val="00655005"/>
    <w:rsid w:val="006575A5"/>
    <w:rsid w:val="00657A86"/>
    <w:rsid w:val="00660645"/>
    <w:rsid w:val="00660679"/>
    <w:rsid w:val="00661366"/>
    <w:rsid w:val="00661635"/>
    <w:rsid w:val="00661862"/>
    <w:rsid w:val="00661B0E"/>
    <w:rsid w:val="006629F3"/>
    <w:rsid w:val="0066442C"/>
    <w:rsid w:val="0066575A"/>
    <w:rsid w:val="00667030"/>
    <w:rsid w:val="00671224"/>
    <w:rsid w:val="00671667"/>
    <w:rsid w:val="00672958"/>
    <w:rsid w:val="006732E3"/>
    <w:rsid w:val="00673BB0"/>
    <w:rsid w:val="006742E8"/>
    <w:rsid w:val="00675AA3"/>
    <w:rsid w:val="006762C1"/>
    <w:rsid w:val="0067668C"/>
    <w:rsid w:val="00676A7C"/>
    <w:rsid w:val="00677B21"/>
    <w:rsid w:val="00682934"/>
    <w:rsid w:val="006837D0"/>
    <w:rsid w:val="00683864"/>
    <w:rsid w:val="00683B17"/>
    <w:rsid w:val="00683C68"/>
    <w:rsid w:val="00684689"/>
    <w:rsid w:val="00684B58"/>
    <w:rsid w:val="00685E97"/>
    <w:rsid w:val="00686070"/>
    <w:rsid w:val="00686BE7"/>
    <w:rsid w:val="0068737D"/>
    <w:rsid w:val="00687AB9"/>
    <w:rsid w:val="00690497"/>
    <w:rsid w:val="006927B3"/>
    <w:rsid w:val="00692DF1"/>
    <w:rsid w:val="00693119"/>
    <w:rsid w:val="00693A2E"/>
    <w:rsid w:val="00693AD3"/>
    <w:rsid w:val="0069583C"/>
    <w:rsid w:val="006958AB"/>
    <w:rsid w:val="00696477"/>
    <w:rsid w:val="006965EF"/>
    <w:rsid w:val="00697319"/>
    <w:rsid w:val="00697C62"/>
    <w:rsid w:val="006A0858"/>
    <w:rsid w:val="006A0E97"/>
    <w:rsid w:val="006A1166"/>
    <w:rsid w:val="006A1293"/>
    <w:rsid w:val="006A2158"/>
    <w:rsid w:val="006A30FF"/>
    <w:rsid w:val="006A4115"/>
    <w:rsid w:val="006A50EB"/>
    <w:rsid w:val="006A582F"/>
    <w:rsid w:val="006A59BC"/>
    <w:rsid w:val="006A69BD"/>
    <w:rsid w:val="006A79E8"/>
    <w:rsid w:val="006A7FEA"/>
    <w:rsid w:val="006B017E"/>
    <w:rsid w:val="006B1461"/>
    <w:rsid w:val="006B1F22"/>
    <w:rsid w:val="006B368D"/>
    <w:rsid w:val="006B3784"/>
    <w:rsid w:val="006B37B6"/>
    <w:rsid w:val="006B39AA"/>
    <w:rsid w:val="006B5477"/>
    <w:rsid w:val="006B5505"/>
    <w:rsid w:val="006B593E"/>
    <w:rsid w:val="006B695A"/>
    <w:rsid w:val="006B71DC"/>
    <w:rsid w:val="006C073A"/>
    <w:rsid w:val="006C3F73"/>
    <w:rsid w:val="006C483B"/>
    <w:rsid w:val="006C4921"/>
    <w:rsid w:val="006C498A"/>
    <w:rsid w:val="006C4BE9"/>
    <w:rsid w:val="006C5D46"/>
    <w:rsid w:val="006C65C7"/>
    <w:rsid w:val="006C75A1"/>
    <w:rsid w:val="006C7ADE"/>
    <w:rsid w:val="006D02F4"/>
    <w:rsid w:val="006D0708"/>
    <w:rsid w:val="006D13D5"/>
    <w:rsid w:val="006D2059"/>
    <w:rsid w:val="006D38E9"/>
    <w:rsid w:val="006D3A27"/>
    <w:rsid w:val="006D5F6C"/>
    <w:rsid w:val="006D5FCF"/>
    <w:rsid w:val="006D607F"/>
    <w:rsid w:val="006D6727"/>
    <w:rsid w:val="006D6C8A"/>
    <w:rsid w:val="006D71C3"/>
    <w:rsid w:val="006D76DA"/>
    <w:rsid w:val="006E2CB3"/>
    <w:rsid w:val="006E2F46"/>
    <w:rsid w:val="006E331A"/>
    <w:rsid w:val="006E3A2F"/>
    <w:rsid w:val="006E3DCD"/>
    <w:rsid w:val="006E4727"/>
    <w:rsid w:val="006E5D14"/>
    <w:rsid w:val="006E621F"/>
    <w:rsid w:val="006E7A8B"/>
    <w:rsid w:val="006E7AB0"/>
    <w:rsid w:val="006F083C"/>
    <w:rsid w:val="006F097D"/>
    <w:rsid w:val="006F1B89"/>
    <w:rsid w:val="006F2454"/>
    <w:rsid w:val="006F279F"/>
    <w:rsid w:val="006F2C5A"/>
    <w:rsid w:val="006F313F"/>
    <w:rsid w:val="006F3788"/>
    <w:rsid w:val="006F48AC"/>
    <w:rsid w:val="006F4C02"/>
    <w:rsid w:val="006F4D04"/>
    <w:rsid w:val="006F4EE5"/>
    <w:rsid w:val="006F6368"/>
    <w:rsid w:val="006F7731"/>
    <w:rsid w:val="006F7E65"/>
    <w:rsid w:val="0070007C"/>
    <w:rsid w:val="00700B17"/>
    <w:rsid w:val="00700CD0"/>
    <w:rsid w:val="00700FFE"/>
    <w:rsid w:val="007018AC"/>
    <w:rsid w:val="00703AC0"/>
    <w:rsid w:val="00703EC8"/>
    <w:rsid w:val="0071011D"/>
    <w:rsid w:val="0071016A"/>
    <w:rsid w:val="00711B4D"/>
    <w:rsid w:val="00712951"/>
    <w:rsid w:val="00712C19"/>
    <w:rsid w:val="007140AB"/>
    <w:rsid w:val="0071443E"/>
    <w:rsid w:val="00714F6B"/>
    <w:rsid w:val="00715425"/>
    <w:rsid w:val="007209E0"/>
    <w:rsid w:val="00720B27"/>
    <w:rsid w:val="00720F93"/>
    <w:rsid w:val="007220B2"/>
    <w:rsid w:val="007229A1"/>
    <w:rsid w:val="00722D89"/>
    <w:rsid w:val="00723811"/>
    <w:rsid w:val="00723F61"/>
    <w:rsid w:val="007245F2"/>
    <w:rsid w:val="00724961"/>
    <w:rsid w:val="00724D8C"/>
    <w:rsid w:val="007267B3"/>
    <w:rsid w:val="00730E18"/>
    <w:rsid w:val="0073226F"/>
    <w:rsid w:val="007328C0"/>
    <w:rsid w:val="00732ADE"/>
    <w:rsid w:val="00732D4A"/>
    <w:rsid w:val="00733BB7"/>
    <w:rsid w:val="007353FC"/>
    <w:rsid w:val="00735B35"/>
    <w:rsid w:val="007365D2"/>
    <w:rsid w:val="00736949"/>
    <w:rsid w:val="00736BCC"/>
    <w:rsid w:val="0073761B"/>
    <w:rsid w:val="00737A11"/>
    <w:rsid w:val="00740B90"/>
    <w:rsid w:val="00740C97"/>
    <w:rsid w:val="00740FE8"/>
    <w:rsid w:val="00742547"/>
    <w:rsid w:val="00742815"/>
    <w:rsid w:val="00744D72"/>
    <w:rsid w:val="007460F8"/>
    <w:rsid w:val="00747905"/>
    <w:rsid w:val="0075076A"/>
    <w:rsid w:val="007507D6"/>
    <w:rsid w:val="007513AB"/>
    <w:rsid w:val="00752145"/>
    <w:rsid w:val="00752479"/>
    <w:rsid w:val="007524BD"/>
    <w:rsid w:val="00752956"/>
    <w:rsid w:val="0075296E"/>
    <w:rsid w:val="007529C9"/>
    <w:rsid w:val="00752DD6"/>
    <w:rsid w:val="00753122"/>
    <w:rsid w:val="0075409F"/>
    <w:rsid w:val="007540B3"/>
    <w:rsid w:val="00755874"/>
    <w:rsid w:val="00756A76"/>
    <w:rsid w:val="0076045D"/>
    <w:rsid w:val="00762015"/>
    <w:rsid w:val="00762B63"/>
    <w:rsid w:val="00762C13"/>
    <w:rsid w:val="00763590"/>
    <w:rsid w:val="007637F3"/>
    <w:rsid w:val="00763F07"/>
    <w:rsid w:val="007641A6"/>
    <w:rsid w:val="007677C1"/>
    <w:rsid w:val="007677E0"/>
    <w:rsid w:val="00770141"/>
    <w:rsid w:val="007703A8"/>
    <w:rsid w:val="00771066"/>
    <w:rsid w:val="00772C25"/>
    <w:rsid w:val="007743F9"/>
    <w:rsid w:val="00774D7B"/>
    <w:rsid w:val="00774E1B"/>
    <w:rsid w:val="00774FCC"/>
    <w:rsid w:val="00775340"/>
    <w:rsid w:val="007754D1"/>
    <w:rsid w:val="00775FE7"/>
    <w:rsid w:val="0077643B"/>
    <w:rsid w:val="00776BCA"/>
    <w:rsid w:val="007802CE"/>
    <w:rsid w:val="00780BA6"/>
    <w:rsid w:val="00782E13"/>
    <w:rsid w:val="00783940"/>
    <w:rsid w:val="00783B05"/>
    <w:rsid w:val="00784A84"/>
    <w:rsid w:val="00785862"/>
    <w:rsid w:val="00786532"/>
    <w:rsid w:val="00786AB8"/>
    <w:rsid w:val="00787C3B"/>
    <w:rsid w:val="00790225"/>
    <w:rsid w:val="007904CC"/>
    <w:rsid w:val="00791883"/>
    <w:rsid w:val="00791BAC"/>
    <w:rsid w:val="0079232F"/>
    <w:rsid w:val="00792EC9"/>
    <w:rsid w:val="00793511"/>
    <w:rsid w:val="007940F0"/>
    <w:rsid w:val="007945CB"/>
    <w:rsid w:val="00794A04"/>
    <w:rsid w:val="00794A75"/>
    <w:rsid w:val="007951F3"/>
    <w:rsid w:val="007A13E5"/>
    <w:rsid w:val="007A2485"/>
    <w:rsid w:val="007A2BE3"/>
    <w:rsid w:val="007A2E09"/>
    <w:rsid w:val="007A2E3F"/>
    <w:rsid w:val="007A3989"/>
    <w:rsid w:val="007A5717"/>
    <w:rsid w:val="007A5F34"/>
    <w:rsid w:val="007A6539"/>
    <w:rsid w:val="007A7A05"/>
    <w:rsid w:val="007A7C55"/>
    <w:rsid w:val="007A7D01"/>
    <w:rsid w:val="007B0617"/>
    <w:rsid w:val="007B0E55"/>
    <w:rsid w:val="007B1471"/>
    <w:rsid w:val="007B1C0D"/>
    <w:rsid w:val="007B1E6D"/>
    <w:rsid w:val="007B2406"/>
    <w:rsid w:val="007B2500"/>
    <w:rsid w:val="007B3190"/>
    <w:rsid w:val="007B33F1"/>
    <w:rsid w:val="007B3D62"/>
    <w:rsid w:val="007B4375"/>
    <w:rsid w:val="007B44DA"/>
    <w:rsid w:val="007B45FB"/>
    <w:rsid w:val="007B4DE2"/>
    <w:rsid w:val="007B4E0D"/>
    <w:rsid w:val="007B540B"/>
    <w:rsid w:val="007B5AE1"/>
    <w:rsid w:val="007B5B4E"/>
    <w:rsid w:val="007B5EFD"/>
    <w:rsid w:val="007C04E2"/>
    <w:rsid w:val="007C146E"/>
    <w:rsid w:val="007C20BA"/>
    <w:rsid w:val="007C3195"/>
    <w:rsid w:val="007C323D"/>
    <w:rsid w:val="007C414D"/>
    <w:rsid w:val="007C448C"/>
    <w:rsid w:val="007C44D8"/>
    <w:rsid w:val="007C459A"/>
    <w:rsid w:val="007C4897"/>
    <w:rsid w:val="007C4D98"/>
    <w:rsid w:val="007C4E1D"/>
    <w:rsid w:val="007C590F"/>
    <w:rsid w:val="007C5FC1"/>
    <w:rsid w:val="007C6FAD"/>
    <w:rsid w:val="007C7854"/>
    <w:rsid w:val="007C7CA4"/>
    <w:rsid w:val="007D0F3A"/>
    <w:rsid w:val="007D1B25"/>
    <w:rsid w:val="007D21B8"/>
    <w:rsid w:val="007D2579"/>
    <w:rsid w:val="007D3261"/>
    <w:rsid w:val="007D3ECD"/>
    <w:rsid w:val="007D4A09"/>
    <w:rsid w:val="007D502F"/>
    <w:rsid w:val="007D6060"/>
    <w:rsid w:val="007D65C2"/>
    <w:rsid w:val="007D73BD"/>
    <w:rsid w:val="007E030D"/>
    <w:rsid w:val="007E045D"/>
    <w:rsid w:val="007E0500"/>
    <w:rsid w:val="007E12E4"/>
    <w:rsid w:val="007E1856"/>
    <w:rsid w:val="007E31D7"/>
    <w:rsid w:val="007E331E"/>
    <w:rsid w:val="007E5B9A"/>
    <w:rsid w:val="007E60FC"/>
    <w:rsid w:val="007E63A1"/>
    <w:rsid w:val="007E6AC5"/>
    <w:rsid w:val="007E73A6"/>
    <w:rsid w:val="007E73D0"/>
    <w:rsid w:val="007E77D3"/>
    <w:rsid w:val="007E7B9F"/>
    <w:rsid w:val="007F0B5B"/>
    <w:rsid w:val="007F1974"/>
    <w:rsid w:val="007F23F8"/>
    <w:rsid w:val="007F27A8"/>
    <w:rsid w:val="007F2929"/>
    <w:rsid w:val="007F2BCE"/>
    <w:rsid w:val="007F351B"/>
    <w:rsid w:val="007F451A"/>
    <w:rsid w:val="007F46EB"/>
    <w:rsid w:val="007F477F"/>
    <w:rsid w:val="007F4D29"/>
    <w:rsid w:val="007F6129"/>
    <w:rsid w:val="007F72A6"/>
    <w:rsid w:val="007F7E65"/>
    <w:rsid w:val="0080055D"/>
    <w:rsid w:val="00801372"/>
    <w:rsid w:val="0080151C"/>
    <w:rsid w:val="00802926"/>
    <w:rsid w:val="00802EF8"/>
    <w:rsid w:val="00803133"/>
    <w:rsid w:val="008035F4"/>
    <w:rsid w:val="008038BF"/>
    <w:rsid w:val="00806A49"/>
    <w:rsid w:val="00806C41"/>
    <w:rsid w:val="00807E15"/>
    <w:rsid w:val="008104E8"/>
    <w:rsid w:val="0081060B"/>
    <w:rsid w:val="008106E7"/>
    <w:rsid w:val="00811099"/>
    <w:rsid w:val="008115DE"/>
    <w:rsid w:val="00812005"/>
    <w:rsid w:val="00812262"/>
    <w:rsid w:val="00812774"/>
    <w:rsid w:val="00812E41"/>
    <w:rsid w:val="008131C6"/>
    <w:rsid w:val="00814EF8"/>
    <w:rsid w:val="0082398F"/>
    <w:rsid w:val="00823D6B"/>
    <w:rsid w:val="00824021"/>
    <w:rsid w:val="008246DD"/>
    <w:rsid w:val="00824F65"/>
    <w:rsid w:val="0082602E"/>
    <w:rsid w:val="008265CA"/>
    <w:rsid w:val="00830241"/>
    <w:rsid w:val="00830B3E"/>
    <w:rsid w:val="00833C5E"/>
    <w:rsid w:val="00834FE3"/>
    <w:rsid w:val="00835C66"/>
    <w:rsid w:val="008365C8"/>
    <w:rsid w:val="008366C5"/>
    <w:rsid w:val="00836E79"/>
    <w:rsid w:val="008370A7"/>
    <w:rsid w:val="008377DA"/>
    <w:rsid w:val="00837DCE"/>
    <w:rsid w:val="0084010E"/>
    <w:rsid w:val="00840C0A"/>
    <w:rsid w:val="00841FE2"/>
    <w:rsid w:val="00843133"/>
    <w:rsid w:val="008442E9"/>
    <w:rsid w:val="00845A1A"/>
    <w:rsid w:val="00846C23"/>
    <w:rsid w:val="00850F50"/>
    <w:rsid w:val="00851C6B"/>
    <w:rsid w:val="008526CE"/>
    <w:rsid w:val="008527F1"/>
    <w:rsid w:val="00854FE8"/>
    <w:rsid w:val="008553BF"/>
    <w:rsid w:val="00855E34"/>
    <w:rsid w:val="0085621E"/>
    <w:rsid w:val="008604C2"/>
    <w:rsid w:val="00861246"/>
    <w:rsid w:val="008622D3"/>
    <w:rsid w:val="008627BE"/>
    <w:rsid w:val="00862B11"/>
    <w:rsid w:val="008645C2"/>
    <w:rsid w:val="00865F34"/>
    <w:rsid w:val="008663ED"/>
    <w:rsid w:val="00866948"/>
    <w:rsid w:val="0086709D"/>
    <w:rsid w:val="00867643"/>
    <w:rsid w:val="00867E5C"/>
    <w:rsid w:val="008704B7"/>
    <w:rsid w:val="0087187A"/>
    <w:rsid w:val="008719CA"/>
    <w:rsid w:val="00871C40"/>
    <w:rsid w:val="008721F0"/>
    <w:rsid w:val="008725BB"/>
    <w:rsid w:val="008725F7"/>
    <w:rsid w:val="00872A1F"/>
    <w:rsid w:val="00873E85"/>
    <w:rsid w:val="00874279"/>
    <w:rsid w:val="008742C9"/>
    <w:rsid w:val="00875CDC"/>
    <w:rsid w:val="0087624B"/>
    <w:rsid w:val="008765C3"/>
    <w:rsid w:val="00877BA0"/>
    <w:rsid w:val="0088040C"/>
    <w:rsid w:val="008804DA"/>
    <w:rsid w:val="0088064D"/>
    <w:rsid w:val="00880C3F"/>
    <w:rsid w:val="00882A10"/>
    <w:rsid w:val="00884855"/>
    <w:rsid w:val="00884B49"/>
    <w:rsid w:val="00884CD5"/>
    <w:rsid w:val="00885B13"/>
    <w:rsid w:val="008863D7"/>
    <w:rsid w:val="00886C6B"/>
    <w:rsid w:val="008900C7"/>
    <w:rsid w:val="00890D77"/>
    <w:rsid w:val="00891F30"/>
    <w:rsid w:val="008929C6"/>
    <w:rsid w:val="0089318B"/>
    <w:rsid w:val="008934C9"/>
    <w:rsid w:val="00893976"/>
    <w:rsid w:val="00894DB2"/>
    <w:rsid w:val="00895422"/>
    <w:rsid w:val="008977C0"/>
    <w:rsid w:val="00897CAC"/>
    <w:rsid w:val="00897DB3"/>
    <w:rsid w:val="008A0C69"/>
    <w:rsid w:val="008A0DBF"/>
    <w:rsid w:val="008A10E6"/>
    <w:rsid w:val="008A14C5"/>
    <w:rsid w:val="008A219E"/>
    <w:rsid w:val="008A21FD"/>
    <w:rsid w:val="008A3383"/>
    <w:rsid w:val="008A3D8D"/>
    <w:rsid w:val="008A635E"/>
    <w:rsid w:val="008A64D7"/>
    <w:rsid w:val="008A6864"/>
    <w:rsid w:val="008B016C"/>
    <w:rsid w:val="008B0525"/>
    <w:rsid w:val="008B05AD"/>
    <w:rsid w:val="008B17CE"/>
    <w:rsid w:val="008B2ECE"/>
    <w:rsid w:val="008B36FB"/>
    <w:rsid w:val="008B43F6"/>
    <w:rsid w:val="008B5089"/>
    <w:rsid w:val="008B6EB5"/>
    <w:rsid w:val="008B7131"/>
    <w:rsid w:val="008B7844"/>
    <w:rsid w:val="008C0BD1"/>
    <w:rsid w:val="008C0DD7"/>
    <w:rsid w:val="008C1D80"/>
    <w:rsid w:val="008C3516"/>
    <w:rsid w:val="008C3C02"/>
    <w:rsid w:val="008C4050"/>
    <w:rsid w:val="008C5702"/>
    <w:rsid w:val="008C6995"/>
    <w:rsid w:val="008C6A5A"/>
    <w:rsid w:val="008C7768"/>
    <w:rsid w:val="008D0C94"/>
    <w:rsid w:val="008D245A"/>
    <w:rsid w:val="008D2ADB"/>
    <w:rsid w:val="008D2C93"/>
    <w:rsid w:val="008D3B7F"/>
    <w:rsid w:val="008D3C95"/>
    <w:rsid w:val="008D6760"/>
    <w:rsid w:val="008D75B8"/>
    <w:rsid w:val="008E0AF7"/>
    <w:rsid w:val="008E3B0B"/>
    <w:rsid w:val="008E4710"/>
    <w:rsid w:val="008E4905"/>
    <w:rsid w:val="008E4B29"/>
    <w:rsid w:val="008F0553"/>
    <w:rsid w:val="008F0CC2"/>
    <w:rsid w:val="008F132E"/>
    <w:rsid w:val="008F1B6A"/>
    <w:rsid w:val="008F295F"/>
    <w:rsid w:val="008F2DAB"/>
    <w:rsid w:val="008F356C"/>
    <w:rsid w:val="008F3915"/>
    <w:rsid w:val="008F4C8C"/>
    <w:rsid w:val="008F65FD"/>
    <w:rsid w:val="008F753F"/>
    <w:rsid w:val="008F78FF"/>
    <w:rsid w:val="00900512"/>
    <w:rsid w:val="009006F9"/>
    <w:rsid w:val="00900E86"/>
    <w:rsid w:val="00902F7C"/>
    <w:rsid w:val="00904E1D"/>
    <w:rsid w:val="009052E1"/>
    <w:rsid w:val="0090621D"/>
    <w:rsid w:val="00906368"/>
    <w:rsid w:val="0090678C"/>
    <w:rsid w:val="00906E77"/>
    <w:rsid w:val="00906FEA"/>
    <w:rsid w:val="00907E40"/>
    <w:rsid w:val="0091021A"/>
    <w:rsid w:val="00912370"/>
    <w:rsid w:val="009133A3"/>
    <w:rsid w:val="00915FDD"/>
    <w:rsid w:val="00917870"/>
    <w:rsid w:val="0092064F"/>
    <w:rsid w:val="00920F6D"/>
    <w:rsid w:val="00921583"/>
    <w:rsid w:val="009216C9"/>
    <w:rsid w:val="00922382"/>
    <w:rsid w:val="00922712"/>
    <w:rsid w:val="00922737"/>
    <w:rsid w:val="00922F2E"/>
    <w:rsid w:val="00923798"/>
    <w:rsid w:val="009240FD"/>
    <w:rsid w:val="009250FF"/>
    <w:rsid w:val="00926458"/>
    <w:rsid w:val="00930327"/>
    <w:rsid w:val="00931220"/>
    <w:rsid w:val="0093130C"/>
    <w:rsid w:val="009325E2"/>
    <w:rsid w:val="00932D86"/>
    <w:rsid w:val="00933197"/>
    <w:rsid w:val="00933A61"/>
    <w:rsid w:val="00933F24"/>
    <w:rsid w:val="0093728C"/>
    <w:rsid w:val="009375E9"/>
    <w:rsid w:val="00937784"/>
    <w:rsid w:val="009378E9"/>
    <w:rsid w:val="00940CE7"/>
    <w:rsid w:val="00940EB6"/>
    <w:rsid w:val="009414EB"/>
    <w:rsid w:val="0094155B"/>
    <w:rsid w:val="0094264D"/>
    <w:rsid w:val="009435E8"/>
    <w:rsid w:val="0094456D"/>
    <w:rsid w:val="009456DF"/>
    <w:rsid w:val="009464B8"/>
    <w:rsid w:val="00946873"/>
    <w:rsid w:val="00947496"/>
    <w:rsid w:val="00947DDC"/>
    <w:rsid w:val="00950CF2"/>
    <w:rsid w:val="00951653"/>
    <w:rsid w:val="0095218E"/>
    <w:rsid w:val="0095249C"/>
    <w:rsid w:val="009538A3"/>
    <w:rsid w:val="00954C65"/>
    <w:rsid w:val="0095504D"/>
    <w:rsid w:val="009562F7"/>
    <w:rsid w:val="009607BB"/>
    <w:rsid w:val="009632D7"/>
    <w:rsid w:val="00963954"/>
    <w:rsid w:val="009640B9"/>
    <w:rsid w:val="009651C5"/>
    <w:rsid w:val="0096523C"/>
    <w:rsid w:val="009655B5"/>
    <w:rsid w:val="00966100"/>
    <w:rsid w:val="00966284"/>
    <w:rsid w:val="00966E06"/>
    <w:rsid w:val="0097083D"/>
    <w:rsid w:val="00971CC5"/>
    <w:rsid w:val="00971D2F"/>
    <w:rsid w:val="009722B7"/>
    <w:rsid w:val="00973399"/>
    <w:rsid w:val="00973C23"/>
    <w:rsid w:val="009750DC"/>
    <w:rsid w:val="0097556C"/>
    <w:rsid w:val="009764D9"/>
    <w:rsid w:val="009769E2"/>
    <w:rsid w:val="00977614"/>
    <w:rsid w:val="009776EC"/>
    <w:rsid w:val="00977AEF"/>
    <w:rsid w:val="00977C42"/>
    <w:rsid w:val="0098301E"/>
    <w:rsid w:val="009836FF"/>
    <w:rsid w:val="00984343"/>
    <w:rsid w:val="00984BB9"/>
    <w:rsid w:val="00984D39"/>
    <w:rsid w:val="0098524D"/>
    <w:rsid w:val="0098671A"/>
    <w:rsid w:val="0098791D"/>
    <w:rsid w:val="00987B65"/>
    <w:rsid w:val="009910EC"/>
    <w:rsid w:val="009918DF"/>
    <w:rsid w:val="00992218"/>
    <w:rsid w:val="00993260"/>
    <w:rsid w:val="00994281"/>
    <w:rsid w:val="00994AA7"/>
    <w:rsid w:val="009959E4"/>
    <w:rsid w:val="0099621B"/>
    <w:rsid w:val="009972F5"/>
    <w:rsid w:val="00997912"/>
    <w:rsid w:val="009A072F"/>
    <w:rsid w:val="009A0982"/>
    <w:rsid w:val="009A13A1"/>
    <w:rsid w:val="009A16C1"/>
    <w:rsid w:val="009A3432"/>
    <w:rsid w:val="009A3A6C"/>
    <w:rsid w:val="009A4046"/>
    <w:rsid w:val="009A508F"/>
    <w:rsid w:val="009A5F8F"/>
    <w:rsid w:val="009A6BA9"/>
    <w:rsid w:val="009A7FCA"/>
    <w:rsid w:val="009B03D2"/>
    <w:rsid w:val="009B059D"/>
    <w:rsid w:val="009B0828"/>
    <w:rsid w:val="009B09D2"/>
    <w:rsid w:val="009B0D79"/>
    <w:rsid w:val="009B0FD5"/>
    <w:rsid w:val="009B1900"/>
    <w:rsid w:val="009B1EA0"/>
    <w:rsid w:val="009B2097"/>
    <w:rsid w:val="009B244A"/>
    <w:rsid w:val="009B2A86"/>
    <w:rsid w:val="009B2B12"/>
    <w:rsid w:val="009B2CBF"/>
    <w:rsid w:val="009B33F6"/>
    <w:rsid w:val="009B3495"/>
    <w:rsid w:val="009B3DF5"/>
    <w:rsid w:val="009B413B"/>
    <w:rsid w:val="009B5280"/>
    <w:rsid w:val="009B5AD6"/>
    <w:rsid w:val="009B682F"/>
    <w:rsid w:val="009B6A5E"/>
    <w:rsid w:val="009B6DF6"/>
    <w:rsid w:val="009C0191"/>
    <w:rsid w:val="009C0816"/>
    <w:rsid w:val="009C2516"/>
    <w:rsid w:val="009C2968"/>
    <w:rsid w:val="009C3DEA"/>
    <w:rsid w:val="009C3E81"/>
    <w:rsid w:val="009C4765"/>
    <w:rsid w:val="009C50D8"/>
    <w:rsid w:val="009C5467"/>
    <w:rsid w:val="009C68D5"/>
    <w:rsid w:val="009C7214"/>
    <w:rsid w:val="009D429D"/>
    <w:rsid w:val="009D49D3"/>
    <w:rsid w:val="009D502D"/>
    <w:rsid w:val="009D5AFF"/>
    <w:rsid w:val="009D5D0C"/>
    <w:rsid w:val="009D610C"/>
    <w:rsid w:val="009E19AE"/>
    <w:rsid w:val="009E1AB7"/>
    <w:rsid w:val="009E1B16"/>
    <w:rsid w:val="009E422F"/>
    <w:rsid w:val="009E49EE"/>
    <w:rsid w:val="009E4A8B"/>
    <w:rsid w:val="009E56A3"/>
    <w:rsid w:val="009E56BB"/>
    <w:rsid w:val="009E5D5D"/>
    <w:rsid w:val="009E7AB6"/>
    <w:rsid w:val="009F3BAF"/>
    <w:rsid w:val="009F45AE"/>
    <w:rsid w:val="009F529E"/>
    <w:rsid w:val="009F6803"/>
    <w:rsid w:val="009F6A83"/>
    <w:rsid w:val="009F7B62"/>
    <w:rsid w:val="00A001F6"/>
    <w:rsid w:val="00A0621A"/>
    <w:rsid w:val="00A06311"/>
    <w:rsid w:val="00A06FBE"/>
    <w:rsid w:val="00A07BC3"/>
    <w:rsid w:val="00A10036"/>
    <w:rsid w:val="00A10E13"/>
    <w:rsid w:val="00A10E77"/>
    <w:rsid w:val="00A11E9E"/>
    <w:rsid w:val="00A120B2"/>
    <w:rsid w:val="00A12C53"/>
    <w:rsid w:val="00A12FF2"/>
    <w:rsid w:val="00A15BF7"/>
    <w:rsid w:val="00A15DBF"/>
    <w:rsid w:val="00A16258"/>
    <w:rsid w:val="00A16632"/>
    <w:rsid w:val="00A16C94"/>
    <w:rsid w:val="00A16EF0"/>
    <w:rsid w:val="00A1708B"/>
    <w:rsid w:val="00A171BC"/>
    <w:rsid w:val="00A17852"/>
    <w:rsid w:val="00A17CAD"/>
    <w:rsid w:val="00A17EF9"/>
    <w:rsid w:val="00A20D99"/>
    <w:rsid w:val="00A21CE5"/>
    <w:rsid w:val="00A22216"/>
    <w:rsid w:val="00A23858"/>
    <w:rsid w:val="00A23A36"/>
    <w:rsid w:val="00A253D5"/>
    <w:rsid w:val="00A26613"/>
    <w:rsid w:val="00A27227"/>
    <w:rsid w:val="00A278D5"/>
    <w:rsid w:val="00A27A49"/>
    <w:rsid w:val="00A30030"/>
    <w:rsid w:val="00A30897"/>
    <w:rsid w:val="00A335FE"/>
    <w:rsid w:val="00A348B1"/>
    <w:rsid w:val="00A35B2E"/>
    <w:rsid w:val="00A36305"/>
    <w:rsid w:val="00A36F7F"/>
    <w:rsid w:val="00A37053"/>
    <w:rsid w:val="00A37765"/>
    <w:rsid w:val="00A37FEC"/>
    <w:rsid w:val="00A40473"/>
    <w:rsid w:val="00A4187A"/>
    <w:rsid w:val="00A421CE"/>
    <w:rsid w:val="00A432E8"/>
    <w:rsid w:val="00A4380F"/>
    <w:rsid w:val="00A43D4C"/>
    <w:rsid w:val="00A441AA"/>
    <w:rsid w:val="00A4439B"/>
    <w:rsid w:val="00A448B0"/>
    <w:rsid w:val="00A45293"/>
    <w:rsid w:val="00A45D9F"/>
    <w:rsid w:val="00A470B6"/>
    <w:rsid w:val="00A473E2"/>
    <w:rsid w:val="00A53701"/>
    <w:rsid w:val="00A53AAF"/>
    <w:rsid w:val="00A53EFC"/>
    <w:rsid w:val="00A55A97"/>
    <w:rsid w:val="00A562E9"/>
    <w:rsid w:val="00A57453"/>
    <w:rsid w:val="00A575DD"/>
    <w:rsid w:val="00A6008E"/>
    <w:rsid w:val="00A60E9C"/>
    <w:rsid w:val="00A616BF"/>
    <w:rsid w:val="00A61992"/>
    <w:rsid w:val="00A61FD1"/>
    <w:rsid w:val="00A62BF1"/>
    <w:rsid w:val="00A6367E"/>
    <w:rsid w:val="00A63E0D"/>
    <w:rsid w:val="00A63FA2"/>
    <w:rsid w:val="00A64EDC"/>
    <w:rsid w:val="00A64F4B"/>
    <w:rsid w:val="00A660BC"/>
    <w:rsid w:val="00A66A8E"/>
    <w:rsid w:val="00A70108"/>
    <w:rsid w:val="00A70905"/>
    <w:rsid w:val="00A7139D"/>
    <w:rsid w:val="00A728A2"/>
    <w:rsid w:val="00A73029"/>
    <w:rsid w:val="00A75908"/>
    <w:rsid w:val="00A77BD1"/>
    <w:rsid w:val="00A77F5A"/>
    <w:rsid w:val="00A810D4"/>
    <w:rsid w:val="00A82148"/>
    <w:rsid w:val="00A83D0A"/>
    <w:rsid w:val="00A84212"/>
    <w:rsid w:val="00A86B0F"/>
    <w:rsid w:val="00A86F89"/>
    <w:rsid w:val="00A900A3"/>
    <w:rsid w:val="00A9056C"/>
    <w:rsid w:val="00A90B9B"/>
    <w:rsid w:val="00A92108"/>
    <w:rsid w:val="00A92649"/>
    <w:rsid w:val="00A92BCD"/>
    <w:rsid w:val="00A9312D"/>
    <w:rsid w:val="00A933B3"/>
    <w:rsid w:val="00A936A1"/>
    <w:rsid w:val="00A939BE"/>
    <w:rsid w:val="00A93A37"/>
    <w:rsid w:val="00A9404B"/>
    <w:rsid w:val="00A94EA4"/>
    <w:rsid w:val="00A9573B"/>
    <w:rsid w:val="00A95E7F"/>
    <w:rsid w:val="00A97037"/>
    <w:rsid w:val="00A974F0"/>
    <w:rsid w:val="00AA12A5"/>
    <w:rsid w:val="00AA1DF9"/>
    <w:rsid w:val="00AA226A"/>
    <w:rsid w:val="00AA25F4"/>
    <w:rsid w:val="00AA3446"/>
    <w:rsid w:val="00AA3678"/>
    <w:rsid w:val="00AA39FD"/>
    <w:rsid w:val="00AA3D94"/>
    <w:rsid w:val="00AA40F3"/>
    <w:rsid w:val="00AA499B"/>
    <w:rsid w:val="00AA4E66"/>
    <w:rsid w:val="00AA50BF"/>
    <w:rsid w:val="00AA6330"/>
    <w:rsid w:val="00AA665E"/>
    <w:rsid w:val="00AA76B8"/>
    <w:rsid w:val="00AA79FF"/>
    <w:rsid w:val="00AB00A6"/>
    <w:rsid w:val="00AB205F"/>
    <w:rsid w:val="00AB250F"/>
    <w:rsid w:val="00AB2AB6"/>
    <w:rsid w:val="00AB2F23"/>
    <w:rsid w:val="00AB302D"/>
    <w:rsid w:val="00AB3E26"/>
    <w:rsid w:val="00AB40AB"/>
    <w:rsid w:val="00AB4A8B"/>
    <w:rsid w:val="00AB4B6E"/>
    <w:rsid w:val="00AB5B83"/>
    <w:rsid w:val="00AB6612"/>
    <w:rsid w:val="00AB73DC"/>
    <w:rsid w:val="00AB7BD5"/>
    <w:rsid w:val="00AC01B1"/>
    <w:rsid w:val="00AC11FE"/>
    <w:rsid w:val="00AC1A2D"/>
    <w:rsid w:val="00AC1C5F"/>
    <w:rsid w:val="00AC1DC4"/>
    <w:rsid w:val="00AC215A"/>
    <w:rsid w:val="00AC3046"/>
    <w:rsid w:val="00AC3168"/>
    <w:rsid w:val="00AC68E0"/>
    <w:rsid w:val="00AD0187"/>
    <w:rsid w:val="00AD1D7D"/>
    <w:rsid w:val="00AD20E0"/>
    <w:rsid w:val="00AD2167"/>
    <w:rsid w:val="00AD2DD6"/>
    <w:rsid w:val="00AD7992"/>
    <w:rsid w:val="00AE00BF"/>
    <w:rsid w:val="00AE1BFE"/>
    <w:rsid w:val="00AE1DF7"/>
    <w:rsid w:val="00AE200B"/>
    <w:rsid w:val="00AE29BE"/>
    <w:rsid w:val="00AE3C9D"/>
    <w:rsid w:val="00AE3D82"/>
    <w:rsid w:val="00AE4686"/>
    <w:rsid w:val="00AE648B"/>
    <w:rsid w:val="00AE7937"/>
    <w:rsid w:val="00AF04CA"/>
    <w:rsid w:val="00AF08CB"/>
    <w:rsid w:val="00AF0DFB"/>
    <w:rsid w:val="00AF236A"/>
    <w:rsid w:val="00AF2937"/>
    <w:rsid w:val="00AF2C7B"/>
    <w:rsid w:val="00AF3FF8"/>
    <w:rsid w:val="00AF432B"/>
    <w:rsid w:val="00AF4B3B"/>
    <w:rsid w:val="00AF6E38"/>
    <w:rsid w:val="00AF6FDC"/>
    <w:rsid w:val="00AF7B21"/>
    <w:rsid w:val="00B00683"/>
    <w:rsid w:val="00B006CC"/>
    <w:rsid w:val="00B00E06"/>
    <w:rsid w:val="00B0324F"/>
    <w:rsid w:val="00B03353"/>
    <w:rsid w:val="00B04074"/>
    <w:rsid w:val="00B04549"/>
    <w:rsid w:val="00B05CC3"/>
    <w:rsid w:val="00B061FC"/>
    <w:rsid w:val="00B06215"/>
    <w:rsid w:val="00B0700D"/>
    <w:rsid w:val="00B0706E"/>
    <w:rsid w:val="00B07438"/>
    <w:rsid w:val="00B07A70"/>
    <w:rsid w:val="00B07B89"/>
    <w:rsid w:val="00B07FAB"/>
    <w:rsid w:val="00B10BB2"/>
    <w:rsid w:val="00B1155B"/>
    <w:rsid w:val="00B12498"/>
    <w:rsid w:val="00B128F1"/>
    <w:rsid w:val="00B13361"/>
    <w:rsid w:val="00B14DBC"/>
    <w:rsid w:val="00B15D00"/>
    <w:rsid w:val="00B16011"/>
    <w:rsid w:val="00B1642E"/>
    <w:rsid w:val="00B16662"/>
    <w:rsid w:val="00B16AA1"/>
    <w:rsid w:val="00B20622"/>
    <w:rsid w:val="00B215CB"/>
    <w:rsid w:val="00B21A21"/>
    <w:rsid w:val="00B21C11"/>
    <w:rsid w:val="00B21EA8"/>
    <w:rsid w:val="00B22ECD"/>
    <w:rsid w:val="00B2370A"/>
    <w:rsid w:val="00B23D78"/>
    <w:rsid w:val="00B253F2"/>
    <w:rsid w:val="00B266F7"/>
    <w:rsid w:val="00B269A9"/>
    <w:rsid w:val="00B27960"/>
    <w:rsid w:val="00B27A97"/>
    <w:rsid w:val="00B27ECC"/>
    <w:rsid w:val="00B27F7A"/>
    <w:rsid w:val="00B3044B"/>
    <w:rsid w:val="00B311B6"/>
    <w:rsid w:val="00B325F4"/>
    <w:rsid w:val="00B3290E"/>
    <w:rsid w:val="00B33125"/>
    <w:rsid w:val="00B33267"/>
    <w:rsid w:val="00B33536"/>
    <w:rsid w:val="00B33ABA"/>
    <w:rsid w:val="00B33C4A"/>
    <w:rsid w:val="00B33CF5"/>
    <w:rsid w:val="00B35160"/>
    <w:rsid w:val="00B35561"/>
    <w:rsid w:val="00B3566C"/>
    <w:rsid w:val="00B35A80"/>
    <w:rsid w:val="00B36C6B"/>
    <w:rsid w:val="00B37022"/>
    <w:rsid w:val="00B37973"/>
    <w:rsid w:val="00B37B9F"/>
    <w:rsid w:val="00B406BB"/>
    <w:rsid w:val="00B419F5"/>
    <w:rsid w:val="00B420B6"/>
    <w:rsid w:val="00B4233E"/>
    <w:rsid w:val="00B42DFB"/>
    <w:rsid w:val="00B431EB"/>
    <w:rsid w:val="00B43CD4"/>
    <w:rsid w:val="00B446A7"/>
    <w:rsid w:val="00B446C0"/>
    <w:rsid w:val="00B451E6"/>
    <w:rsid w:val="00B45517"/>
    <w:rsid w:val="00B456F1"/>
    <w:rsid w:val="00B4667C"/>
    <w:rsid w:val="00B4689D"/>
    <w:rsid w:val="00B46CAE"/>
    <w:rsid w:val="00B50496"/>
    <w:rsid w:val="00B5133A"/>
    <w:rsid w:val="00B52DC0"/>
    <w:rsid w:val="00B530AE"/>
    <w:rsid w:val="00B5375C"/>
    <w:rsid w:val="00B53A9D"/>
    <w:rsid w:val="00B570C0"/>
    <w:rsid w:val="00B57C18"/>
    <w:rsid w:val="00B601D0"/>
    <w:rsid w:val="00B60421"/>
    <w:rsid w:val="00B609C4"/>
    <w:rsid w:val="00B61D25"/>
    <w:rsid w:val="00B627F8"/>
    <w:rsid w:val="00B62BD2"/>
    <w:rsid w:val="00B63409"/>
    <w:rsid w:val="00B6367F"/>
    <w:rsid w:val="00B64802"/>
    <w:rsid w:val="00B650FC"/>
    <w:rsid w:val="00B652C4"/>
    <w:rsid w:val="00B65670"/>
    <w:rsid w:val="00B65D9D"/>
    <w:rsid w:val="00B66411"/>
    <w:rsid w:val="00B67139"/>
    <w:rsid w:val="00B67E4D"/>
    <w:rsid w:val="00B70013"/>
    <w:rsid w:val="00B70058"/>
    <w:rsid w:val="00B708BA"/>
    <w:rsid w:val="00B7178E"/>
    <w:rsid w:val="00B7376D"/>
    <w:rsid w:val="00B73A23"/>
    <w:rsid w:val="00B74FBE"/>
    <w:rsid w:val="00B75FE9"/>
    <w:rsid w:val="00B761D8"/>
    <w:rsid w:val="00B76F3B"/>
    <w:rsid w:val="00B77DDC"/>
    <w:rsid w:val="00B8050C"/>
    <w:rsid w:val="00B80F10"/>
    <w:rsid w:val="00B831B2"/>
    <w:rsid w:val="00B83659"/>
    <w:rsid w:val="00B83CA3"/>
    <w:rsid w:val="00B84672"/>
    <w:rsid w:val="00B871C8"/>
    <w:rsid w:val="00B873A5"/>
    <w:rsid w:val="00B873BF"/>
    <w:rsid w:val="00B92393"/>
    <w:rsid w:val="00B930F0"/>
    <w:rsid w:val="00B93126"/>
    <w:rsid w:val="00B93E70"/>
    <w:rsid w:val="00B9401F"/>
    <w:rsid w:val="00B943B5"/>
    <w:rsid w:val="00B95282"/>
    <w:rsid w:val="00B953E8"/>
    <w:rsid w:val="00B958A6"/>
    <w:rsid w:val="00B95DEC"/>
    <w:rsid w:val="00B95E00"/>
    <w:rsid w:val="00B95ED5"/>
    <w:rsid w:val="00B96434"/>
    <w:rsid w:val="00B965A7"/>
    <w:rsid w:val="00B96B72"/>
    <w:rsid w:val="00B976C6"/>
    <w:rsid w:val="00B978F4"/>
    <w:rsid w:val="00B97B2F"/>
    <w:rsid w:val="00B97F98"/>
    <w:rsid w:val="00BA03B3"/>
    <w:rsid w:val="00BA3051"/>
    <w:rsid w:val="00BA31D4"/>
    <w:rsid w:val="00BA3C79"/>
    <w:rsid w:val="00BA3CA2"/>
    <w:rsid w:val="00BA5289"/>
    <w:rsid w:val="00BA5693"/>
    <w:rsid w:val="00BA64CE"/>
    <w:rsid w:val="00BA6D4E"/>
    <w:rsid w:val="00BA6FDA"/>
    <w:rsid w:val="00BA7B9B"/>
    <w:rsid w:val="00BB0108"/>
    <w:rsid w:val="00BB0275"/>
    <w:rsid w:val="00BB04DF"/>
    <w:rsid w:val="00BB088B"/>
    <w:rsid w:val="00BB177F"/>
    <w:rsid w:val="00BB1C31"/>
    <w:rsid w:val="00BB2152"/>
    <w:rsid w:val="00BB21CB"/>
    <w:rsid w:val="00BB592A"/>
    <w:rsid w:val="00BB7035"/>
    <w:rsid w:val="00BB792A"/>
    <w:rsid w:val="00BB7B0B"/>
    <w:rsid w:val="00BC1D5B"/>
    <w:rsid w:val="00BC35AC"/>
    <w:rsid w:val="00BC4271"/>
    <w:rsid w:val="00BC56E0"/>
    <w:rsid w:val="00BC5966"/>
    <w:rsid w:val="00BC7271"/>
    <w:rsid w:val="00BC7385"/>
    <w:rsid w:val="00BC781F"/>
    <w:rsid w:val="00BD0618"/>
    <w:rsid w:val="00BD069E"/>
    <w:rsid w:val="00BD0DBB"/>
    <w:rsid w:val="00BD2864"/>
    <w:rsid w:val="00BD306A"/>
    <w:rsid w:val="00BD407F"/>
    <w:rsid w:val="00BD4607"/>
    <w:rsid w:val="00BD4683"/>
    <w:rsid w:val="00BD4E6C"/>
    <w:rsid w:val="00BD4EB6"/>
    <w:rsid w:val="00BD4FEA"/>
    <w:rsid w:val="00BD66F8"/>
    <w:rsid w:val="00BD68D6"/>
    <w:rsid w:val="00BD69EA"/>
    <w:rsid w:val="00BD7377"/>
    <w:rsid w:val="00BD73A1"/>
    <w:rsid w:val="00BD78E8"/>
    <w:rsid w:val="00BD7A59"/>
    <w:rsid w:val="00BE2A8C"/>
    <w:rsid w:val="00BE3A0A"/>
    <w:rsid w:val="00BE3D02"/>
    <w:rsid w:val="00BE4007"/>
    <w:rsid w:val="00BE49EE"/>
    <w:rsid w:val="00BE5194"/>
    <w:rsid w:val="00BE535C"/>
    <w:rsid w:val="00BF1423"/>
    <w:rsid w:val="00BF190D"/>
    <w:rsid w:val="00BF25BD"/>
    <w:rsid w:val="00BF27FC"/>
    <w:rsid w:val="00BF2836"/>
    <w:rsid w:val="00BF3FE3"/>
    <w:rsid w:val="00BF41A7"/>
    <w:rsid w:val="00BF47CD"/>
    <w:rsid w:val="00BF529F"/>
    <w:rsid w:val="00C0026A"/>
    <w:rsid w:val="00C00496"/>
    <w:rsid w:val="00C01839"/>
    <w:rsid w:val="00C019F6"/>
    <w:rsid w:val="00C03898"/>
    <w:rsid w:val="00C03EC3"/>
    <w:rsid w:val="00C03F14"/>
    <w:rsid w:val="00C059ED"/>
    <w:rsid w:val="00C05DF5"/>
    <w:rsid w:val="00C062B7"/>
    <w:rsid w:val="00C074BF"/>
    <w:rsid w:val="00C0797C"/>
    <w:rsid w:val="00C07A79"/>
    <w:rsid w:val="00C101F4"/>
    <w:rsid w:val="00C10632"/>
    <w:rsid w:val="00C10D5B"/>
    <w:rsid w:val="00C10EBE"/>
    <w:rsid w:val="00C116BD"/>
    <w:rsid w:val="00C13699"/>
    <w:rsid w:val="00C13C91"/>
    <w:rsid w:val="00C1413F"/>
    <w:rsid w:val="00C146A0"/>
    <w:rsid w:val="00C149F2"/>
    <w:rsid w:val="00C14C78"/>
    <w:rsid w:val="00C150CE"/>
    <w:rsid w:val="00C151EF"/>
    <w:rsid w:val="00C1563F"/>
    <w:rsid w:val="00C15C11"/>
    <w:rsid w:val="00C15F87"/>
    <w:rsid w:val="00C160AC"/>
    <w:rsid w:val="00C16794"/>
    <w:rsid w:val="00C16AC0"/>
    <w:rsid w:val="00C16C3A"/>
    <w:rsid w:val="00C171E8"/>
    <w:rsid w:val="00C17932"/>
    <w:rsid w:val="00C20692"/>
    <w:rsid w:val="00C21261"/>
    <w:rsid w:val="00C2135A"/>
    <w:rsid w:val="00C23D45"/>
    <w:rsid w:val="00C2500E"/>
    <w:rsid w:val="00C2510A"/>
    <w:rsid w:val="00C2529C"/>
    <w:rsid w:val="00C25ADD"/>
    <w:rsid w:val="00C25D72"/>
    <w:rsid w:val="00C26558"/>
    <w:rsid w:val="00C2681A"/>
    <w:rsid w:val="00C277C7"/>
    <w:rsid w:val="00C27B59"/>
    <w:rsid w:val="00C32E8E"/>
    <w:rsid w:val="00C35392"/>
    <w:rsid w:val="00C35FAC"/>
    <w:rsid w:val="00C36FC3"/>
    <w:rsid w:val="00C37DF1"/>
    <w:rsid w:val="00C37EF1"/>
    <w:rsid w:val="00C40C05"/>
    <w:rsid w:val="00C40C8C"/>
    <w:rsid w:val="00C40E6C"/>
    <w:rsid w:val="00C40FE6"/>
    <w:rsid w:val="00C418A3"/>
    <w:rsid w:val="00C41FD6"/>
    <w:rsid w:val="00C425C3"/>
    <w:rsid w:val="00C4276F"/>
    <w:rsid w:val="00C444C3"/>
    <w:rsid w:val="00C444E9"/>
    <w:rsid w:val="00C449FB"/>
    <w:rsid w:val="00C46FAF"/>
    <w:rsid w:val="00C46FB1"/>
    <w:rsid w:val="00C47D8D"/>
    <w:rsid w:val="00C50452"/>
    <w:rsid w:val="00C50CCC"/>
    <w:rsid w:val="00C51418"/>
    <w:rsid w:val="00C52185"/>
    <w:rsid w:val="00C521F4"/>
    <w:rsid w:val="00C53576"/>
    <w:rsid w:val="00C5370D"/>
    <w:rsid w:val="00C539EC"/>
    <w:rsid w:val="00C545FB"/>
    <w:rsid w:val="00C54F38"/>
    <w:rsid w:val="00C5627A"/>
    <w:rsid w:val="00C57B13"/>
    <w:rsid w:val="00C6071A"/>
    <w:rsid w:val="00C63703"/>
    <w:rsid w:val="00C64272"/>
    <w:rsid w:val="00C6463E"/>
    <w:rsid w:val="00C64B79"/>
    <w:rsid w:val="00C65A20"/>
    <w:rsid w:val="00C65F05"/>
    <w:rsid w:val="00C668CD"/>
    <w:rsid w:val="00C66F69"/>
    <w:rsid w:val="00C67ECA"/>
    <w:rsid w:val="00C70C2B"/>
    <w:rsid w:val="00C71412"/>
    <w:rsid w:val="00C71756"/>
    <w:rsid w:val="00C7267A"/>
    <w:rsid w:val="00C726DF"/>
    <w:rsid w:val="00C742BF"/>
    <w:rsid w:val="00C74901"/>
    <w:rsid w:val="00C7603C"/>
    <w:rsid w:val="00C76591"/>
    <w:rsid w:val="00C8047A"/>
    <w:rsid w:val="00C8199E"/>
    <w:rsid w:val="00C81D17"/>
    <w:rsid w:val="00C8516A"/>
    <w:rsid w:val="00C859C9"/>
    <w:rsid w:val="00C8665F"/>
    <w:rsid w:val="00C86805"/>
    <w:rsid w:val="00C875C8"/>
    <w:rsid w:val="00C87ED7"/>
    <w:rsid w:val="00C9051A"/>
    <w:rsid w:val="00C908CB"/>
    <w:rsid w:val="00C912F6"/>
    <w:rsid w:val="00C9182B"/>
    <w:rsid w:val="00C918AD"/>
    <w:rsid w:val="00C91E9E"/>
    <w:rsid w:val="00C92368"/>
    <w:rsid w:val="00C92B95"/>
    <w:rsid w:val="00C938E4"/>
    <w:rsid w:val="00C93E0E"/>
    <w:rsid w:val="00C94165"/>
    <w:rsid w:val="00C95006"/>
    <w:rsid w:val="00C959F1"/>
    <w:rsid w:val="00C95A21"/>
    <w:rsid w:val="00C96067"/>
    <w:rsid w:val="00CA07A3"/>
    <w:rsid w:val="00CA0A90"/>
    <w:rsid w:val="00CA0AE3"/>
    <w:rsid w:val="00CA0C74"/>
    <w:rsid w:val="00CA154C"/>
    <w:rsid w:val="00CA251B"/>
    <w:rsid w:val="00CA25D0"/>
    <w:rsid w:val="00CA30AE"/>
    <w:rsid w:val="00CA37CF"/>
    <w:rsid w:val="00CA427D"/>
    <w:rsid w:val="00CA6C3B"/>
    <w:rsid w:val="00CA7381"/>
    <w:rsid w:val="00CA757C"/>
    <w:rsid w:val="00CA7EF8"/>
    <w:rsid w:val="00CB0DF8"/>
    <w:rsid w:val="00CB10A3"/>
    <w:rsid w:val="00CB2099"/>
    <w:rsid w:val="00CB212D"/>
    <w:rsid w:val="00CB2960"/>
    <w:rsid w:val="00CB3D10"/>
    <w:rsid w:val="00CB45A9"/>
    <w:rsid w:val="00CB4666"/>
    <w:rsid w:val="00CB51B4"/>
    <w:rsid w:val="00CB60A8"/>
    <w:rsid w:val="00CB6AF6"/>
    <w:rsid w:val="00CB7784"/>
    <w:rsid w:val="00CC03A9"/>
    <w:rsid w:val="00CC1E59"/>
    <w:rsid w:val="00CC3001"/>
    <w:rsid w:val="00CC3DBD"/>
    <w:rsid w:val="00CC4604"/>
    <w:rsid w:val="00CC4B97"/>
    <w:rsid w:val="00CC64BD"/>
    <w:rsid w:val="00CC64F2"/>
    <w:rsid w:val="00CC679B"/>
    <w:rsid w:val="00CC7221"/>
    <w:rsid w:val="00CC7887"/>
    <w:rsid w:val="00CD0A98"/>
    <w:rsid w:val="00CD2533"/>
    <w:rsid w:val="00CD2762"/>
    <w:rsid w:val="00CD4DC0"/>
    <w:rsid w:val="00CD523B"/>
    <w:rsid w:val="00CD58E1"/>
    <w:rsid w:val="00CD5CD8"/>
    <w:rsid w:val="00CD5FAB"/>
    <w:rsid w:val="00CD7518"/>
    <w:rsid w:val="00CD7FB0"/>
    <w:rsid w:val="00CE0A8D"/>
    <w:rsid w:val="00CE0B7D"/>
    <w:rsid w:val="00CE0BDA"/>
    <w:rsid w:val="00CE1285"/>
    <w:rsid w:val="00CE1C0E"/>
    <w:rsid w:val="00CE4C6A"/>
    <w:rsid w:val="00CE4FE2"/>
    <w:rsid w:val="00CE529B"/>
    <w:rsid w:val="00CE6C4F"/>
    <w:rsid w:val="00CE7172"/>
    <w:rsid w:val="00CE7A5A"/>
    <w:rsid w:val="00CE7D29"/>
    <w:rsid w:val="00CF011B"/>
    <w:rsid w:val="00CF062D"/>
    <w:rsid w:val="00CF15F5"/>
    <w:rsid w:val="00CF1F6E"/>
    <w:rsid w:val="00CF2C55"/>
    <w:rsid w:val="00CF4AE6"/>
    <w:rsid w:val="00CF526C"/>
    <w:rsid w:val="00CF60F7"/>
    <w:rsid w:val="00CF7607"/>
    <w:rsid w:val="00D000DF"/>
    <w:rsid w:val="00D03E3F"/>
    <w:rsid w:val="00D059A2"/>
    <w:rsid w:val="00D07807"/>
    <w:rsid w:val="00D079CE"/>
    <w:rsid w:val="00D07B28"/>
    <w:rsid w:val="00D10510"/>
    <w:rsid w:val="00D11B7F"/>
    <w:rsid w:val="00D11F42"/>
    <w:rsid w:val="00D12002"/>
    <w:rsid w:val="00D125E8"/>
    <w:rsid w:val="00D12BD2"/>
    <w:rsid w:val="00D141F1"/>
    <w:rsid w:val="00D143C5"/>
    <w:rsid w:val="00D1475C"/>
    <w:rsid w:val="00D14BC4"/>
    <w:rsid w:val="00D1522E"/>
    <w:rsid w:val="00D163A4"/>
    <w:rsid w:val="00D1699C"/>
    <w:rsid w:val="00D16B6E"/>
    <w:rsid w:val="00D17114"/>
    <w:rsid w:val="00D20122"/>
    <w:rsid w:val="00D217A7"/>
    <w:rsid w:val="00D21FE9"/>
    <w:rsid w:val="00D24D91"/>
    <w:rsid w:val="00D25A05"/>
    <w:rsid w:val="00D2603C"/>
    <w:rsid w:val="00D26456"/>
    <w:rsid w:val="00D27B43"/>
    <w:rsid w:val="00D30A23"/>
    <w:rsid w:val="00D31226"/>
    <w:rsid w:val="00D317CD"/>
    <w:rsid w:val="00D3255B"/>
    <w:rsid w:val="00D329B0"/>
    <w:rsid w:val="00D342CB"/>
    <w:rsid w:val="00D34E45"/>
    <w:rsid w:val="00D35289"/>
    <w:rsid w:val="00D35741"/>
    <w:rsid w:val="00D35D7A"/>
    <w:rsid w:val="00D35E3D"/>
    <w:rsid w:val="00D37DC9"/>
    <w:rsid w:val="00D40156"/>
    <w:rsid w:val="00D408FF"/>
    <w:rsid w:val="00D409A1"/>
    <w:rsid w:val="00D40CA6"/>
    <w:rsid w:val="00D41775"/>
    <w:rsid w:val="00D41E38"/>
    <w:rsid w:val="00D43250"/>
    <w:rsid w:val="00D4374B"/>
    <w:rsid w:val="00D45C15"/>
    <w:rsid w:val="00D45E20"/>
    <w:rsid w:val="00D50947"/>
    <w:rsid w:val="00D50C52"/>
    <w:rsid w:val="00D5113D"/>
    <w:rsid w:val="00D51196"/>
    <w:rsid w:val="00D51674"/>
    <w:rsid w:val="00D51775"/>
    <w:rsid w:val="00D5193F"/>
    <w:rsid w:val="00D521A7"/>
    <w:rsid w:val="00D52345"/>
    <w:rsid w:val="00D5235F"/>
    <w:rsid w:val="00D53A23"/>
    <w:rsid w:val="00D53A58"/>
    <w:rsid w:val="00D53F29"/>
    <w:rsid w:val="00D55F3F"/>
    <w:rsid w:val="00D567BF"/>
    <w:rsid w:val="00D5777C"/>
    <w:rsid w:val="00D57BC6"/>
    <w:rsid w:val="00D6048F"/>
    <w:rsid w:val="00D60528"/>
    <w:rsid w:val="00D61DBA"/>
    <w:rsid w:val="00D625B6"/>
    <w:rsid w:val="00D627EC"/>
    <w:rsid w:val="00D62E2A"/>
    <w:rsid w:val="00D63272"/>
    <w:rsid w:val="00D63275"/>
    <w:rsid w:val="00D63A2E"/>
    <w:rsid w:val="00D657E8"/>
    <w:rsid w:val="00D6672B"/>
    <w:rsid w:val="00D67DBE"/>
    <w:rsid w:val="00D7186F"/>
    <w:rsid w:val="00D72A30"/>
    <w:rsid w:val="00D733AF"/>
    <w:rsid w:val="00D73A5D"/>
    <w:rsid w:val="00D744AA"/>
    <w:rsid w:val="00D747FC"/>
    <w:rsid w:val="00D752D2"/>
    <w:rsid w:val="00D75657"/>
    <w:rsid w:val="00D75EEE"/>
    <w:rsid w:val="00D7638C"/>
    <w:rsid w:val="00D80355"/>
    <w:rsid w:val="00D83377"/>
    <w:rsid w:val="00D85A39"/>
    <w:rsid w:val="00D85ABB"/>
    <w:rsid w:val="00D87B04"/>
    <w:rsid w:val="00D87E44"/>
    <w:rsid w:val="00D90F85"/>
    <w:rsid w:val="00D91DD9"/>
    <w:rsid w:val="00D923C9"/>
    <w:rsid w:val="00D92D10"/>
    <w:rsid w:val="00D93F5C"/>
    <w:rsid w:val="00D943F7"/>
    <w:rsid w:val="00D94560"/>
    <w:rsid w:val="00D94AAC"/>
    <w:rsid w:val="00D960F2"/>
    <w:rsid w:val="00D9645D"/>
    <w:rsid w:val="00D96472"/>
    <w:rsid w:val="00D96B08"/>
    <w:rsid w:val="00DA0CDA"/>
    <w:rsid w:val="00DA254C"/>
    <w:rsid w:val="00DA3DC2"/>
    <w:rsid w:val="00DA6116"/>
    <w:rsid w:val="00DA6AFE"/>
    <w:rsid w:val="00DA7383"/>
    <w:rsid w:val="00DB071A"/>
    <w:rsid w:val="00DB1A28"/>
    <w:rsid w:val="00DB1EB9"/>
    <w:rsid w:val="00DB23A2"/>
    <w:rsid w:val="00DB2575"/>
    <w:rsid w:val="00DB3BF1"/>
    <w:rsid w:val="00DB591F"/>
    <w:rsid w:val="00DB5A75"/>
    <w:rsid w:val="00DB6068"/>
    <w:rsid w:val="00DB7D54"/>
    <w:rsid w:val="00DC01DE"/>
    <w:rsid w:val="00DC0EB2"/>
    <w:rsid w:val="00DC13D0"/>
    <w:rsid w:val="00DC24DE"/>
    <w:rsid w:val="00DC4E6D"/>
    <w:rsid w:val="00DC529C"/>
    <w:rsid w:val="00DC5975"/>
    <w:rsid w:val="00DC6015"/>
    <w:rsid w:val="00DD049A"/>
    <w:rsid w:val="00DD1796"/>
    <w:rsid w:val="00DD2847"/>
    <w:rsid w:val="00DD29BE"/>
    <w:rsid w:val="00DD34C1"/>
    <w:rsid w:val="00DD5347"/>
    <w:rsid w:val="00DD5A52"/>
    <w:rsid w:val="00DD680A"/>
    <w:rsid w:val="00DE1155"/>
    <w:rsid w:val="00DE120B"/>
    <w:rsid w:val="00DE1D93"/>
    <w:rsid w:val="00DE212F"/>
    <w:rsid w:val="00DE2639"/>
    <w:rsid w:val="00DE35CA"/>
    <w:rsid w:val="00DE36A8"/>
    <w:rsid w:val="00DE3A08"/>
    <w:rsid w:val="00DE3DC8"/>
    <w:rsid w:val="00DE3E53"/>
    <w:rsid w:val="00DE53B3"/>
    <w:rsid w:val="00DE5768"/>
    <w:rsid w:val="00DE7DE3"/>
    <w:rsid w:val="00DE7FCC"/>
    <w:rsid w:val="00DF0999"/>
    <w:rsid w:val="00DF0C78"/>
    <w:rsid w:val="00DF0F6C"/>
    <w:rsid w:val="00DF20A2"/>
    <w:rsid w:val="00DF2326"/>
    <w:rsid w:val="00DF23EB"/>
    <w:rsid w:val="00DF2C47"/>
    <w:rsid w:val="00DF49C3"/>
    <w:rsid w:val="00DF4BBE"/>
    <w:rsid w:val="00DF534D"/>
    <w:rsid w:val="00DF5CB7"/>
    <w:rsid w:val="00DF5E9A"/>
    <w:rsid w:val="00DF6D79"/>
    <w:rsid w:val="00DF6FEF"/>
    <w:rsid w:val="00DF7A6A"/>
    <w:rsid w:val="00E01023"/>
    <w:rsid w:val="00E012E6"/>
    <w:rsid w:val="00E01F5E"/>
    <w:rsid w:val="00E0204C"/>
    <w:rsid w:val="00E02D7C"/>
    <w:rsid w:val="00E02FD1"/>
    <w:rsid w:val="00E0313D"/>
    <w:rsid w:val="00E034BC"/>
    <w:rsid w:val="00E0454D"/>
    <w:rsid w:val="00E04BC5"/>
    <w:rsid w:val="00E0530E"/>
    <w:rsid w:val="00E055CD"/>
    <w:rsid w:val="00E05784"/>
    <w:rsid w:val="00E06A41"/>
    <w:rsid w:val="00E06F3F"/>
    <w:rsid w:val="00E07B5B"/>
    <w:rsid w:val="00E07CA9"/>
    <w:rsid w:val="00E10596"/>
    <w:rsid w:val="00E112BA"/>
    <w:rsid w:val="00E11BFC"/>
    <w:rsid w:val="00E138E6"/>
    <w:rsid w:val="00E13959"/>
    <w:rsid w:val="00E13A68"/>
    <w:rsid w:val="00E13CC6"/>
    <w:rsid w:val="00E14743"/>
    <w:rsid w:val="00E15508"/>
    <w:rsid w:val="00E1556A"/>
    <w:rsid w:val="00E15711"/>
    <w:rsid w:val="00E15EB3"/>
    <w:rsid w:val="00E1648C"/>
    <w:rsid w:val="00E17890"/>
    <w:rsid w:val="00E209CF"/>
    <w:rsid w:val="00E218E8"/>
    <w:rsid w:val="00E23A51"/>
    <w:rsid w:val="00E23B1A"/>
    <w:rsid w:val="00E23B7E"/>
    <w:rsid w:val="00E262D0"/>
    <w:rsid w:val="00E26C78"/>
    <w:rsid w:val="00E26D34"/>
    <w:rsid w:val="00E26F0E"/>
    <w:rsid w:val="00E274D5"/>
    <w:rsid w:val="00E2770D"/>
    <w:rsid w:val="00E30A86"/>
    <w:rsid w:val="00E319D2"/>
    <w:rsid w:val="00E31BC6"/>
    <w:rsid w:val="00E33573"/>
    <w:rsid w:val="00E33C0E"/>
    <w:rsid w:val="00E344D1"/>
    <w:rsid w:val="00E349A8"/>
    <w:rsid w:val="00E34B72"/>
    <w:rsid w:val="00E3565F"/>
    <w:rsid w:val="00E35E21"/>
    <w:rsid w:val="00E35EA0"/>
    <w:rsid w:val="00E35EBE"/>
    <w:rsid w:val="00E35F50"/>
    <w:rsid w:val="00E36050"/>
    <w:rsid w:val="00E3669D"/>
    <w:rsid w:val="00E36E59"/>
    <w:rsid w:val="00E37205"/>
    <w:rsid w:val="00E37B1F"/>
    <w:rsid w:val="00E37E6D"/>
    <w:rsid w:val="00E40C04"/>
    <w:rsid w:val="00E4277C"/>
    <w:rsid w:val="00E44ED3"/>
    <w:rsid w:val="00E451F9"/>
    <w:rsid w:val="00E456F7"/>
    <w:rsid w:val="00E4584A"/>
    <w:rsid w:val="00E45BD2"/>
    <w:rsid w:val="00E45DB5"/>
    <w:rsid w:val="00E47148"/>
    <w:rsid w:val="00E479A7"/>
    <w:rsid w:val="00E47ED5"/>
    <w:rsid w:val="00E500F5"/>
    <w:rsid w:val="00E5027A"/>
    <w:rsid w:val="00E505ED"/>
    <w:rsid w:val="00E506A6"/>
    <w:rsid w:val="00E5150E"/>
    <w:rsid w:val="00E51DFA"/>
    <w:rsid w:val="00E52801"/>
    <w:rsid w:val="00E53790"/>
    <w:rsid w:val="00E544A7"/>
    <w:rsid w:val="00E558ED"/>
    <w:rsid w:val="00E56398"/>
    <w:rsid w:val="00E56B22"/>
    <w:rsid w:val="00E56B61"/>
    <w:rsid w:val="00E57F86"/>
    <w:rsid w:val="00E60337"/>
    <w:rsid w:val="00E609C6"/>
    <w:rsid w:val="00E6272E"/>
    <w:rsid w:val="00E62AC9"/>
    <w:rsid w:val="00E62B3F"/>
    <w:rsid w:val="00E62F3D"/>
    <w:rsid w:val="00E630C6"/>
    <w:rsid w:val="00E63142"/>
    <w:rsid w:val="00E641D3"/>
    <w:rsid w:val="00E64C52"/>
    <w:rsid w:val="00E65103"/>
    <w:rsid w:val="00E6532B"/>
    <w:rsid w:val="00E65676"/>
    <w:rsid w:val="00E65D68"/>
    <w:rsid w:val="00E662AD"/>
    <w:rsid w:val="00E669BF"/>
    <w:rsid w:val="00E66D75"/>
    <w:rsid w:val="00E6701A"/>
    <w:rsid w:val="00E72168"/>
    <w:rsid w:val="00E72B14"/>
    <w:rsid w:val="00E73126"/>
    <w:rsid w:val="00E73FF8"/>
    <w:rsid w:val="00E74C89"/>
    <w:rsid w:val="00E76723"/>
    <w:rsid w:val="00E769E6"/>
    <w:rsid w:val="00E77C36"/>
    <w:rsid w:val="00E82190"/>
    <w:rsid w:val="00E8285C"/>
    <w:rsid w:val="00E830EF"/>
    <w:rsid w:val="00E84AFC"/>
    <w:rsid w:val="00E85598"/>
    <w:rsid w:val="00E856CD"/>
    <w:rsid w:val="00E86E4B"/>
    <w:rsid w:val="00E87307"/>
    <w:rsid w:val="00E8739A"/>
    <w:rsid w:val="00E87D23"/>
    <w:rsid w:val="00E90313"/>
    <w:rsid w:val="00E90DBE"/>
    <w:rsid w:val="00E90DC4"/>
    <w:rsid w:val="00E9245C"/>
    <w:rsid w:val="00E929D4"/>
    <w:rsid w:val="00E92C96"/>
    <w:rsid w:val="00E92D8B"/>
    <w:rsid w:val="00E92EC2"/>
    <w:rsid w:val="00E94056"/>
    <w:rsid w:val="00E94A9F"/>
    <w:rsid w:val="00E969A0"/>
    <w:rsid w:val="00E96F88"/>
    <w:rsid w:val="00EA1717"/>
    <w:rsid w:val="00EA1B67"/>
    <w:rsid w:val="00EA378B"/>
    <w:rsid w:val="00EA3790"/>
    <w:rsid w:val="00EB04A7"/>
    <w:rsid w:val="00EB0CA1"/>
    <w:rsid w:val="00EB154B"/>
    <w:rsid w:val="00EB171F"/>
    <w:rsid w:val="00EB2D6C"/>
    <w:rsid w:val="00EB2DD9"/>
    <w:rsid w:val="00EB2DF4"/>
    <w:rsid w:val="00EB34A7"/>
    <w:rsid w:val="00EB3876"/>
    <w:rsid w:val="00EB40A3"/>
    <w:rsid w:val="00EB5A12"/>
    <w:rsid w:val="00EB5BA0"/>
    <w:rsid w:val="00EB5DE6"/>
    <w:rsid w:val="00EB6058"/>
    <w:rsid w:val="00EB61CB"/>
    <w:rsid w:val="00EC1515"/>
    <w:rsid w:val="00EC1701"/>
    <w:rsid w:val="00EC1E96"/>
    <w:rsid w:val="00EC2CB1"/>
    <w:rsid w:val="00EC418E"/>
    <w:rsid w:val="00EC470D"/>
    <w:rsid w:val="00EC6328"/>
    <w:rsid w:val="00EC683B"/>
    <w:rsid w:val="00EC6A7A"/>
    <w:rsid w:val="00EC6BCD"/>
    <w:rsid w:val="00ED1890"/>
    <w:rsid w:val="00ED279A"/>
    <w:rsid w:val="00ED2D62"/>
    <w:rsid w:val="00ED323E"/>
    <w:rsid w:val="00ED3BAF"/>
    <w:rsid w:val="00ED4BCB"/>
    <w:rsid w:val="00ED4E07"/>
    <w:rsid w:val="00ED548A"/>
    <w:rsid w:val="00ED6461"/>
    <w:rsid w:val="00ED68A8"/>
    <w:rsid w:val="00ED7F44"/>
    <w:rsid w:val="00EE07DF"/>
    <w:rsid w:val="00EE1009"/>
    <w:rsid w:val="00EE120A"/>
    <w:rsid w:val="00EE1CAF"/>
    <w:rsid w:val="00EE1FDB"/>
    <w:rsid w:val="00EE2729"/>
    <w:rsid w:val="00EE371D"/>
    <w:rsid w:val="00EE3D19"/>
    <w:rsid w:val="00EE4BB4"/>
    <w:rsid w:val="00EE4C9E"/>
    <w:rsid w:val="00EE532A"/>
    <w:rsid w:val="00EF011C"/>
    <w:rsid w:val="00EF0917"/>
    <w:rsid w:val="00EF0939"/>
    <w:rsid w:val="00EF2281"/>
    <w:rsid w:val="00EF3684"/>
    <w:rsid w:val="00EF451E"/>
    <w:rsid w:val="00EF7F11"/>
    <w:rsid w:val="00F0270C"/>
    <w:rsid w:val="00F02F20"/>
    <w:rsid w:val="00F038A0"/>
    <w:rsid w:val="00F039A3"/>
    <w:rsid w:val="00F03C65"/>
    <w:rsid w:val="00F03FBD"/>
    <w:rsid w:val="00F040AD"/>
    <w:rsid w:val="00F052B2"/>
    <w:rsid w:val="00F06333"/>
    <w:rsid w:val="00F07034"/>
    <w:rsid w:val="00F073FD"/>
    <w:rsid w:val="00F07AB1"/>
    <w:rsid w:val="00F07F51"/>
    <w:rsid w:val="00F104FE"/>
    <w:rsid w:val="00F109ED"/>
    <w:rsid w:val="00F1178E"/>
    <w:rsid w:val="00F12006"/>
    <w:rsid w:val="00F1393E"/>
    <w:rsid w:val="00F1430D"/>
    <w:rsid w:val="00F14599"/>
    <w:rsid w:val="00F1480A"/>
    <w:rsid w:val="00F14C2B"/>
    <w:rsid w:val="00F1561B"/>
    <w:rsid w:val="00F15BFD"/>
    <w:rsid w:val="00F16A45"/>
    <w:rsid w:val="00F1771C"/>
    <w:rsid w:val="00F20479"/>
    <w:rsid w:val="00F23AE8"/>
    <w:rsid w:val="00F23B2F"/>
    <w:rsid w:val="00F261ED"/>
    <w:rsid w:val="00F274B9"/>
    <w:rsid w:val="00F275BA"/>
    <w:rsid w:val="00F31F12"/>
    <w:rsid w:val="00F32839"/>
    <w:rsid w:val="00F33658"/>
    <w:rsid w:val="00F3398F"/>
    <w:rsid w:val="00F3494E"/>
    <w:rsid w:val="00F34F2F"/>
    <w:rsid w:val="00F35195"/>
    <w:rsid w:val="00F3567F"/>
    <w:rsid w:val="00F35F44"/>
    <w:rsid w:val="00F37BA0"/>
    <w:rsid w:val="00F40A95"/>
    <w:rsid w:val="00F40AC3"/>
    <w:rsid w:val="00F4137C"/>
    <w:rsid w:val="00F41FD4"/>
    <w:rsid w:val="00F4260E"/>
    <w:rsid w:val="00F42AC8"/>
    <w:rsid w:val="00F430A0"/>
    <w:rsid w:val="00F43C46"/>
    <w:rsid w:val="00F46E8D"/>
    <w:rsid w:val="00F47522"/>
    <w:rsid w:val="00F4779C"/>
    <w:rsid w:val="00F5044B"/>
    <w:rsid w:val="00F518BC"/>
    <w:rsid w:val="00F52473"/>
    <w:rsid w:val="00F52634"/>
    <w:rsid w:val="00F52C1B"/>
    <w:rsid w:val="00F53524"/>
    <w:rsid w:val="00F53CB5"/>
    <w:rsid w:val="00F563D5"/>
    <w:rsid w:val="00F5701F"/>
    <w:rsid w:val="00F6153A"/>
    <w:rsid w:val="00F62EDC"/>
    <w:rsid w:val="00F64FBD"/>
    <w:rsid w:val="00F65183"/>
    <w:rsid w:val="00F65F31"/>
    <w:rsid w:val="00F6619C"/>
    <w:rsid w:val="00F66F30"/>
    <w:rsid w:val="00F678B9"/>
    <w:rsid w:val="00F67B04"/>
    <w:rsid w:val="00F7073D"/>
    <w:rsid w:val="00F70C07"/>
    <w:rsid w:val="00F72B7F"/>
    <w:rsid w:val="00F72C62"/>
    <w:rsid w:val="00F737C0"/>
    <w:rsid w:val="00F7440E"/>
    <w:rsid w:val="00F7454F"/>
    <w:rsid w:val="00F74F2C"/>
    <w:rsid w:val="00F754B6"/>
    <w:rsid w:val="00F7637D"/>
    <w:rsid w:val="00F7643D"/>
    <w:rsid w:val="00F76491"/>
    <w:rsid w:val="00F77A6B"/>
    <w:rsid w:val="00F8070C"/>
    <w:rsid w:val="00F8193E"/>
    <w:rsid w:val="00F81A78"/>
    <w:rsid w:val="00F81B0D"/>
    <w:rsid w:val="00F81B72"/>
    <w:rsid w:val="00F81BA5"/>
    <w:rsid w:val="00F82F31"/>
    <w:rsid w:val="00F83CE6"/>
    <w:rsid w:val="00F83DF2"/>
    <w:rsid w:val="00F84452"/>
    <w:rsid w:val="00F8450F"/>
    <w:rsid w:val="00F871F0"/>
    <w:rsid w:val="00F87B9D"/>
    <w:rsid w:val="00F911D7"/>
    <w:rsid w:val="00F91280"/>
    <w:rsid w:val="00F91354"/>
    <w:rsid w:val="00F91933"/>
    <w:rsid w:val="00F91A2C"/>
    <w:rsid w:val="00F91BCF"/>
    <w:rsid w:val="00F92FE9"/>
    <w:rsid w:val="00F931F9"/>
    <w:rsid w:val="00F94A36"/>
    <w:rsid w:val="00F950E7"/>
    <w:rsid w:val="00F95DFC"/>
    <w:rsid w:val="00F9607F"/>
    <w:rsid w:val="00F96C17"/>
    <w:rsid w:val="00F97986"/>
    <w:rsid w:val="00F97A20"/>
    <w:rsid w:val="00FA139B"/>
    <w:rsid w:val="00FA17C6"/>
    <w:rsid w:val="00FA20FE"/>
    <w:rsid w:val="00FA2A6C"/>
    <w:rsid w:val="00FA2DD4"/>
    <w:rsid w:val="00FA30A9"/>
    <w:rsid w:val="00FA349C"/>
    <w:rsid w:val="00FA3705"/>
    <w:rsid w:val="00FA3F5C"/>
    <w:rsid w:val="00FA4416"/>
    <w:rsid w:val="00FA526E"/>
    <w:rsid w:val="00FA6C39"/>
    <w:rsid w:val="00FA762F"/>
    <w:rsid w:val="00FA765F"/>
    <w:rsid w:val="00FA7986"/>
    <w:rsid w:val="00FA7D1E"/>
    <w:rsid w:val="00FB00BB"/>
    <w:rsid w:val="00FB06B9"/>
    <w:rsid w:val="00FB1445"/>
    <w:rsid w:val="00FB1AF0"/>
    <w:rsid w:val="00FB28AB"/>
    <w:rsid w:val="00FB458C"/>
    <w:rsid w:val="00FB4C90"/>
    <w:rsid w:val="00FB4E02"/>
    <w:rsid w:val="00FB5DD3"/>
    <w:rsid w:val="00FB63DB"/>
    <w:rsid w:val="00FC0AB6"/>
    <w:rsid w:val="00FC0CF6"/>
    <w:rsid w:val="00FC0E5C"/>
    <w:rsid w:val="00FC239F"/>
    <w:rsid w:val="00FC2AF5"/>
    <w:rsid w:val="00FC3496"/>
    <w:rsid w:val="00FC47D7"/>
    <w:rsid w:val="00FC4985"/>
    <w:rsid w:val="00FC4F8A"/>
    <w:rsid w:val="00FC55F9"/>
    <w:rsid w:val="00FC5C76"/>
    <w:rsid w:val="00FC5D5A"/>
    <w:rsid w:val="00FD01AE"/>
    <w:rsid w:val="00FD123A"/>
    <w:rsid w:val="00FD4AF2"/>
    <w:rsid w:val="00FD568B"/>
    <w:rsid w:val="00FD5D2C"/>
    <w:rsid w:val="00FD713A"/>
    <w:rsid w:val="00FE19C3"/>
    <w:rsid w:val="00FE343E"/>
    <w:rsid w:val="00FE3776"/>
    <w:rsid w:val="00FE3A16"/>
    <w:rsid w:val="00FE4529"/>
    <w:rsid w:val="00FE5203"/>
    <w:rsid w:val="00FE55AB"/>
    <w:rsid w:val="00FE63F3"/>
    <w:rsid w:val="00FE6DC1"/>
    <w:rsid w:val="00FF1BC0"/>
    <w:rsid w:val="00FF1F73"/>
    <w:rsid w:val="00FF202B"/>
    <w:rsid w:val="00FF2379"/>
    <w:rsid w:val="00FF24D6"/>
    <w:rsid w:val="00FF3424"/>
    <w:rsid w:val="00FF36C3"/>
    <w:rsid w:val="00FF5881"/>
    <w:rsid w:val="00FF590F"/>
    <w:rsid w:val="00FF64B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85F98E52-0FEB-4FA2-ACCE-B2F00301D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uiPriority="10" w:qFormat="1"/>
    <w:lsdException w:name="Closing" w:semiHidden="1" w:uiPriority="99"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6EDF"/>
    <w:pPr>
      <w:keepLines/>
      <w:spacing w:before="160" w:after="60" w:line="260" w:lineRule="atLeast"/>
    </w:pPr>
    <w:rPr>
      <w:rFonts w:ascii="Calibri" w:hAnsi="Calibri"/>
      <w:sz w:val="22"/>
      <w:szCs w:val="21"/>
      <w:lang w:eastAsia="en-US"/>
    </w:rPr>
  </w:style>
  <w:style w:type="paragraph" w:styleId="Heading1">
    <w:name w:val="heading 1"/>
    <w:aliases w:val="Special note"/>
    <w:basedOn w:val="Normal"/>
    <w:next w:val="Normal"/>
    <w:link w:val="Heading1Char"/>
    <w:uiPriority w:val="9"/>
    <w:qFormat/>
    <w:rsid w:val="00266EDF"/>
    <w:pPr>
      <w:keepLines w:val="0"/>
      <w:framePr w:wrap="around" w:vAnchor="page" w:hAnchor="margin" w:y="7939"/>
      <w:numPr>
        <w:numId w:val="20"/>
      </w:numPr>
      <w:tabs>
        <w:tab w:val="left" w:pos="2552"/>
      </w:tabs>
      <w:spacing w:before="120" w:after="120" w:line="400" w:lineRule="atLeast"/>
      <w:suppressOverlap/>
      <w:outlineLvl w:val="0"/>
    </w:pPr>
    <w:rPr>
      <w:b/>
      <w:bCs/>
      <w:noProof/>
      <w:color w:val="0098CD"/>
      <w:sz w:val="64"/>
      <w:szCs w:val="64"/>
      <w:lang w:val="en-US"/>
    </w:rPr>
  </w:style>
  <w:style w:type="paragraph" w:styleId="Heading2">
    <w:name w:val="heading 2"/>
    <w:basedOn w:val="SubjectCodeTitle"/>
    <w:next w:val="Normal"/>
    <w:link w:val="Heading2Char"/>
    <w:uiPriority w:val="9"/>
    <w:qFormat/>
    <w:rsid w:val="00266EDF"/>
    <w:pPr>
      <w:outlineLvl w:val="1"/>
    </w:pPr>
  </w:style>
  <w:style w:type="paragraph" w:styleId="Heading3">
    <w:name w:val="heading 3"/>
    <w:basedOn w:val="Normal"/>
    <w:next w:val="Normal"/>
    <w:link w:val="Heading3Char"/>
    <w:uiPriority w:val="9"/>
    <w:qFormat/>
    <w:rsid w:val="00266EDF"/>
    <w:pPr>
      <w:keepNext/>
      <w:outlineLvl w:val="2"/>
    </w:pPr>
    <w:rPr>
      <w:rFonts w:ascii="Arial" w:hAnsi="Arial" w:cs="Arial"/>
      <w:b/>
      <w:bCs/>
      <w:sz w:val="26"/>
      <w:szCs w:val="26"/>
    </w:rPr>
  </w:style>
  <w:style w:type="paragraph" w:styleId="Heading4">
    <w:name w:val="heading 4"/>
    <w:basedOn w:val="Normal"/>
    <w:next w:val="Normal"/>
    <w:link w:val="Heading4Char"/>
    <w:uiPriority w:val="9"/>
    <w:qFormat/>
    <w:rsid w:val="00266EDF"/>
    <w:pPr>
      <w:keepNext/>
      <w:outlineLvl w:val="3"/>
    </w:pPr>
    <w:rPr>
      <w:rFonts w:ascii="Times New Roman" w:hAnsi="Times New Roman"/>
      <w:b/>
      <w:bCs/>
      <w:sz w:val="28"/>
      <w:szCs w:val="28"/>
    </w:rPr>
  </w:style>
  <w:style w:type="paragraph" w:styleId="Heading5">
    <w:name w:val="heading 5"/>
    <w:basedOn w:val="Normal"/>
    <w:next w:val="Normal"/>
    <w:link w:val="Heading5Char"/>
    <w:uiPriority w:val="9"/>
    <w:qFormat/>
    <w:rsid w:val="00266EDF"/>
    <w:pPr>
      <w:outlineLvl w:val="4"/>
    </w:pPr>
    <w:rPr>
      <w:b/>
      <w:bCs/>
      <w:i/>
      <w:iCs/>
      <w:sz w:val="26"/>
      <w:szCs w:val="26"/>
    </w:rPr>
  </w:style>
  <w:style w:type="paragraph" w:styleId="Heading6">
    <w:name w:val="heading 6"/>
    <w:basedOn w:val="Normal"/>
    <w:next w:val="Normal"/>
    <w:link w:val="Heading6Char"/>
    <w:uiPriority w:val="9"/>
    <w:qFormat/>
    <w:rsid w:val="00266EDF"/>
    <w:pPr>
      <w:outlineLvl w:val="5"/>
    </w:pPr>
    <w:rPr>
      <w:rFonts w:ascii="Times New Roman" w:hAnsi="Times New Roman"/>
      <w:b/>
      <w:bCs/>
      <w:szCs w:val="22"/>
    </w:rPr>
  </w:style>
  <w:style w:type="paragraph" w:styleId="Heading7">
    <w:name w:val="heading 7"/>
    <w:basedOn w:val="Normal"/>
    <w:next w:val="Normal"/>
    <w:link w:val="Heading7Char"/>
    <w:uiPriority w:val="9"/>
    <w:qFormat/>
    <w:rsid w:val="00266EDF"/>
    <w:pPr>
      <w:keepNext/>
      <w:spacing w:after="100"/>
      <w:ind w:right="-58"/>
      <w:jc w:val="center"/>
      <w:outlineLvl w:val="6"/>
    </w:pPr>
    <w:rPr>
      <w:b/>
      <w:sz w:val="36"/>
      <w:szCs w:val="20"/>
    </w:rPr>
  </w:style>
  <w:style w:type="paragraph" w:styleId="Heading8">
    <w:name w:val="heading 8"/>
    <w:basedOn w:val="Normal"/>
    <w:next w:val="Normal"/>
    <w:link w:val="Heading8Char"/>
    <w:uiPriority w:val="9"/>
    <w:qFormat/>
    <w:rsid w:val="00266EDF"/>
    <w:pPr>
      <w:outlineLvl w:val="7"/>
    </w:pPr>
    <w:rPr>
      <w:rFonts w:ascii="Times New Roman" w:hAnsi="Times New Roman"/>
      <w:i/>
      <w:iCs/>
      <w:sz w:val="24"/>
      <w:szCs w:val="24"/>
    </w:rPr>
  </w:style>
  <w:style w:type="paragraph" w:styleId="Heading9">
    <w:name w:val="heading 9"/>
    <w:basedOn w:val="Normal"/>
    <w:next w:val="Normal"/>
    <w:link w:val="Heading9Char"/>
    <w:uiPriority w:val="9"/>
    <w:qFormat/>
    <w:rsid w:val="00266EDF"/>
    <w:pPr>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ption1">
    <w:name w:val="Caption1"/>
    <w:basedOn w:val="Normal"/>
    <w:next w:val="g"/>
    <w:link w:val="captionCharChar"/>
    <w:rsid w:val="00C40C8C"/>
    <w:pPr>
      <w:spacing w:before="240" w:after="120" w:line="220" w:lineRule="atLeast"/>
      <w:ind w:left="1162" w:hanging="1162"/>
      <w:outlineLvl w:val="0"/>
    </w:pPr>
    <w:rPr>
      <w:rFonts w:cs="Arial"/>
      <w:b/>
      <w:color w:val="1B0069"/>
      <w:sz w:val="20"/>
      <w:szCs w:val="18"/>
    </w:rPr>
  </w:style>
  <w:style w:type="paragraph" w:customStyle="1" w:styleId="0caption">
    <w:name w:val="0caption"/>
    <w:basedOn w:val="Caption"/>
    <w:next w:val="g"/>
    <w:link w:val="0captionChar"/>
    <w:rsid w:val="00266EDF"/>
    <w:pPr>
      <w:pageBreakBefore/>
      <w:spacing w:before="0"/>
    </w:pPr>
    <w:rPr>
      <w:rFonts w:cs="Arial"/>
      <w:szCs w:val="18"/>
    </w:rPr>
  </w:style>
  <w:style w:type="character" w:customStyle="1" w:styleId="captionCharChar">
    <w:name w:val="caption Char Char"/>
    <w:link w:val="Caption1"/>
    <w:rsid w:val="00C40C8C"/>
    <w:rPr>
      <w:rFonts w:ascii="Helvetica" w:hAnsi="Helvetica" w:cs="Arial"/>
      <w:b/>
      <w:color w:val="1B0069"/>
      <w:szCs w:val="18"/>
      <w:lang w:val="en-AU" w:eastAsia="en-US" w:bidi="ar-SA"/>
    </w:rPr>
  </w:style>
  <w:style w:type="character" w:customStyle="1" w:styleId="0captionChar">
    <w:name w:val="0caption Char"/>
    <w:link w:val="0caption"/>
    <w:rsid w:val="00C40C8C"/>
    <w:rPr>
      <w:rFonts w:ascii="Calibri" w:hAnsi="Calibri" w:cs="Arial"/>
      <w:b/>
      <w:bCs/>
      <w:color w:val="0098CD"/>
      <w:sz w:val="22"/>
      <w:szCs w:val="18"/>
      <w:lang w:eastAsia="en-US"/>
    </w:rPr>
  </w:style>
  <w:style w:type="paragraph" w:customStyle="1" w:styleId="shindent">
    <w:name w:val="sh indent"/>
    <w:basedOn w:val="Normal"/>
    <w:link w:val="shindentCharChar"/>
    <w:autoRedefine/>
    <w:rsid w:val="00415528"/>
    <w:pPr>
      <w:tabs>
        <w:tab w:val="left" w:pos="0"/>
      </w:tabs>
      <w:spacing w:before="600" w:after="200"/>
      <w:ind w:left="14" w:hanging="11"/>
    </w:pPr>
    <w:rPr>
      <w:rFonts w:cs="Arial"/>
      <w:b/>
      <w:color w:val="1B0069"/>
      <w:sz w:val="28"/>
      <w:szCs w:val="28"/>
    </w:rPr>
  </w:style>
  <w:style w:type="paragraph" w:customStyle="1" w:styleId="ssh">
    <w:name w:val="ssh"/>
    <w:basedOn w:val="sh"/>
    <w:next w:val="Normal"/>
    <w:link w:val="sshChar"/>
    <w:rsid w:val="00266EDF"/>
    <w:pPr>
      <w:spacing w:before="480"/>
    </w:pPr>
    <w:rPr>
      <w:sz w:val="28"/>
      <w:szCs w:val="24"/>
    </w:rPr>
  </w:style>
  <w:style w:type="paragraph" w:customStyle="1" w:styleId="CSh">
    <w:name w:val="CS_h"/>
    <w:basedOn w:val="ssh"/>
    <w:rsid w:val="00266EDF"/>
    <w:pPr>
      <w:pBdr>
        <w:top w:val="single" w:sz="18" w:space="1" w:color="0098CD"/>
        <w:left w:val="single" w:sz="18" w:space="3" w:color="0098CD"/>
        <w:bottom w:val="single" w:sz="18" w:space="1" w:color="0098CD"/>
        <w:right w:val="single" w:sz="18" w:space="4" w:color="0098CD"/>
      </w:pBdr>
      <w:shd w:val="clear" w:color="auto" w:fill="0098CD"/>
      <w:tabs>
        <w:tab w:val="clear" w:pos="0"/>
      </w:tabs>
      <w:spacing w:before="360"/>
      <w:ind w:right="113"/>
    </w:pPr>
    <w:rPr>
      <w:color w:val="FFFFFF"/>
    </w:rPr>
  </w:style>
  <w:style w:type="paragraph" w:customStyle="1" w:styleId="0CSh">
    <w:name w:val="0CS_h"/>
    <w:basedOn w:val="CSh"/>
    <w:next w:val="Normal"/>
    <w:rsid w:val="00266EDF"/>
    <w:pPr>
      <w:pageBreakBefore/>
      <w:spacing w:before="0"/>
    </w:pPr>
  </w:style>
  <w:style w:type="paragraph" w:customStyle="1" w:styleId="fcaption">
    <w:name w:val="fcaption"/>
    <w:basedOn w:val="Caption"/>
    <w:next w:val="fg"/>
    <w:link w:val="fcaptionChar"/>
    <w:rsid w:val="00266EDF"/>
    <w:pPr>
      <w:tabs>
        <w:tab w:val="clear" w:pos="1134"/>
        <w:tab w:val="left" w:pos="2268"/>
      </w:tabs>
      <w:ind w:left="2268"/>
    </w:pPr>
  </w:style>
  <w:style w:type="paragraph" w:customStyle="1" w:styleId="0fcaption">
    <w:name w:val="0fcaption"/>
    <w:basedOn w:val="fcaption"/>
    <w:next w:val="fg"/>
    <w:link w:val="0fcaptionChar"/>
    <w:rsid w:val="00266EDF"/>
    <w:pPr>
      <w:pageBreakBefore/>
      <w:spacing w:before="0"/>
    </w:pPr>
  </w:style>
  <w:style w:type="paragraph" w:customStyle="1" w:styleId="fmh">
    <w:name w:val="fmh"/>
    <w:basedOn w:val="0fmh"/>
    <w:next w:val="fNormal"/>
    <w:link w:val="fmhChar"/>
    <w:rsid w:val="00266EDF"/>
    <w:pPr>
      <w:pageBreakBefore w:val="0"/>
      <w:spacing w:before="360"/>
    </w:pPr>
  </w:style>
  <w:style w:type="paragraph" w:customStyle="1" w:styleId="0fmh">
    <w:name w:val="0fmh"/>
    <w:basedOn w:val="Normal"/>
    <w:next w:val="Normal"/>
    <w:link w:val="0fmhChar"/>
    <w:uiPriority w:val="99"/>
    <w:rsid w:val="00266EDF"/>
    <w:pPr>
      <w:keepNext/>
      <w:pageBreakBefore/>
      <w:spacing w:before="0"/>
      <w:ind w:left="1134"/>
    </w:pPr>
    <w:rPr>
      <w:rFonts w:cs="Arial"/>
      <w:b/>
      <w:color w:val="0098CD"/>
      <w:sz w:val="25"/>
      <w:szCs w:val="22"/>
    </w:rPr>
  </w:style>
  <w:style w:type="character" w:customStyle="1" w:styleId="fmhChar">
    <w:name w:val="fmh Char"/>
    <w:link w:val="fmh"/>
    <w:rsid w:val="00266EDF"/>
    <w:rPr>
      <w:rFonts w:ascii="Calibri" w:hAnsi="Calibri" w:cs="Arial"/>
      <w:b/>
      <w:color w:val="0098CD"/>
      <w:sz w:val="25"/>
      <w:szCs w:val="22"/>
      <w:lang w:eastAsia="en-US"/>
    </w:rPr>
  </w:style>
  <w:style w:type="character" w:customStyle="1" w:styleId="0fmhChar">
    <w:name w:val="0fmh Char"/>
    <w:link w:val="0fmh"/>
    <w:uiPriority w:val="99"/>
    <w:rsid w:val="00266EDF"/>
    <w:rPr>
      <w:rFonts w:ascii="Calibri" w:hAnsi="Calibri" w:cs="Arial"/>
      <w:b/>
      <w:color w:val="0098CD"/>
      <w:sz w:val="25"/>
      <w:szCs w:val="22"/>
      <w:lang w:eastAsia="en-US"/>
    </w:rPr>
  </w:style>
  <w:style w:type="paragraph" w:customStyle="1" w:styleId="0fmhrr">
    <w:name w:val="0fmh rr"/>
    <w:basedOn w:val="0fmh"/>
    <w:link w:val="0fmhrrChar"/>
    <w:rsid w:val="0003168F"/>
    <w:rPr>
      <w:color w:val="0000FF"/>
      <w:u w:val="single"/>
    </w:rPr>
  </w:style>
  <w:style w:type="character" w:customStyle="1" w:styleId="0fmhrrChar">
    <w:name w:val="0fmh rr Char"/>
    <w:link w:val="0fmhrr"/>
    <w:rsid w:val="0003168F"/>
    <w:rPr>
      <w:rFonts w:ascii="Helvetica" w:hAnsi="Helvetica" w:cs="Arial"/>
      <w:b/>
      <w:color w:val="0000FF"/>
      <w:sz w:val="22"/>
      <w:szCs w:val="22"/>
      <w:u w:val="single"/>
      <w:lang w:val="en-AU" w:eastAsia="en-US" w:bidi="ar-SA"/>
    </w:rPr>
  </w:style>
  <w:style w:type="paragraph" w:customStyle="1" w:styleId="fsh">
    <w:name w:val="fsh"/>
    <w:basedOn w:val="fmh"/>
    <w:rsid w:val="00266EDF"/>
    <w:pPr>
      <w:spacing w:before="280"/>
    </w:pPr>
    <w:rPr>
      <w:sz w:val="23"/>
    </w:rPr>
  </w:style>
  <w:style w:type="paragraph" w:customStyle="1" w:styleId="0fsh">
    <w:name w:val="0fsh"/>
    <w:basedOn w:val="fsh"/>
    <w:rsid w:val="00266EDF"/>
    <w:pPr>
      <w:pageBreakBefore/>
      <w:spacing w:before="0"/>
    </w:pPr>
  </w:style>
  <w:style w:type="paragraph" w:customStyle="1" w:styleId="fssh">
    <w:name w:val="fssh"/>
    <w:basedOn w:val="fsh"/>
    <w:next w:val="fNormal"/>
    <w:rsid w:val="00266EDF"/>
    <w:pPr>
      <w:tabs>
        <w:tab w:val="left" w:pos="567"/>
      </w:tabs>
      <w:spacing w:before="240"/>
    </w:pPr>
    <w:rPr>
      <w:i/>
      <w:sz w:val="22"/>
      <w:szCs w:val="20"/>
    </w:rPr>
  </w:style>
  <w:style w:type="paragraph" w:customStyle="1" w:styleId="0fssh">
    <w:name w:val="0fssh"/>
    <w:basedOn w:val="fssh"/>
    <w:next w:val="Normal"/>
    <w:rsid w:val="00266EDF"/>
    <w:pPr>
      <w:pageBreakBefore/>
      <w:spacing w:before="0"/>
    </w:pPr>
  </w:style>
  <w:style w:type="paragraph" w:customStyle="1" w:styleId="0mhindent">
    <w:name w:val="0mh indent"/>
    <w:basedOn w:val="Normal"/>
    <w:next w:val="Normal"/>
    <w:rsid w:val="007641A6"/>
    <w:pPr>
      <w:keepNext/>
      <w:pageBreakBefore/>
      <w:tabs>
        <w:tab w:val="left" w:pos="0"/>
      </w:tabs>
      <w:spacing w:before="0" w:line="400" w:lineRule="atLeast"/>
      <w:outlineLvl w:val="0"/>
    </w:pPr>
    <w:rPr>
      <w:b/>
      <w:bCs/>
      <w:color w:val="0098CD"/>
      <w:spacing w:val="10"/>
      <w:sz w:val="40"/>
      <w:szCs w:val="36"/>
    </w:rPr>
  </w:style>
  <w:style w:type="paragraph" w:customStyle="1" w:styleId="0note">
    <w:name w:val="0note"/>
    <w:basedOn w:val="Normal"/>
    <w:next w:val="note0"/>
    <w:link w:val="0noteChar"/>
    <w:rsid w:val="00266EDF"/>
    <w:pPr>
      <w:spacing w:before="40" w:after="40" w:line="200" w:lineRule="atLeast"/>
    </w:pPr>
    <w:rPr>
      <w:rFonts w:cs="Arial"/>
      <w:sz w:val="16"/>
      <w:szCs w:val="16"/>
    </w:rPr>
  </w:style>
  <w:style w:type="paragraph" w:customStyle="1" w:styleId="0noteind2">
    <w:name w:val="0note ind 2"/>
    <w:basedOn w:val="0note"/>
    <w:next w:val="noteind2"/>
    <w:rsid w:val="00266EDF"/>
    <w:pPr>
      <w:tabs>
        <w:tab w:val="left" w:pos="142"/>
        <w:tab w:val="left" w:pos="284"/>
      </w:tabs>
      <w:ind w:left="284" w:hanging="284"/>
    </w:pPr>
  </w:style>
  <w:style w:type="paragraph" w:customStyle="1" w:styleId="0noteind1">
    <w:name w:val="0note ind 1"/>
    <w:basedOn w:val="0noteind2"/>
    <w:rsid w:val="00266EDF"/>
    <w:pPr>
      <w:ind w:left="142" w:hanging="142"/>
    </w:pPr>
  </w:style>
  <w:style w:type="paragraph" w:customStyle="1" w:styleId="0noteind3">
    <w:name w:val="0note ind 3"/>
    <w:basedOn w:val="0noteind1"/>
    <w:rsid w:val="00266EDF"/>
    <w:pPr>
      <w:tabs>
        <w:tab w:val="left" w:pos="425"/>
      </w:tabs>
      <w:ind w:left="425" w:hanging="425"/>
    </w:pPr>
  </w:style>
  <w:style w:type="paragraph" w:customStyle="1" w:styleId="0noteind4">
    <w:name w:val="0note ind 4"/>
    <w:basedOn w:val="0noteind3"/>
    <w:rsid w:val="00266EDF"/>
    <w:pPr>
      <w:tabs>
        <w:tab w:val="left" w:pos="567"/>
      </w:tabs>
      <w:ind w:left="567" w:hanging="567"/>
    </w:pPr>
  </w:style>
  <w:style w:type="paragraph" w:customStyle="1" w:styleId="0noteind5">
    <w:name w:val="0note ind 5"/>
    <w:basedOn w:val="0noteind4"/>
    <w:rsid w:val="00266EDF"/>
    <w:pPr>
      <w:tabs>
        <w:tab w:val="left" w:pos="709"/>
      </w:tabs>
      <w:ind w:left="709" w:hanging="709"/>
    </w:pPr>
  </w:style>
  <w:style w:type="paragraph" w:customStyle="1" w:styleId="0noteind6">
    <w:name w:val="0note ind 6"/>
    <w:basedOn w:val="0noteind5"/>
    <w:rsid w:val="00266EDF"/>
    <w:pPr>
      <w:tabs>
        <w:tab w:val="left" w:pos="851"/>
      </w:tabs>
      <w:ind w:left="851" w:hanging="851"/>
    </w:pPr>
  </w:style>
  <w:style w:type="paragraph" w:customStyle="1" w:styleId="0noteind7">
    <w:name w:val="0note ind 7"/>
    <w:basedOn w:val="0noteind6"/>
    <w:rsid w:val="00266EDF"/>
    <w:pPr>
      <w:tabs>
        <w:tab w:val="left" w:pos="992"/>
      </w:tabs>
      <w:ind w:left="992" w:hanging="992"/>
    </w:pPr>
  </w:style>
  <w:style w:type="paragraph" w:customStyle="1" w:styleId="0sh">
    <w:name w:val="0sh"/>
    <w:basedOn w:val="sh"/>
    <w:next w:val="Normal"/>
    <w:link w:val="0shChar"/>
    <w:rsid w:val="00E51DFA"/>
    <w:pPr>
      <w:pageBreakBefore/>
      <w:spacing w:before="0"/>
    </w:pPr>
  </w:style>
  <w:style w:type="character" w:customStyle="1" w:styleId="shindentCharChar">
    <w:name w:val="sh indent Char Char"/>
    <w:link w:val="shindent"/>
    <w:rsid w:val="00415528"/>
    <w:rPr>
      <w:rFonts w:ascii="Helvetica" w:hAnsi="Helvetica" w:cs="Arial"/>
      <w:b/>
      <w:color w:val="1B0069"/>
      <w:sz w:val="28"/>
      <w:szCs w:val="28"/>
      <w:lang w:val="en-AU" w:eastAsia="en-US" w:bidi="ar-SA"/>
    </w:rPr>
  </w:style>
  <w:style w:type="character" w:customStyle="1" w:styleId="0shChar">
    <w:name w:val="0sh Char"/>
    <w:link w:val="0sh"/>
    <w:rsid w:val="00E51DFA"/>
    <w:rPr>
      <w:rFonts w:ascii="Calibri" w:hAnsi="Calibri" w:cs="Arial"/>
      <w:b/>
      <w:bCs/>
      <w:color w:val="00539F"/>
      <w:spacing w:val="10"/>
      <w:sz w:val="32"/>
      <w:szCs w:val="28"/>
      <w:lang w:eastAsia="en-US"/>
    </w:rPr>
  </w:style>
  <w:style w:type="paragraph" w:customStyle="1" w:styleId="0ssh">
    <w:name w:val="0ssh"/>
    <w:basedOn w:val="ssh"/>
    <w:next w:val="Normal"/>
    <w:rsid w:val="00266EDF"/>
    <w:pPr>
      <w:pageBreakBefore/>
      <w:spacing w:before="0"/>
    </w:pPr>
  </w:style>
  <w:style w:type="paragraph" w:customStyle="1" w:styleId="sssh">
    <w:name w:val="sssh"/>
    <w:basedOn w:val="sh"/>
    <w:next w:val="Normal"/>
    <w:link w:val="ssshChar"/>
    <w:qFormat/>
    <w:rsid w:val="00266EDF"/>
    <w:pPr>
      <w:tabs>
        <w:tab w:val="clear" w:pos="0"/>
      </w:tabs>
      <w:spacing w:before="360"/>
    </w:pPr>
    <w:rPr>
      <w:i/>
      <w:sz w:val="24"/>
      <w:lang w:val="en-US"/>
    </w:rPr>
  </w:style>
  <w:style w:type="paragraph" w:customStyle="1" w:styleId="0sssh">
    <w:name w:val="0sssh"/>
    <w:basedOn w:val="sssh"/>
    <w:next w:val="Normal"/>
    <w:rsid w:val="00266EDF"/>
    <w:pPr>
      <w:pageBreakBefore/>
      <w:spacing w:before="0"/>
    </w:pPr>
  </w:style>
  <w:style w:type="paragraph" w:customStyle="1" w:styleId="ssssh">
    <w:name w:val="ssssh"/>
    <w:basedOn w:val="sssh"/>
    <w:link w:val="sssshChar"/>
    <w:rsid w:val="00EC683B"/>
    <w:pPr>
      <w:spacing w:before="240"/>
    </w:pPr>
    <w:rPr>
      <w:sz w:val="22"/>
      <w:szCs w:val="18"/>
    </w:rPr>
  </w:style>
  <w:style w:type="paragraph" w:customStyle="1" w:styleId="0ssssh">
    <w:name w:val="0ssssh"/>
    <w:basedOn w:val="ssssh"/>
    <w:link w:val="0sssshChar"/>
    <w:rsid w:val="00266EDF"/>
    <w:pPr>
      <w:spacing w:before="0"/>
    </w:pPr>
  </w:style>
  <w:style w:type="paragraph" w:customStyle="1" w:styleId="AppNo">
    <w:name w:val="AppNo"/>
    <w:basedOn w:val="Normal"/>
    <w:semiHidden/>
    <w:rsid w:val="00C40C8C"/>
    <w:rPr>
      <w:rFonts w:ascii="ITC Franklin Gothic Book" w:hAnsi="ITC Franklin Gothic Book"/>
      <w:b/>
      <w:color w:val="1B0069"/>
      <w:spacing w:val="-20"/>
      <w:sz w:val="36"/>
      <w:szCs w:val="36"/>
    </w:rPr>
  </w:style>
  <w:style w:type="paragraph" w:styleId="BalloonText">
    <w:name w:val="Balloon Text"/>
    <w:basedOn w:val="Normal"/>
    <w:link w:val="BalloonTextChar"/>
    <w:uiPriority w:val="99"/>
    <w:rsid w:val="00266EDF"/>
    <w:pPr>
      <w:spacing w:before="0" w:after="0" w:line="240" w:lineRule="auto"/>
    </w:pPr>
    <w:rPr>
      <w:rFonts w:ascii="Tahoma" w:hAnsi="Tahoma" w:cs="Tahoma"/>
      <w:sz w:val="16"/>
      <w:szCs w:val="16"/>
    </w:rPr>
  </w:style>
  <w:style w:type="paragraph" w:styleId="Caption">
    <w:name w:val="caption"/>
    <w:basedOn w:val="Normal"/>
    <w:next w:val="g"/>
    <w:link w:val="CaptionChar"/>
    <w:uiPriority w:val="35"/>
    <w:qFormat/>
    <w:rsid w:val="00266EDF"/>
    <w:pPr>
      <w:keepNext/>
      <w:tabs>
        <w:tab w:val="left" w:pos="1134"/>
      </w:tabs>
      <w:spacing w:before="240"/>
      <w:ind w:left="1134" w:hanging="1134"/>
    </w:pPr>
    <w:rPr>
      <w:b/>
      <w:bCs/>
      <w:color w:val="0098CD"/>
      <w:szCs w:val="20"/>
    </w:rPr>
  </w:style>
  <w:style w:type="character" w:styleId="CommentReference">
    <w:name w:val="annotation reference"/>
    <w:rsid w:val="00266EDF"/>
    <w:rPr>
      <w:sz w:val="16"/>
      <w:szCs w:val="16"/>
    </w:rPr>
  </w:style>
  <w:style w:type="paragraph" w:styleId="CommentText">
    <w:name w:val="annotation text"/>
    <w:basedOn w:val="Normal"/>
    <w:link w:val="CommentTextChar"/>
    <w:rsid w:val="00266EDF"/>
    <w:rPr>
      <w:sz w:val="20"/>
      <w:szCs w:val="20"/>
    </w:rPr>
  </w:style>
  <w:style w:type="paragraph" w:styleId="CommentSubject">
    <w:name w:val="annotation subject"/>
    <w:basedOn w:val="CommentText"/>
    <w:next w:val="CommentText"/>
    <w:link w:val="CommentSubjectChar"/>
    <w:uiPriority w:val="99"/>
    <w:rsid w:val="00266EDF"/>
    <w:rPr>
      <w:b/>
      <w:bCs/>
    </w:rPr>
  </w:style>
  <w:style w:type="paragraph" w:customStyle="1" w:styleId="CSend">
    <w:name w:val="CS_end"/>
    <w:basedOn w:val="Normal"/>
    <w:next w:val="Normal"/>
    <w:link w:val="CSendChar"/>
    <w:rsid w:val="00266EDF"/>
    <w:pPr>
      <w:pBdr>
        <w:top w:val="single" w:sz="24" w:space="1" w:color="0098CD"/>
      </w:pBdr>
      <w:spacing w:before="240" w:line="240" w:lineRule="auto"/>
    </w:pPr>
  </w:style>
  <w:style w:type="paragraph" w:styleId="DocumentMap">
    <w:name w:val="Document Map"/>
    <w:basedOn w:val="Normal"/>
    <w:link w:val="DocumentMapChar"/>
    <w:uiPriority w:val="99"/>
    <w:rsid w:val="00266EDF"/>
    <w:pPr>
      <w:shd w:val="clear" w:color="auto" w:fill="000080"/>
    </w:pPr>
    <w:rPr>
      <w:rFonts w:ascii="Tahoma" w:hAnsi="Tahoma" w:cs="Tahoma"/>
      <w:sz w:val="20"/>
      <w:szCs w:val="20"/>
    </w:rPr>
  </w:style>
  <w:style w:type="paragraph" w:styleId="EndnoteText">
    <w:name w:val="endnote text"/>
    <w:basedOn w:val="Normal"/>
    <w:link w:val="EndnoteTextChar"/>
    <w:uiPriority w:val="99"/>
    <w:rsid w:val="00266EDF"/>
    <w:rPr>
      <w:sz w:val="20"/>
      <w:szCs w:val="20"/>
    </w:rPr>
  </w:style>
  <w:style w:type="paragraph" w:customStyle="1" w:styleId="fNormal">
    <w:name w:val="fNormal"/>
    <w:basedOn w:val="Normal"/>
    <w:link w:val="fNormalChar"/>
    <w:uiPriority w:val="99"/>
    <w:rsid w:val="00266EDF"/>
    <w:pPr>
      <w:ind w:left="1134"/>
    </w:pPr>
  </w:style>
  <w:style w:type="paragraph" w:customStyle="1" w:styleId="fFormula">
    <w:name w:val="fFormula"/>
    <w:basedOn w:val="Normal"/>
    <w:rsid w:val="00266EDF"/>
    <w:pPr>
      <w:tabs>
        <w:tab w:val="left" w:pos="2268"/>
        <w:tab w:val="left" w:pos="2552"/>
        <w:tab w:val="left" w:pos="2835"/>
        <w:tab w:val="left" w:pos="3119"/>
      </w:tabs>
      <w:ind w:left="1134"/>
    </w:pPr>
  </w:style>
  <w:style w:type="paragraph" w:customStyle="1" w:styleId="fg">
    <w:name w:val="fg"/>
    <w:basedOn w:val="g"/>
    <w:rsid w:val="00266EDF"/>
    <w:pPr>
      <w:ind w:left="1134"/>
    </w:pPr>
  </w:style>
  <w:style w:type="paragraph" w:customStyle="1" w:styleId="find1">
    <w:name w:val="find 1"/>
    <w:basedOn w:val="fNormal"/>
    <w:link w:val="find1Char"/>
    <w:uiPriority w:val="99"/>
    <w:rsid w:val="00266EDF"/>
    <w:pPr>
      <w:tabs>
        <w:tab w:val="left" w:pos="1418"/>
      </w:tabs>
      <w:spacing w:before="0"/>
      <w:ind w:left="1418" w:hanging="284"/>
    </w:pPr>
    <w:rPr>
      <w:rFonts w:cs="Arial"/>
    </w:rPr>
  </w:style>
  <w:style w:type="character" w:customStyle="1" w:styleId="find1Char">
    <w:name w:val="find 1 Char"/>
    <w:link w:val="find1"/>
    <w:uiPriority w:val="99"/>
    <w:rsid w:val="00266EDF"/>
    <w:rPr>
      <w:rFonts w:ascii="Calibri" w:hAnsi="Calibri" w:cs="Arial"/>
      <w:sz w:val="22"/>
      <w:szCs w:val="21"/>
      <w:lang w:eastAsia="en-US"/>
    </w:rPr>
  </w:style>
  <w:style w:type="paragraph" w:customStyle="1" w:styleId="find2">
    <w:name w:val="find 2"/>
    <w:basedOn w:val="Normal"/>
    <w:uiPriority w:val="99"/>
    <w:rsid w:val="00266EDF"/>
    <w:pPr>
      <w:tabs>
        <w:tab w:val="left" w:pos="1418"/>
        <w:tab w:val="left" w:pos="1701"/>
      </w:tabs>
      <w:spacing w:before="0"/>
      <w:ind w:left="1701" w:hanging="567"/>
    </w:pPr>
    <w:rPr>
      <w:rFonts w:cs="Arial"/>
      <w:lang w:val="en-US"/>
    </w:rPr>
  </w:style>
  <w:style w:type="paragraph" w:customStyle="1" w:styleId="find3">
    <w:name w:val="find 3"/>
    <w:basedOn w:val="find1"/>
    <w:link w:val="find3Char"/>
    <w:rsid w:val="00266EDF"/>
    <w:pPr>
      <w:tabs>
        <w:tab w:val="left" w:pos="1701"/>
        <w:tab w:val="left" w:pos="1985"/>
      </w:tabs>
      <w:ind w:left="1985" w:hanging="851"/>
    </w:pPr>
  </w:style>
  <w:style w:type="character" w:customStyle="1" w:styleId="find3Char">
    <w:name w:val="find 3 Char"/>
    <w:link w:val="find3"/>
    <w:rsid w:val="00C40C8C"/>
    <w:rPr>
      <w:rFonts w:ascii="Calibri" w:hAnsi="Calibri" w:cs="Arial"/>
      <w:sz w:val="22"/>
      <w:szCs w:val="21"/>
      <w:lang w:eastAsia="en-US"/>
    </w:rPr>
  </w:style>
  <w:style w:type="paragraph" w:customStyle="1" w:styleId="find4">
    <w:name w:val="find 4"/>
    <w:basedOn w:val="find3"/>
    <w:link w:val="find4Char"/>
    <w:rsid w:val="00266EDF"/>
    <w:pPr>
      <w:tabs>
        <w:tab w:val="left" w:pos="2268"/>
      </w:tabs>
      <w:ind w:left="2268" w:hanging="1134"/>
    </w:pPr>
  </w:style>
  <w:style w:type="character" w:customStyle="1" w:styleId="find4Char">
    <w:name w:val="find 4 Char"/>
    <w:link w:val="find4"/>
    <w:rsid w:val="00266EDF"/>
    <w:rPr>
      <w:rFonts w:ascii="Calibri" w:hAnsi="Calibri" w:cs="Arial"/>
      <w:sz w:val="22"/>
      <w:szCs w:val="21"/>
      <w:lang w:eastAsia="en-US"/>
    </w:rPr>
  </w:style>
  <w:style w:type="paragraph" w:customStyle="1" w:styleId="find5">
    <w:name w:val="find 5"/>
    <w:basedOn w:val="find4"/>
    <w:link w:val="find5Char"/>
    <w:rsid w:val="00266EDF"/>
    <w:pPr>
      <w:tabs>
        <w:tab w:val="left" w:pos="2552"/>
      </w:tabs>
      <w:ind w:left="2552" w:hanging="1418"/>
    </w:pPr>
  </w:style>
  <w:style w:type="character" w:customStyle="1" w:styleId="find5Char">
    <w:name w:val="find 5 Char"/>
    <w:link w:val="find5"/>
    <w:rsid w:val="00C40C8C"/>
    <w:rPr>
      <w:rFonts w:ascii="Calibri" w:hAnsi="Calibri" w:cs="Arial"/>
      <w:sz w:val="22"/>
      <w:szCs w:val="21"/>
      <w:lang w:eastAsia="en-US"/>
    </w:rPr>
  </w:style>
  <w:style w:type="paragraph" w:customStyle="1" w:styleId="find6">
    <w:name w:val="find 6"/>
    <w:basedOn w:val="find5"/>
    <w:link w:val="find6Char"/>
    <w:rsid w:val="00266EDF"/>
    <w:pPr>
      <w:tabs>
        <w:tab w:val="left" w:pos="2835"/>
      </w:tabs>
      <w:ind w:left="2835" w:hanging="1701"/>
    </w:pPr>
  </w:style>
  <w:style w:type="character" w:customStyle="1" w:styleId="find6Char">
    <w:name w:val="find 6 Char"/>
    <w:link w:val="find6"/>
    <w:rsid w:val="00C40C8C"/>
    <w:rPr>
      <w:rFonts w:ascii="Calibri" w:hAnsi="Calibri" w:cs="Arial"/>
      <w:sz w:val="22"/>
      <w:szCs w:val="21"/>
      <w:lang w:eastAsia="en-US"/>
    </w:rPr>
  </w:style>
  <w:style w:type="paragraph" w:customStyle="1" w:styleId="find7">
    <w:name w:val="find 7"/>
    <w:basedOn w:val="find6"/>
    <w:link w:val="find7Char"/>
    <w:rsid w:val="00266EDF"/>
    <w:pPr>
      <w:tabs>
        <w:tab w:val="left" w:pos="3119"/>
      </w:tabs>
      <w:ind w:left="3119" w:hanging="1985"/>
    </w:pPr>
  </w:style>
  <w:style w:type="character" w:customStyle="1" w:styleId="find7Char">
    <w:name w:val="find 7 Char"/>
    <w:link w:val="find7"/>
    <w:rsid w:val="00C40C8C"/>
    <w:rPr>
      <w:rFonts w:ascii="Calibri" w:hAnsi="Calibri" w:cs="Arial"/>
      <w:sz w:val="22"/>
      <w:szCs w:val="21"/>
      <w:lang w:eastAsia="en-US"/>
    </w:rPr>
  </w:style>
  <w:style w:type="paragraph" w:customStyle="1" w:styleId="fmhrr">
    <w:name w:val="fmh rr"/>
    <w:basedOn w:val="fmh"/>
    <w:link w:val="fmhrrChar"/>
    <w:rsid w:val="00C40C8C"/>
    <w:rPr>
      <w:color w:val="0000FF"/>
      <w:u w:val="single"/>
    </w:rPr>
  </w:style>
  <w:style w:type="character" w:customStyle="1" w:styleId="fmhrrChar">
    <w:name w:val="fmh rr Char"/>
    <w:link w:val="fmhrr"/>
    <w:rsid w:val="00C40C8C"/>
    <w:rPr>
      <w:rFonts w:ascii="Helvetica" w:hAnsi="Helvetica" w:cs="Arial"/>
      <w:b/>
      <w:color w:val="0000FF"/>
      <w:sz w:val="22"/>
      <w:szCs w:val="22"/>
      <w:u w:val="single"/>
      <w:lang w:val="en-AU" w:eastAsia="en-US" w:bidi="ar-SA"/>
    </w:rPr>
  </w:style>
  <w:style w:type="character" w:customStyle="1" w:styleId="fNormalChar">
    <w:name w:val="fNormal Char"/>
    <w:link w:val="fNormal"/>
    <w:uiPriority w:val="99"/>
    <w:rsid w:val="00266EDF"/>
    <w:rPr>
      <w:rFonts w:ascii="Calibri" w:hAnsi="Calibri"/>
      <w:sz w:val="22"/>
      <w:szCs w:val="21"/>
      <w:lang w:eastAsia="en-US"/>
    </w:rPr>
  </w:style>
  <w:style w:type="paragraph" w:customStyle="1" w:styleId="note0">
    <w:name w:val="note"/>
    <w:basedOn w:val="0note"/>
    <w:next w:val="Normal"/>
    <w:link w:val="noteChar"/>
    <w:uiPriority w:val="99"/>
    <w:rsid w:val="00266EDF"/>
    <w:pPr>
      <w:spacing w:after="240"/>
    </w:pPr>
  </w:style>
  <w:style w:type="paragraph" w:customStyle="1" w:styleId="fnote">
    <w:name w:val="fnote"/>
    <w:basedOn w:val="note0"/>
    <w:link w:val="fnoteChar"/>
    <w:uiPriority w:val="99"/>
    <w:rsid w:val="00266EDF"/>
    <w:pPr>
      <w:ind w:left="1134"/>
    </w:pPr>
  </w:style>
  <w:style w:type="character" w:styleId="FollowedHyperlink">
    <w:name w:val="FollowedHyperlink"/>
    <w:rsid w:val="00266EDF"/>
    <w:rPr>
      <w:rFonts w:cs="Times New Roman"/>
      <w:color w:val="0000FF"/>
      <w:u w:val="single"/>
    </w:rPr>
  </w:style>
  <w:style w:type="paragraph" w:styleId="Footer">
    <w:name w:val="footer"/>
    <w:basedOn w:val="Normal"/>
    <w:link w:val="FooterChar"/>
    <w:unhideWhenUsed/>
    <w:rsid w:val="00B65670"/>
    <w:pPr>
      <w:spacing w:before="0" w:after="0" w:line="240" w:lineRule="auto"/>
      <w:jc w:val="center"/>
    </w:pPr>
    <w:rPr>
      <w:b/>
      <w:sz w:val="16"/>
    </w:rPr>
  </w:style>
  <w:style w:type="character" w:styleId="FootnoteReference">
    <w:name w:val="footnote reference"/>
    <w:uiPriority w:val="99"/>
    <w:semiHidden/>
    <w:rsid w:val="00266EDF"/>
    <w:rPr>
      <w:rFonts w:cs="Times New Roman"/>
      <w:vertAlign w:val="superscript"/>
    </w:rPr>
  </w:style>
  <w:style w:type="paragraph" w:styleId="FootnoteText">
    <w:name w:val="footnote text"/>
    <w:basedOn w:val="Normal"/>
    <w:link w:val="FootnoteTextChar"/>
    <w:uiPriority w:val="99"/>
    <w:semiHidden/>
    <w:rsid w:val="00266EDF"/>
    <w:rPr>
      <w:sz w:val="20"/>
      <w:szCs w:val="20"/>
    </w:rPr>
  </w:style>
  <w:style w:type="paragraph" w:customStyle="1" w:styleId="Formula">
    <w:name w:val="Formula"/>
    <w:basedOn w:val="Normal"/>
    <w:rsid w:val="00266EDF"/>
    <w:pPr>
      <w:spacing w:before="0" w:after="80"/>
    </w:pPr>
  </w:style>
  <w:style w:type="paragraph" w:customStyle="1" w:styleId="q">
    <w:name w:val="q"/>
    <w:basedOn w:val="Normal"/>
    <w:next w:val="qso"/>
    <w:rsid w:val="00266EDF"/>
    <w:pPr>
      <w:spacing w:before="120"/>
      <w:ind w:left="567" w:right="567"/>
    </w:pPr>
    <w:rPr>
      <w:i/>
    </w:rPr>
  </w:style>
  <w:style w:type="paragraph" w:customStyle="1" w:styleId="qind1">
    <w:name w:val="q ind 1"/>
    <w:basedOn w:val="q"/>
    <w:rsid w:val="00266EDF"/>
    <w:pPr>
      <w:tabs>
        <w:tab w:val="left" w:pos="851"/>
      </w:tabs>
      <w:spacing w:before="0"/>
      <w:ind w:left="851" w:hanging="284"/>
    </w:pPr>
  </w:style>
  <w:style w:type="paragraph" w:customStyle="1" w:styleId="fq">
    <w:name w:val="fq"/>
    <w:basedOn w:val="fNormal"/>
    <w:rsid w:val="00266EDF"/>
    <w:pPr>
      <w:ind w:left="1418"/>
    </w:pPr>
    <w:rPr>
      <w:i/>
    </w:rPr>
  </w:style>
  <w:style w:type="paragraph" w:customStyle="1" w:styleId="g">
    <w:name w:val="g"/>
    <w:basedOn w:val="Normal"/>
    <w:next w:val="note0"/>
    <w:rsid w:val="00266EDF"/>
    <w:pPr>
      <w:tabs>
        <w:tab w:val="left" w:pos="0"/>
        <w:tab w:val="left" w:pos="709"/>
        <w:tab w:val="left" w:pos="1134"/>
      </w:tabs>
    </w:pPr>
    <w:rPr>
      <w:rFonts w:cs="Arial"/>
      <w:noProof/>
      <w:szCs w:val="16"/>
      <w:lang w:eastAsia="en-AU"/>
    </w:rPr>
  </w:style>
  <w:style w:type="paragraph" w:styleId="Header">
    <w:name w:val="header"/>
    <w:basedOn w:val="Normal"/>
    <w:link w:val="HeaderChar"/>
    <w:uiPriority w:val="99"/>
    <w:rsid w:val="004169EF"/>
    <w:pPr>
      <w:spacing w:before="0" w:after="0"/>
    </w:pPr>
  </w:style>
  <w:style w:type="character" w:styleId="Hyperlink">
    <w:name w:val="Hyperlink"/>
    <w:uiPriority w:val="99"/>
    <w:rsid w:val="00266EDF"/>
    <w:rPr>
      <w:rFonts w:ascii="Calibri" w:hAnsi="Calibri" w:cs="Times New Roman"/>
      <w:color w:val="0000FF"/>
      <w:u w:val="single"/>
    </w:rPr>
  </w:style>
  <w:style w:type="paragraph" w:customStyle="1" w:styleId="ind1">
    <w:name w:val="ind 1"/>
    <w:basedOn w:val="Normal"/>
    <w:link w:val="ind1Char"/>
    <w:rsid w:val="00266EDF"/>
    <w:pPr>
      <w:tabs>
        <w:tab w:val="left" w:pos="567"/>
      </w:tabs>
      <w:spacing w:before="0"/>
      <w:ind w:left="284" w:hanging="284"/>
    </w:pPr>
    <w:rPr>
      <w:rFonts w:cs="Arial"/>
      <w:lang w:val="en-US"/>
    </w:rPr>
  </w:style>
  <w:style w:type="character" w:customStyle="1" w:styleId="ind1Char">
    <w:name w:val="ind 1 Char"/>
    <w:link w:val="ind1"/>
    <w:rsid w:val="00266EDF"/>
    <w:rPr>
      <w:rFonts w:ascii="Calibri" w:hAnsi="Calibri" w:cs="Arial"/>
      <w:sz w:val="22"/>
      <w:szCs w:val="21"/>
      <w:lang w:val="en-US" w:eastAsia="en-US"/>
    </w:rPr>
  </w:style>
  <w:style w:type="paragraph" w:customStyle="1" w:styleId="ind2">
    <w:name w:val="ind 2"/>
    <w:basedOn w:val="ind1"/>
    <w:link w:val="ind2Char"/>
    <w:rsid w:val="00266EDF"/>
    <w:pPr>
      <w:tabs>
        <w:tab w:val="left" w:pos="284"/>
      </w:tabs>
      <w:ind w:left="567" w:hanging="567"/>
    </w:pPr>
  </w:style>
  <w:style w:type="character" w:customStyle="1" w:styleId="ind2Char">
    <w:name w:val="ind 2 Char"/>
    <w:link w:val="ind2"/>
    <w:rsid w:val="00266EDF"/>
    <w:rPr>
      <w:rFonts w:ascii="Calibri" w:hAnsi="Calibri" w:cs="Arial"/>
      <w:sz w:val="22"/>
      <w:szCs w:val="21"/>
      <w:lang w:val="en-US" w:eastAsia="en-US"/>
    </w:rPr>
  </w:style>
  <w:style w:type="paragraph" w:customStyle="1" w:styleId="ind3">
    <w:name w:val="ind 3"/>
    <w:basedOn w:val="ind2"/>
    <w:link w:val="ind3Char"/>
    <w:rsid w:val="00266EDF"/>
    <w:pPr>
      <w:tabs>
        <w:tab w:val="left" w:pos="851"/>
      </w:tabs>
      <w:ind w:left="851" w:hanging="851"/>
    </w:pPr>
  </w:style>
  <w:style w:type="character" w:customStyle="1" w:styleId="ind3Char">
    <w:name w:val="ind 3 Char"/>
    <w:link w:val="ind3"/>
    <w:rsid w:val="00266EDF"/>
    <w:rPr>
      <w:rFonts w:ascii="Calibri" w:hAnsi="Calibri" w:cs="Arial"/>
      <w:sz w:val="22"/>
      <w:szCs w:val="21"/>
      <w:lang w:val="en-US" w:eastAsia="en-US"/>
    </w:rPr>
  </w:style>
  <w:style w:type="paragraph" w:customStyle="1" w:styleId="ind4">
    <w:name w:val="ind 4"/>
    <w:basedOn w:val="ind3"/>
    <w:link w:val="ind4Char"/>
    <w:rsid w:val="00266EDF"/>
    <w:pPr>
      <w:tabs>
        <w:tab w:val="left" w:pos="1134"/>
      </w:tabs>
      <w:ind w:left="1134" w:hanging="1134"/>
    </w:pPr>
  </w:style>
  <w:style w:type="character" w:customStyle="1" w:styleId="ind4Char">
    <w:name w:val="ind 4 Char"/>
    <w:link w:val="ind4"/>
    <w:rsid w:val="00266EDF"/>
    <w:rPr>
      <w:rFonts w:ascii="Calibri" w:hAnsi="Calibri" w:cs="Arial"/>
      <w:sz w:val="22"/>
      <w:szCs w:val="21"/>
      <w:lang w:val="en-US" w:eastAsia="en-US"/>
    </w:rPr>
  </w:style>
  <w:style w:type="paragraph" w:customStyle="1" w:styleId="ind5">
    <w:name w:val="ind 5"/>
    <w:basedOn w:val="ind4"/>
    <w:link w:val="ind5Char"/>
    <w:rsid w:val="00266EDF"/>
    <w:pPr>
      <w:tabs>
        <w:tab w:val="left" w:pos="1418"/>
      </w:tabs>
      <w:ind w:left="1418" w:hanging="1418"/>
    </w:pPr>
  </w:style>
  <w:style w:type="character" w:customStyle="1" w:styleId="ind5Char">
    <w:name w:val="ind 5 Char"/>
    <w:link w:val="ind5"/>
    <w:rsid w:val="00266EDF"/>
    <w:rPr>
      <w:rFonts w:ascii="Calibri" w:hAnsi="Calibri" w:cs="Arial"/>
      <w:sz w:val="22"/>
      <w:szCs w:val="21"/>
      <w:lang w:val="en-US" w:eastAsia="en-US"/>
    </w:rPr>
  </w:style>
  <w:style w:type="paragraph" w:customStyle="1" w:styleId="ind6">
    <w:name w:val="ind 6"/>
    <w:basedOn w:val="ind5"/>
    <w:link w:val="ind6Char"/>
    <w:rsid w:val="00266EDF"/>
    <w:pPr>
      <w:tabs>
        <w:tab w:val="left" w:pos="1701"/>
      </w:tabs>
      <w:ind w:left="1701" w:hanging="1701"/>
    </w:pPr>
  </w:style>
  <w:style w:type="character" w:customStyle="1" w:styleId="ind6Char">
    <w:name w:val="ind 6 Char"/>
    <w:link w:val="ind6"/>
    <w:rsid w:val="00266EDF"/>
    <w:rPr>
      <w:rFonts w:ascii="Calibri" w:hAnsi="Calibri" w:cs="Arial"/>
      <w:sz w:val="22"/>
      <w:szCs w:val="21"/>
      <w:lang w:val="en-US" w:eastAsia="en-US"/>
    </w:rPr>
  </w:style>
  <w:style w:type="paragraph" w:customStyle="1" w:styleId="ind7">
    <w:name w:val="ind 7"/>
    <w:basedOn w:val="ind6"/>
    <w:link w:val="ind7Char"/>
    <w:rsid w:val="00266EDF"/>
    <w:pPr>
      <w:tabs>
        <w:tab w:val="left" w:pos="1985"/>
      </w:tabs>
      <w:ind w:left="1985" w:hanging="1985"/>
    </w:pPr>
  </w:style>
  <w:style w:type="character" w:customStyle="1" w:styleId="ind7Char">
    <w:name w:val="ind 7 Char"/>
    <w:link w:val="ind7"/>
    <w:rsid w:val="00266EDF"/>
    <w:rPr>
      <w:rFonts w:ascii="Calibri" w:hAnsi="Calibri" w:cs="Arial"/>
      <w:sz w:val="22"/>
      <w:szCs w:val="21"/>
      <w:lang w:val="en-US" w:eastAsia="en-US"/>
    </w:rPr>
  </w:style>
  <w:style w:type="paragraph" w:customStyle="1" w:styleId="ind10">
    <w:name w:val="ind1"/>
    <w:basedOn w:val="Normal"/>
    <w:semiHidden/>
    <w:rsid w:val="00C40C8C"/>
    <w:pPr>
      <w:keepLines w:val="0"/>
      <w:spacing w:after="80"/>
      <w:ind w:left="284" w:hanging="284"/>
    </w:pPr>
    <w:rPr>
      <w:lang w:val="en-US"/>
    </w:rPr>
  </w:style>
  <w:style w:type="paragraph" w:styleId="Index1">
    <w:name w:val="index 1"/>
    <w:basedOn w:val="Normal"/>
    <w:next w:val="Normal"/>
    <w:autoRedefine/>
    <w:semiHidden/>
    <w:rsid w:val="00C40C8C"/>
    <w:pPr>
      <w:ind w:left="210" w:hanging="210"/>
    </w:pPr>
  </w:style>
  <w:style w:type="paragraph" w:styleId="Index2">
    <w:name w:val="index 2"/>
    <w:basedOn w:val="Normal"/>
    <w:next w:val="Normal"/>
    <w:autoRedefine/>
    <w:semiHidden/>
    <w:rsid w:val="00C40C8C"/>
    <w:pPr>
      <w:ind w:left="420" w:hanging="210"/>
    </w:pPr>
  </w:style>
  <w:style w:type="paragraph" w:styleId="Index3">
    <w:name w:val="index 3"/>
    <w:basedOn w:val="Normal"/>
    <w:next w:val="Normal"/>
    <w:autoRedefine/>
    <w:semiHidden/>
    <w:rsid w:val="00C40C8C"/>
    <w:pPr>
      <w:ind w:left="630" w:hanging="210"/>
    </w:pPr>
  </w:style>
  <w:style w:type="paragraph" w:styleId="Index4">
    <w:name w:val="index 4"/>
    <w:basedOn w:val="Normal"/>
    <w:next w:val="Normal"/>
    <w:autoRedefine/>
    <w:semiHidden/>
    <w:rsid w:val="00C40C8C"/>
    <w:pPr>
      <w:ind w:left="840" w:hanging="210"/>
    </w:pPr>
  </w:style>
  <w:style w:type="paragraph" w:styleId="Index5">
    <w:name w:val="index 5"/>
    <w:basedOn w:val="Normal"/>
    <w:next w:val="Normal"/>
    <w:autoRedefine/>
    <w:semiHidden/>
    <w:rsid w:val="00C40C8C"/>
    <w:pPr>
      <w:ind w:left="1050" w:hanging="210"/>
    </w:pPr>
  </w:style>
  <w:style w:type="paragraph" w:styleId="Index6">
    <w:name w:val="index 6"/>
    <w:basedOn w:val="Normal"/>
    <w:next w:val="Normal"/>
    <w:autoRedefine/>
    <w:semiHidden/>
    <w:rsid w:val="00C40C8C"/>
    <w:pPr>
      <w:ind w:left="1260" w:hanging="210"/>
    </w:pPr>
  </w:style>
  <w:style w:type="paragraph" w:styleId="Index7">
    <w:name w:val="index 7"/>
    <w:basedOn w:val="Normal"/>
    <w:next w:val="Normal"/>
    <w:autoRedefine/>
    <w:semiHidden/>
    <w:rsid w:val="00C40C8C"/>
    <w:pPr>
      <w:ind w:left="1470" w:hanging="210"/>
    </w:pPr>
  </w:style>
  <w:style w:type="paragraph" w:styleId="Index8">
    <w:name w:val="index 8"/>
    <w:basedOn w:val="Normal"/>
    <w:next w:val="Normal"/>
    <w:autoRedefine/>
    <w:semiHidden/>
    <w:rsid w:val="00C40C8C"/>
    <w:pPr>
      <w:ind w:left="1680" w:hanging="210"/>
    </w:pPr>
  </w:style>
  <w:style w:type="paragraph" w:styleId="Index9">
    <w:name w:val="index 9"/>
    <w:basedOn w:val="Normal"/>
    <w:next w:val="Normal"/>
    <w:autoRedefine/>
    <w:semiHidden/>
    <w:rsid w:val="00C40C8C"/>
    <w:pPr>
      <w:ind w:left="1890" w:hanging="210"/>
    </w:pPr>
  </w:style>
  <w:style w:type="paragraph" w:styleId="IndexHeading">
    <w:name w:val="index heading"/>
    <w:basedOn w:val="Normal"/>
    <w:next w:val="Index1"/>
    <w:semiHidden/>
    <w:rsid w:val="00C40C8C"/>
    <w:rPr>
      <w:rFonts w:ascii="Arial" w:hAnsi="Arial" w:cs="Arial"/>
      <w:b/>
      <w:bCs/>
    </w:rPr>
  </w:style>
  <w:style w:type="paragraph" w:customStyle="1" w:styleId="kapfooter">
    <w:name w:val="kap_footer"/>
    <w:basedOn w:val="Normal"/>
    <w:rsid w:val="00C40C8C"/>
    <w:pPr>
      <w:keepLines w:val="0"/>
      <w:spacing w:before="360" w:after="0" w:line="240" w:lineRule="auto"/>
      <w:ind w:right="-1225"/>
      <w:jc w:val="right"/>
    </w:pPr>
  </w:style>
  <w:style w:type="paragraph" w:styleId="List2">
    <w:name w:val="List 2"/>
    <w:basedOn w:val="Normal"/>
    <w:semiHidden/>
    <w:rsid w:val="00C40C8C"/>
    <w:pPr>
      <w:ind w:left="566" w:hanging="283"/>
    </w:pPr>
  </w:style>
  <w:style w:type="paragraph" w:styleId="List3">
    <w:name w:val="List 3"/>
    <w:basedOn w:val="Normal"/>
    <w:semiHidden/>
    <w:rsid w:val="00C40C8C"/>
    <w:pPr>
      <w:ind w:left="849" w:hanging="283"/>
    </w:pPr>
  </w:style>
  <w:style w:type="paragraph" w:styleId="List4">
    <w:name w:val="List 4"/>
    <w:basedOn w:val="Normal"/>
    <w:semiHidden/>
    <w:rsid w:val="00C40C8C"/>
    <w:pPr>
      <w:ind w:left="1132" w:hanging="283"/>
    </w:pPr>
  </w:style>
  <w:style w:type="paragraph" w:styleId="List5">
    <w:name w:val="List 5"/>
    <w:basedOn w:val="Normal"/>
    <w:semiHidden/>
    <w:rsid w:val="00C40C8C"/>
    <w:pPr>
      <w:numPr>
        <w:numId w:val="9"/>
      </w:numPr>
      <w:tabs>
        <w:tab w:val="clear" w:pos="360"/>
      </w:tabs>
      <w:ind w:left="1415" w:hanging="283"/>
    </w:pPr>
  </w:style>
  <w:style w:type="paragraph" w:styleId="ListBullet">
    <w:name w:val="List Bullet"/>
    <w:basedOn w:val="Normal"/>
    <w:link w:val="ListBulletChar"/>
    <w:semiHidden/>
    <w:rsid w:val="00C40C8C"/>
    <w:pPr>
      <w:numPr>
        <w:numId w:val="5"/>
      </w:numPr>
      <w:tabs>
        <w:tab w:val="clear" w:pos="643"/>
        <w:tab w:val="num" w:pos="360"/>
      </w:tabs>
      <w:ind w:left="360"/>
    </w:pPr>
  </w:style>
  <w:style w:type="paragraph" w:styleId="ListBullet2">
    <w:name w:val="List Bullet 2"/>
    <w:basedOn w:val="Normal"/>
    <w:link w:val="ListBullet2Char"/>
    <w:semiHidden/>
    <w:rsid w:val="00C40C8C"/>
    <w:pPr>
      <w:numPr>
        <w:numId w:val="6"/>
      </w:numPr>
      <w:tabs>
        <w:tab w:val="clear" w:pos="926"/>
        <w:tab w:val="num" w:pos="643"/>
      </w:tabs>
      <w:ind w:left="643"/>
    </w:pPr>
  </w:style>
  <w:style w:type="paragraph" w:styleId="ListBullet3">
    <w:name w:val="List Bullet 3"/>
    <w:basedOn w:val="Normal"/>
    <w:semiHidden/>
    <w:rsid w:val="00C40C8C"/>
    <w:pPr>
      <w:numPr>
        <w:numId w:val="7"/>
      </w:numPr>
      <w:tabs>
        <w:tab w:val="clear" w:pos="1209"/>
        <w:tab w:val="num" w:pos="926"/>
      </w:tabs>
      <w:ind w:left="926"/>
    </w:pPr>
  </w:style>
  <w:style w:type="paragraph" w:styleId="ListBullet4">
    <w:name w:val="List Bullet 4"/>
    <w:basedOn w:val="Normal"/>
    <w:semiHidden/>
    <w:rsid w:val="00C40C8C"/>
    <w:pPr>
      <w:numPr>
        <w:numId w:val="8"/>
      </w:numPr>
      <w:tabs>
        <w:tab w:val="clear" w:pos="1492"/>
        <w:tab w:val="num" w:pos="1209"/>
      </w:tabs>
      <w:ind w:left="1209"/>
    </w:pPr>
  </w:style>
  <w:style w:type="paragraph" w:styleId="ListBullet5">
    <w:name w:val="List Bullet 5"/>
    <w:basedOn w:val="Normal"/>
    <w:semiHidden/>
    <w:rsid w:val="00C40C8C"/>
    <w:pPr>
      <w:tabs>
        <w:tab w:val="num" w:pos="643"/>
      </w:tabs>
      <w:ind w:left="643" w:hanging="360"/>
    </w:pPr>
  </w:style>
  <w:style w:type="paragraph" w:styleId="ListContinue">
    <w:name w:val="List Continue"/>
    <w:basedOn w:val="Normal"/>
    <w:semiHidden/>
    <w:rsid w:val="00C40C8C"/>
    <w:pPr>
      <w:ind w:left="283"/>
    </w:pPr>
  </w:style>
  <w:style w:type="paragraph" w:styleId="ListContinue2">
    <w:name w:val="List Continue 2"/>
    <w:basedOn w:val="Normal"/>
    <w:semiHidden/>
    <w:rsid w:val="00C40C8C"/>
    <w:pPr>
      <w:ind w:left="566"/>
    </w:pPr>
  </w:style>
  <w:style w:type="paragraph" w:styleId="ListContinue3">
    <w:name w:val="List Continue 3"/>
    <w:basedOn w:val="Normal"/>
    <w:semiHidden/>
    <w:rsid w:val="00C40C8C"/>
    <w:pPr>
      <w:ind w:left="849"/>
    </w:pPr>
  </w:style>
  <w:style w:type="paragraph" w:styleId="ListContinue4">
    <w:name w:val="List Continue 4"/>
    <w:basedOn w:val="Normal"/>
    <w:semiHidden/>
    <w:rsid w:val="00C40C8C"/>
    <w:pPr>
      <w:ind w:left="1132"/>
    </w:pPr>
  </w:style>
  <w:style w:type="paragraph" w:styleId="ListContinue5">
    <w:name w:val="List Continue 5"/>
    <w:basedOn w:val="Normal"/>
    <w:semiHidden/>
    <w:rsid w:val="00C40C8C"/>
    <w:pPr>
      <w:numPr>
        <w:numId w:val="14"/>
      </w:numPr>
      <w:tabs>
        <w:tab w:val="clear" w:pos="360"/>
      </w:tabs>
      <w:ind w:left="1415" w:firstLine="0"/>
    </w:pPr>
  </w:style>
  <w:style w:type="paragraph" w:customStyle="1" w:styleId="ListNormal">
    <w:name w:val="List Normal"/>
    <w:basedOn w:val="Normal"/>
    <w:semiHidden/>
    <w:rsid w:val="0003168F"/>
    <w:pPr>
      <w:spacing w:before="40"/>
    </w:pPr>
  </w:style>
  <w:style w:type="paragraph" w:styleId="ListNumber">
    <w:name w:val="List Number"/>
    <w:basedOn w:val="Normal"/>
    <w:semiHidden/>
    <w:rsid w:val="00C40C8C"/>
    <w:pPr>
      <w:numPr>
        <w:numId w:val="10"/>
      </w:numPr>
      <w:tabs>
        <w:tab w:val="clear" w:pos="643"/>
        <w:tab w:val="num" w:pos="360"/>
      </w:tabs>
      <w:ind w:left="360"/>
    </w:pPr>
  </w:style>
  <w:style w:type="paragraph" w:styleId="ListNumber2">
    <w:name w:val="List Number 2"/>
    <w:basedOn w:val="Normal"/>
    <w:semiHidden/>
    <w:rsid w:val="00C40C8C"/>
    <w:pPr>
      <w:numPr>
        <w:numId w:val="11"/>
      </w:numPr>
      <w:tabs>
        <w:tab w:val="clear" w:pos="926"/>
        <w:tab w:val="num" w:pos="643"/>
      </w:tabs>
      <w:ind w:left="643"/>
    </w:pPr>
  </w:style>
  <w:style w:type="paragraph" w:styleId="ListNumber3">
    <w:name w:val="List Number 3"/>
    <w:basedOn w:val="Normal"/>
    <w:semiHidden/>
    <w:rsid w:val="00C40C8C"/>
    <w:pPr>
      <w:numPr>
        <w:numId w:val="12"/>
      </w:numPr>
      <w:tabs>
        <w:tab w:val="clear" w:pos="1209"/>
        <w:tab w:val="num" w:pos="926"/>
      </w:tabs>
      <w:ind w:left="926"/>
    </w:pPr>
  </w:style>
  <w:style w:type="paragraph" w:styleId="ListNumber4">
    <w:name w:val="List Number 4"/>
    <w:basedOn w:val="Normal"/>
    <w:semiHidden/>
    <w:rsid w:val="00C40C8C"/>
    <w:pPr>
      <w:numPr>
        <w:numId w:val="13"/>
      </w:numPr>
      <w:tabs>
        <w:tab w:val="clear" w:pos="1492"/>
        <w:tab w:val="num" w:pos="1209"/>
      </w:tabs>
      <w:ind w:left="1209"/>
    </w:pPr>
  </w:style>
  <w:style w:type="paragraph" w:styleId="ListNumber5">
    <w:name w:val="List Number 5"/>
    <w:basedOn w:val="Normal"/>
    <w:semiHidden/>
    <w:rsid w:val="00C40C8C"/>
    <w:pPr>
      <w:tabs>
        <w:tab w:val="num" w:pos="851"/>
      </w:tabs>
      <w:ind w:left="284"/>
    </w:pPr>
  </w:style>
  <w:style w:type="paragraph" w:customStyle="1" w:styleId="ListNo">
    <w:name w:val="ListNo"/>
    <w:basedOn w:val="Normal"/>
    <w:semiHidden/>
    <w:rsid w:val="0003168F"/>
    <w:rPr>
      <w:b/>
      <w:color w:val="1B0069"/>
      <w:spacing w:val="-20"/>
      <w:sz w:val="36"/>
      <w:szCs w:val="36"/>
    </w:rPr>
  </w:style>
  <w:style w:type="paragraph" w:styleId="MacroText">
    <w:name w:val="macro"/>
    <w:link w:val="MacroTextChar"/>
    <w:semiHidden/>
    <w:rsid w:val="00C40C8C"/>
    <w:pPr>
      <w:tabs>
        <w:tab w:val="left" w:pos="480"/>
        <w:tab w:val="left" w:pos="960"/>
        <w:tab w:val="left" w:pos="1440"/>
        <w:tab w:val="left" w:pos="1920"/>
        <w:tab w:val="left" w:pos="2400"/>
        <w:tab w:val="left" w:pos="2880"/>
        <w:tab w:val="left" w:pos="3360"/>
        <w:tab w:val="left" w:pos="3840"/>
        <w:tab w:val="left" w:pos="4320"/>
      </w:tabs>
      <w:spacing w:before="240" w:after="120" w:line="260" w:lineRule="atLeast"/>
    </w:pPr>
    <w:rPr>
      <w:rFonts w:ascii="Courier New" w:hAnsi="Courier New" w:cs="Courier New"/>
      <w:lang w:eastAsia="en-US"/>
    </w:rPr>
  </w:style>
  <w:style w:type="paragraph" w:styleId="MessageHeader">
    <w:name w:val="Message Header"/>
    <w:basedOn w:val="Normal"/>
    <w:link w:val="MessageHeaderChar"/>
    <w:semiHidden/>
    <w:rsid w:val="00C40C8C"/>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customStyle="1" w:styleId="mh">
    <w:name w:val="mh"/>
    <w:basedOn w:val="0mhindent"/>
    <w:next w:val="Normal"/>
    <w:link w:val="mhChar"/>
    <w:rsid w:val="007D21B8"/>
    <w:pPr>
      <w:pageBreakBefore w:val="0"/>
      <w:spacing w:before="800"/>
      <w:ind w:hanging="992"/>
    </w:pPr>
  </w:style>
  <w:style w:type="paragraph" w:customStyle="1" w:styleId="mhindent">
    <w:name w:val="mh indent"/>
    <w:basedOn w:val="mh"/>
    <w:rsid w:val="00266EDF"/>
    <w:pPr>
      <w:tabs>
        <w:tab w:val="clear" w:pos="0"/>
      </w:tabs>
      <w:ind w:firstLine="0"/>
    </w:pPr>
  </w:style>
  <w:style w:type="paragraph" w:customStyle="1" w:styleId="noteind2">
    <w:name w:val="note ind 2"/>
    <w:basedOn w:val="0note"/>
    <w:rsid w:val="00266EDF"/>
    <w:pPr>
      <w:tabs>
        <w:tab w:val="left" w:pos="142"/>
        <w:tab w:val="left" w:pos="284"/>
      </w:tabs>
      <w:spacing w:after="240"/>
      <w:ind w:left="284" w:hanging="284"/>
    </w:pPr>
  </w:style>
  <w:style w:type="paragraph" w:customStyle="1" w:styleId="noteind1">
    <w:name w:val="note ind 1"/>
    <w:basedOn w:val="noteind2"/>
    <w:rsid w:val="00266EDF"/>
    <w:pPr>
      <w:ind w:left="142" w:hanging="142"/>
    </w:pPr>
  </w:style>
  <w:style w:type="paragraph" w:customStyle="1" w:styleId="noteind3">
    <w:name w:val="note ind 3"/>
    <w:basedOn w:val="noteind2"/>
    <w:rsid w:val="00266EDF"/>
    <w:pPr>
      <w:tabs>
        <w:tab w:val="left" w:pos="425"/>
      </w:tabs>
      <w:ind w:left="425" w:hanging="425"/>
    </w:pPr>
  </w:style>
  <w:style w:type="paragraph" w:customStyle="1" w:styleId="noteind4">
    <w:name w:val="note ind 4"/>
    <w:basedOn w:val="noteind3"/>
    <w:rsid w:val="00266EDF"/>
    <w:pPr>
      <w:tabs>
        <w:tab w:val="left" w:pos="567"/>
      </w:tabs>
      <w:ind w:left="567" w:hanging="567"/>
    </w:pPr>
  </w:style>
  <w:style w:type="paragraph" w:customStyle="1" w:styleId="noteind5">
    <w:name w:val="note ind 5"/>
    <w:basedOn w:val="noteind4"/>
    <w:rsid w:val="00266EDF"/>
    <w:pPr>
      <w:tabs>
        <w:tab w:val="left" w:pos="709"/>
      </w:tabs>
      <w:ind w:left="709" w:hanging="709"/>
    </w:pPr>
  </w:style>
  <w:style w:type="paragraph" w:customStyle="1" w:styleId="noteind6">
    <w:name w:val="note ind 6"/>
    <w:basedOn w:val="noteind5"/>
    <w:rsid w:val="00266EDF"/>
    <w:pPr>
      <w:tabs>
        <w:tab w:val="left" w:pos="851"/>
      </w:tabs>
      <w:ind w:left="851" w:hanging="851"/>
    </w:pPr>
  </w:style>
  <w:style w:type="paragraph" w:customStyle="1" w:styleId="noteind7">
    <w:name w:val="note ind 7"/>
    <w:basedOn w:val="noteind6"/>
    <w:rsid w:val="00266EDF"/>
    <w:pPr>
      <w:tabs>
        <w:tab w:val="left" w:pos="992"/>
      </w:tabs>
      <w:ind w:left="992" w:hanging="992"/>
    </w:pPr>
  </w:style>
  <w:style w:type="paragraph" w:customStyle="1" w:styleId="Notes">
    <w:name w:val="Notes"/>
    <w:basedOn w:val="0mhindent"/>
    <w:qFormat/>
    <w:rsid w:val="00266EDF"/>
    <w:rPr>
      <w:i/>
      <w:sz w:val="36"/>
    </w:rPr>
  </w:style>
  <w:style w:type="character" w:styleId="PageNumber">
    <w:name w:val="page number"/>
    <w:uiPriority w:val="99"/>
    <w:rsid w:val="00266EDF"/>
    <w:rPr>
      <w:rFonts w:cs="Times New Roman"/>
    </w:rPr>
  </w:style>
  <w:style w:type="paragraph" w:styleId="PlainText">
    <w:name w:val="Plain Text"/>
    <w:basedOn w:val="Normal"/>
    <w:link w:val="PlainTextChar"/>
    <w:semiHidden/>
    <w:rsid w:val="00C40C8C"/>
    <w:rPr>
      <w:rFonts w:ascii="Courier New" w:hAnsi="Courier New" w:cs="Courier New"/>
      <w:sz w:val="20"/>
      <w:szCs w:val="20"/>
    </w:rPr>
  </w:style>
  <w:style w:type="paragraph" w:customStyle="1" w:styleId="qind2">
    <w:name w:val="q ind 2"/>
    <w:basedOn w:val="qind1"/>
    <w:rsid w:val="00266EDF"/>
    <w:pPr>
      <w:tabs>
        <w:tab w:val="left" w:pos="1134"/>
      </w:tabs>
      <w:ind w:left="1134" w:hanging="567"/>
    </w:pPr>
    <w:rPr>
      <w:rFonts w:cs="Arial"/>
      <w:lang w:val="en-US"/>
    </w:rPr>
  </w:style>
  <w:style w:type="paragraph" w:customStyle="1" w:styleId="qind3">
    <w:name w:val="q ind 3"/>
    <w:basedOn w:val="q"/>
    <w:rsid w:val="00266EDF"/>
    <w:pPr>
      <w:tabs>
        <w:tab w:val="left" w:pos="851"/>
        <w:tab w:val="left" w:pos="1134"/>
        <w:tab w:val="left" w:pos="1418"/>
      </w:tabs>
      <w:spacing w:before="0"/>
      <w:ind w:left="1418" w:hanging="851"/>
    </w:pPr>
    <w:rPr>
      <w:rFonts w:cs="Arial"/>
      <w:lang w:val="en-US"/>
    </w:rPr>
  </w:style>
  <w:style w:type="paragraph" w:customStyle="1" w:styleId="qind4">
    <w:name w:val="q ind 4"/>
    <w:basedOn w:val="qind2"/>
    <w:rsid w:val="00266EDF"/>
    <w:pPr>
      <w:tabs>
        <w:tab w:val="left" w:pos="1418"/>
        <w:tab w:val="left" w:pos="1701"/>
      </w:tabs>
      <w:ind w:left="1701" w:hanging="1134"/>
    </w:pPr>
  </w:style>
  <w:style w:type="paragraph" w:customStyle="1" w:styleId="qind5">
    <w:name w:val="q ind 5"/>
    <w:basedOn w:val="qind4"/>
    <w:rsid w:val="00266EDF"/>
    <w:pPr>
      <w:ind w:left="1985" w:hanging="1418"/>
    </w:pPr>
    <w:rPr>
      <w:rFonts w:cs="Sabon"/>
    </w:rPr>
  </w:style>
  <w:style w:type="paragraph" w:customStyle="1" w:styleId="qind6">
    <w:name w:val="q ind 6"/>
    <w:basedOn w:val="q"/>
    <w:rsid w:val="00266EDF"/>
    <w:pPr>
      <w:tabs>
        <w:tab w:val="left" w:pos="851"/>
        <w:tab w:val="left" w:pos="1134"/>
        <w:tab w:val="left" w:pos="1418"/>
        <w:tab w:val="left" w:pos="1701"/>
        <w:tab w:val="left" w:pos="1985"/>
        <w:tab w:val="left" w:pos="2268"/>
      </w:tabs>
      <w:spacing w:before="0"/>
      <w:ind w:left="2268" w:hanging="1701"/>
    </w:pPr>
    <w:rPr>
      <w:rFonts w:cs="Arial"/>
      <w:lang w:val="en-US"/>
    </w:rPr>
  </w:style>
  <w:style w:type="paragraph" w:customStyle="1" w:styleId="qso">
    <w:name w:val="q_so"/>
    <w:basedOn w:val="Normal"/>
    <w:next w:val="Normal"/>
    <w:rsid w:val="00266EDF"/>
    <w:pPr>
      <w:spacing w:before="0"/>
      <w:ind w:left="2835" w:right="567"/>
      <w:jc w:val="right"/>
    </w:pPr>
    <w:rPr>
      <w:szCs w:val="16"/>
    </w:rPr>
  </w:style>
  <w:style w:type="paragraph" w:customStyle="1" w:styleId="versoheader">
    <w:name w:val="verso header"/>
    <w:basedOn w:val="Normal"/>
    <w:rsid w:val="00C40C8C"/>
    <w:pPr>
      <w:tabs>
        <w:tab w:val="left" w:pos="-1134"/>
        <w:tab w:val="left" w:pos="0"/>
      </w:tabs>
      <w:spacing w:line="220" w:lineRule="atLeast"/>
      <w:ind w:left="-595" w:hanging="539"/>
    </w:pPr>
    <w:rPr>
      <w:b/>
      <w:sz w:val="18"/>
      <w:szCs w:val="18"/>
    </w:rPr>
  </w:style>
  <w:style w:type="paragraph" w:customStyle="1" w:styleId="rectoheader">
    <w:name w:val="recto header"/>
    <w:basedOn w:val="Normal"/>
    <w:rsid w:val="00266EDF"/>
    <w:pPr>
      <w:tabs>
        <w:tab w:val="left" w:pos="-1134"/>
        <w:tab w:val="left" w:pos="0"/>
      </w:tabs>
      <w:spacing w:before="0" w:after="0" w:line="220" w:lineRule="atLeast"/>
      <w:jc w:val="right"/>
    </w:pPr>
    <w:rPr>
      <w:b/>
      <w:sz w:val="16"/>
      <w:szCs w:val="18"/>
    </w:rPr>
  </w:style>
  <w:style w:type="paragraph" w:customStyle="1" w:styleId="rectofooter">
    <w:name w:val="recto_footer"/>
    <w:basedOn w:val="Normal"/>
    <w:rsid w:val="00C40C8C"/>
    <w:pPr>
      <w:spacing w:before="360" w:after="0" w:line="180" w:lineRule="atLeast"/>
      <w:ind w:right="-709"/>
      <w:jc w:val="right"/>
    </w:pPr>
    <w:rPr>
      <w:sz w:val="14"/>
      <w:szCs w:val="14"/>
      <w:lang w:val="en-US"/>
    </w:rPr>
  </w:style>
  <w:style w:type="table" w:styleId="TableGrid">
    <w:name w:val="Table Grid"/>
    <w:basedOn w:val="TableNormal"/>
    <w:rsid w:val="00266ED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ableofAuthorities">
    <w:name w:val="table of authorities"/>
    <w:basedOn w:val="Normal"/>
    <w:next w:val="Normal"/>
    <w:semiHidden/>
    <w:rsid w:val="00C40C8C"/>
    <w:pPr>
      <w:ind w:left="210" w:hanging="210"/>
    </w:pPr>
  </w:style>
  <w:style w:type="paragraph" w:styleId="TableofFigures">
    <w:name w:val="table of figures"/>
    <w:basedOn w:val="Normal"/>
    <w:next w:val="Normal"/>
    <w:semiHidden/>
    <w:rsid w:val="00C40C8C"/>
  </w:style>
  <w:style w:type="paragraph" w:customStyle="1" w:styleId="th">
    <w:name w:val="th"/>
    <w:link w:val="thChar"/>
    <w:rsid w:val="00814EF8"/>
    <w:pPr>
      <w:keepNext/>
      <w:keepLines/>
      <w:spacing w:before="40" w:after="40" w:line="200" w:lineRule="atLeast"/>
      <w:jc w:val="center"/>
    </w:pPr>
    <w:rPr>
      <w:rFonts w:ascii="Calibri" w:hAnsi="Calibri" w:cs="Arial"/>
      <w:b/>
      <w:sz w:val="18"/>
      <w:szCs w:val="16"/>
      <w:lang w:eastAsia="en-US"/>
    </w:rPr>
  </w:style>
  <w:style w:type="character" w:customStyle="1" w:styleId="thChar">
    <w:name w:val="th Char"/>
    <w:link w:val="th"/>
    <w:rsid w:val="00814EF8"/>
    <w:rPr>
      <w:rFonts w:ascii="Calibri" w:hAnsi="Calibri" w:cs="Arial"/>
      <w:b/>
      <w:sz w:val="18"/>
      <w:szCs w:val="16"/>
      <w:lang w:eastAsia="en-US"/>
    </w:rPr>
  </w:style>
  <w:style w:type="paragraph" w:customStyle="1" w:styleId="TitleName">
    <w:name w:val="TitleName"/>
    <w:basedOn w:val="Normal"/>
    <w:rsid w:val="007641A6"/>
    <w:pPr>
      <w:keepNext/>
      <w:spacing w:before="0" w:after="1100" w:line="400" w:lineRule="atLeast"/>
      <w:ind w:left="1134"/>
      <w:jc w:val="right"/>
      <w:outlineLvl w:val="0"/>
    </w:pPr>
    <w:rPr>
      <w:b/>
      <w:bCs/>
      <w:color w:val="1B0069"/>
      <w:spacing w:val="10"/>
      <w:sz w:val="48"/>
      <w:szCs w:val="56"/>
    </w:rPr>
  </w:style>
  <w:style w:type="paragraph" w:styleId="TOAHeading">
    <w:name w:val="toa heading"/>
    <w:basedOn w:val="Normal"/>
    <w:next w:val="Normal"/>
    <w:semiHidden/>
    <w:rsid w:val="00C40C8C"/>
    <w:pPr>
      <w:spacing w:before="120"/>
    </w:pPr>
    <w:rPr>
      <w:rFonts w:ascii="Arial" w:hAnsi="Arial" w:cs="Arial"/>
      <w:b/>
      <w:bCs/>
      <w:sz w:val="24"/>
      <w:szCs w:val="24"/>
    </w:rPr>
  </w:style>
  <w:style w:type="paragraph" w:styleId="TOC1">
    <w:name w:val="toc 1"/>
    <w:basedOn w:val="Normal"/>
    <w:next w:val="TOC2"/>
    <w:uiPriority w:val="39"/>
    <w:rsid w:val="00266EDF"/>
    <w:pPr>
      <w:keepNext/>
      <w:tabs>
        <w:tab w:val="right" w:leader="dot" w:pos="7938"/>
      </w:tabs>
      <w:spacing w:before="240"/>
      <w:ind w:left="709" w:hanging="709"/>
    </w:pPr>
    <w:rPr>
      <w:b/>
      <w:noProof/>
      <w:color w:val="00539F"/>
      <w:sz w:val="23"/>
      <w:szCs w:val="22"/>
    </w:rPr>
  </w:style>
  <w:style w:type="paragraph" w:styleId="TOC2">
    <w:name w:val="toc 2"/>
    <w:basedOn w:val="Normal"/>
    <w:next w:val="Normal"/>
    <w:uiPriority w:val="39"/>
    <w:rsid w:val="00266EDF"/>
    <w:pPr>
      <w:keepLines w:val="0"/>
      <w:tabs>
        <w:tab w:val="right" w:leader="dot" w:pos="7938"/>
      </w:tabs>
      <w:spacing w:before="120"/>
      <w:ind w:left="709" w:hanging="709"/>
    </w:pPr>
    <w:rPr>
      <w:noProof/>
      <w:sz w:val="23"/>
    </w:rPr>
  </w:style>
  <w:style w:type="paragraph" w:styleId="TOC3">
    <w:name w:val="toc 3"/>
    <w:basedOn w:val="Normal"/>
    <w:next w:val="Normal"/>
    <w:autoRedefine/>
    <w:semiHidden/>
    <w:rsid w:val="00C40C8C"/>
    <w:pPr>
      <w:ind w:left="420"/>
    </w:pPr>
  </w:style>
  <w:style w:type="paragraph" w:styleId="TOC4">
    <w:name w:val="toc 4"/>
    <w:basedOn w:val="Normal"/>
    <w:next w:val="Normal"/>
    <w:autoRedefine/>
    <w:semiHidden/>
    <w:rsid w:val="00C40C8C"/>
    <w:pPr>
      <w:ind w:left="630"/>
    </w:pPr>
  </w:style>
  <w:style w:type="paragraph" w:styleId="TOC5">
    <w:name w:val="toc 5"/>
    <w:basedOn w:val="Normal"/>
    <w:next w:val="Normal"/>
    <w:autoRedefine/>
    <w:semiHidden/>
    <w:rsid w:val="00C40C8C"/>
    <w:pPr>
      <w:ind w:left="840"/>
    </w:pPr>
  </w:style>
  <w:style w:type="paragraph" w:styleId="TOC6">
    <w:name w:val="toc 6"/>
    <w:basedOn w:val="Normal"/>
    <w:next w:val="Normal"/>
    <w:autoRedefine/>
    <w:semiHidden/>
    <w:rsid w:val="00C40C8C"/>
    <w:pPr>
      <w:ind w:left="1050"/>
    </w:pPr>
  </w:style>
  <w:style w:type="paragraph" w:styleId="TOC7">
    <w:name w:val="toc 7"/>
    <w:basedOn w:val="Normal"/>
    <w:next w:val="Normal"/>
    <w:autoRedefine/>
    <w:semiHidden/>
    <w:rsid w:val="00C40C8C"/>
    <w:pPr>
      <w:ind w:left="1260"/>
    </w:pPr>
  </w:style>
  <w:style w:type="paragraph" w:styleId="TOC8">
    <w:name w:val="toc 8"/>
    <w:basedOn w:val="Normal"/>
    <w:next w:val="Normal"/>
    <w:autoRedefine/>
    <w:semiHidden/>
    <w:rsid w:val="00C40C8C"/>
    <w:pPr>
      <w:ind w:left="1470"/>
    </w:pPr>
  </w:style>
  <w:style w:type="paragraph" w:styleId="TOC9">
    <w:name w:val="toc 9"/>
    <w:aliases w:val="SOA TOC"/>
    <w:basedOn w:val="Normal"/>
    <w:next w:val="Normal"/>
    <w:autoRedefine/>
    <w:semiHidden/>
    <w:rsid w:val="00C40C8C"/>
    <w:pPr>
      <w:ind w:left="1680"/>
    </w:pPr>
  </w:style>
  <w:style w:type="paragraph" w:customStyle="1" w:styleId="TopicName">
    <w:name w:val="TopicName"/>
    <w:next w:val="Normal"/>
    <w:rsid w:val="00C40C8C"/>
    <w:pPr>
      <w:keepLines/>
      <w:jc w:val="right"/>
    </w:pPr>
    <w:rPr>
      <w:rFonts w:ascii="ITC Franklin Gothic Book" w:hAnsi="ITC Franklin Gothic Book"/>
      <w:b/>
      <w:bCs/>
      <w:noProof/>
      <w:color w:val="1B0069"/>
      <w:sz w:val="56"/>
      <w:szCs w:val="56"/>
      <w:lang w:val="en-US" w:eastAsia="en-US"/>
    </w:rPr>
  </w:style>
  <w:style w:type="paragraph" w:customStyle="1" w:styleId="TopicNo">
    <w:name w:val="TopicNo"/>
    <w:next w:val="TitleName"/>
    <w:rsid w:val="00266EDF"/>
    <w:pPr>
      <w:keepLines/>
      <w:pBdr>
        <w:bottom w:val="single" w:sz="24" w:space="1" w:color="362675"/>
      </w:pBdr>
      <w:tabs>
        <w:tab w:val="right" w:pos="11340"/>
      </w:tabs>
      <w:spacing w:before="120" w:after="120" w:line="220" w:lineRule="atLeast"/>
      <w:ind w:left="8080" w:right="-2268"/>
    </w:pPr>
    <w:rPr>
      <w:rFonts w:ascii="ITC Franklin Gothic Med" w:hAnsi="ITC Franklin Gothic Med"/>
      <w:b/>
      <w:bCs/>
      <w:noProof/>
      <w:color w:val="1B0069"/>
      <w:sz w:val="120"/>
      <w:szCs w:val="144"/>
      <w:lang w:val="en-US" w:eastAsia="en-US"/>
    </w:rPr>
  </w:style>
  <w:style w:type="paragraph" w:customStyle="1" w:styleId="tt">
    <w:name w:val="tt"/>
    <w:link w:val="ttChar"/>
    <w:rsid w:val="00814EF8"/>
    <w:pPr>
      <w:keepLines/>
      <w:spacing w:before="20" w:after="40" w:line="200" w:lineRule="atLeast"/>
    </w:pPr>
    <w:rPr>
      <w:rFonts w:ascii="Calibri" w:hAnsi="Calibri" w:cs="Arial"/>
      <w:sz w:val="18"/>
      <w:szCs w:val="16"/>
      <w:lang w:eastAsia="en-US"/>
    </w:rPr>
  </w:style>
  <w:style w:type="paragraph" w:customStyle="1" w:styleId="ttind1">
    <w:name w:val="tt ind 1"/>
    <w:basedOn w:val="tt"/>
    <w:rsid w:val="00266EDF"/>
    <w:pPr>
      <w:tabs>
        <w:tab w:val="left" w:pos="170"/>
      </w:tabs>
      <w:ind w:left="170" w:hanging="170"/>
    </w:pPr>
  </w:style>
  <w:style w:type="paragraph" w:customStyle="1" w:styleId="ttind2">
    <w:name w:val="tt ind 2"/>
    <w:basedOn w:val="ttind1"/>
    <w:rsid w:val="00266EDF"/>
    <w:pPr>
      <w:tabs>
        <w:tab w:val="left" w:pos="340"/>
      </w:tabs>
      <w:ind w:left="340" w:hanging="340"/>
    </w:pPr>
  </w:style>
  <w:style w:type="paragraph" w:customStyle="1" w:styleId="versofooter">
    <w:name w:val="verso_footer"/>
    <w:basedOn w:val="Normal"/>
    <w:rsid w:val="00C40C8C"/>
    <w:pPr>
      <w:tabs>
        <w:tab w:val="center" w:pos="4153"/>
        <w:tab w:val="right" w:pos="8306"/>
      </w:tabs>
      <w:spacing w:before="360" w:after="0" w:line="180" w:lineRule="atLeast"/>
      <w:ind w:left="-851"/>
    </w:pPr>
    <w:rPr>
      <w:sz w:val="14"/>
      <w:szCs w:val="14"/>
      <w:lang w:val="en-US"/>
    </w:rPr>
  </w:style>
  <w:style w:type="numbering" w:styleId="111111">
    <w:name w:val="Outline List 2"/>
    <w:basedOn w:val="NoList"/>
    <w:semiHidden/>
    <w:rsid w:val="00C40C8C"/>
    <w:pPr>
      <w:numPr>
        <w:numId w:val="1"/>
      </w:numPr>
    </w:pPr>
  </w:style>
  <w:style w:type="numbering" w:styleId="1ai">
    <w:name w:val="Outline List 1"/>
    <w:basedOn w:val="NoList"/>
    <w:semiHidden/>
    <w:rsid w:val="00C40C8C"/>
    <w:pPr>
      <w:numPr>
        <w:numId w:val="2"/>
      </w:numPr>
    </w:pPr>
  </w:style>
  <w:style w:type="numbering" w:styleId="ArticleSection">
    <w:name w:val="Outline List 3"/>
    <w:basedOn w:val="NoList"/>
    <w:semiHidden/>
    <w:rsid w:val="00C40C8C"/>
    <w:pPr>
      <w:numPr>
        <w:numId w:val="3"/>
      </w:numPr>
    </w:pPr>
  </w:style>
  <w:style w:type="paragraph" w:customStyle="1" w:styleId="Asterisksdaggers">
    <w:name w:val="Asterisks/daggers"/>
    <w:basedOn w:val="TableText"/>
    <w:semiHidden/>
    <w:locked/>
    <w:rsid w:val="0003168F"/>
    <w:pPr>
      <w:numPr>
        <w:numId w:val="4"/>
      </w:numPr>
    </w:pPr>
    <w:rPr>
      <w:sz w:val="18"/>
    </w:rPr>
  </w:style>
  <w:style w:type="paragraph" w:styleId="BlockText">
    <w:name w:val="Block Text"/>
    <w:basedOn w:val="Normal"/>
    <w:semiHidden/>
    <w:rsid w:val="00C40C8C"/>
    <w:pPr>
      <w:spacing w:after="120"/>
      <w:ind w:left="1440" w:right="1440"/>
    </w:pPr>
  </w:style>
  <w:style w:type="paragraph" w:styleId="BodyText">
    <w:name w:val="Body Text"/>
    <w:basedOn w:val="Normal"/>
    <w:link w:val="BodyTextChar"/>
    <w:semiHidden/>
    <w:rsid w:val="00C40C8C"/>
    <w:pPr>
      <w:spacing w:after="120"/>
    </w:pPr>
  </w:style>
  <w:style w:type="paragraph" w:styleId="BodyText2">
    <w:name w:val="Body Text 2"/>
    <w:basedOn w:val="Normal"/>
    <w:link w:val="BodyText2Char"/>
    <w:semiHidden/>
    <w:rsid w:val="00C40C8C"/>
    <w:pPr>
      <w:spacing w:after="120" w:line="480" w:lineRule="auto"/>
    </w:pPr>
  </w:style>
  <w:style w:type="paragraph" w:styleId="BodyText3">
    <w:name w:val="Body Text 3"/>
    <w:basedOn w:val="Normal"/>
    <w:link w:val="BodyText3Char"/>
    <w:semiHidden/>
    <w:rsid w:val="00C40C8C"/>
    <w:pPr>
      <w:spacing w:after="120"/>
    </w:pPr>
    <w:rPr>
      <w:sz w:val="16"/>
      <w:szCs w:val="16"/>
    </w:rPr>
  </w:style>
  <w:style w:type="paragraph" w:styleId="BodyTextFirstIndent">
    <w:name w:val="Body Text First Indent"/>
    <w:basedOn w:val="BodyText"/>
    <w:link w:val="BodyTextFirstIndentChar"/>
    <w:semiHidden/>
    <w:rsid w:val="00C40C8C"/>
    <w:pPr>
      <w:ind w:firstLine="210"/>
    </w:pPr>
  </w:style>
  <w:style w:type="paragraph" w:styleId="BodyTextIndent">
    <w:name w:val="Body Text Indent"/>
    <w:basedOn w:val="Normal"/>
    <w:link w:val="BodyTextIndentChar"/>
    <w:semiHidden/>
    <w:rsid w:val="00C40C8C"/>
    <w:pPr>
      <w:spacing w:after="120"/>
      <w:ind w:left="360"/>
    </w:pPr>
  </w:style>
  <w:style w:type="paragraph" w:styleId="BodyTextFirstIndent2">
    <w:name w:val="Body Text First Indent 2"/>
    <w:basedOn w:val="BodyTextIndent"/>
    <w:link w:val="BodyTextFirstIndent2Char"/>
    <w:semiHidden/>
    <w:rsid w:val="00C40C8C"/>
    <w:pPr>
      <w:ind w:firstLine="210"/>
    </w:pPr>
  </w:style>
  <w:style w:type="paragraph" w:styleId="BodyTextIndent2">
    <w:name w:val="Body Text Indent 2"/>
    <w:basedOn w:val="Normal"/>
    <w:link w:val="BodyTextIndent2Char"/>
    <w:semiHidden/>
    <w:rsid w:val="00C40C8C"/>
    <w:pPr>
      <w:spacing w:after="120" w:line="480" w:lineRule="auto"/>
      <w:ind w:left="360"/>
    </w:pPr>
  </w:style>
  <w:style w:type="paragraph" w:styleId="BodyTextIndent3">
    <w:name w:val="Body Text Indent 3"/>
    <w:basedOn w:val="Normal"/>
    <w:link w:val="BodyTextIndent3Char"/>
    <w:semiHidden/>
    <w:rsid w:val="00C40C8C"/>
    <w:pPr>
      <w:spacing w:after="120"/>
      <w:ind w:left="360"/>
    </w:pPr>
    <w:rPr>
      <w:sz w:val="16"/>
      <w:szCs w:val="16"/>
    </w:rPr>
  </w:style>
  <w:style w:type="paragraph" w:styleId="Closing">
    <w:name w:val="Closing"/>
    <w:basedOn w:val="Normal"/>
    <w:link w:val="ClosingChar"/>
    <w:uiPriority w:val="99"/>
    <w:rsid w:val="00266EDF"/>
    <w:pPr>
      <w:ind w:left="4320"/>
    </w:pPr>
  </w:style>
  <w:style w:type="paragraph" w:styleId="Date">
    <w:name w:val="Date"/>
    <w:basedOn w:val="Normal"/>
    <w:next w:val="Normal"/>
    <w:link w:val="DateChar"/>
    <w:semiHidden/>
    <w:rsid w:val="00C40C8C"/>
  </w:style>
  <w:style w:type="paragraph" w:styleId="E-mailSignature">
    <w:name w:val="E-mail Signature"/>
    <w:basedOn w:val="Normal"/>
    <w:link w:val="E-mailSignatureChar"/>
    <w:semiHidden/>
    <w:rsid w:val="00C40C8C"/>
  </w:style>
  <w:style w:type="character" w:styleId="Emphasis">
    <w:name w:val="Emphasis"/>
    <w:qFormat/>
    <w:rsid w:val="00266EDF"/>
    <w:rPr>
      <w:i/>
      <w:iCs/>
    </w:rPr>
  </w:style>
  <w:style w:type="paragraph" w:styleId="EnvelopeAddress">
    <w:name w:val="envelope address"/>
    <w:basedOn w:val="Normal"/>
    <w:semiHidden/>
    <w:rsid w:val="00C40C8C"/>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sid w:val="00C40C8C"/>
    <w:rPr>
      <w:rFonts w:ascii="Arial" w:hAnsi="Arial" w:cs="Arial"/>
      <w:sz w:val="20"/>
      <w:szCs w:val="20"/>
    </w:rPr>
  </w:style>
  <w:style w:type="character" w:customStyle="1" w:styleId="Heading1char0">
    <w:name w:val="Heading 1 (char)"/>
    <w:semiHidden/>
    <w:rsid w:val="0003168F"/>
    <w:rPr>
      <w:rFonts w:ascii="MetaMediumLF-Roman" w:hAnsi="MetaMediumLF-Roman"/>
      <w:b/>
      <w:sz w:val="27"/>
    </w:rPr>
  </w:style>
  <w:style w:type="character" w:styleId="HTMLAcronym">
    <w:name w:val="HTML Acronym"/>
    <w:basedOn w:val="DefaultParagraphFont"/>
    <w:semiHidden/>
    <w:rsid w:val="00C40C8C"/>
  </w:style>
  <w:style w:type="paragraph" w:styleId="HTMLAddress">
    <w:name w:val="HTML Address"/>
    <w:basedOn w:val="Normal"/>
    <w:link w:val="HTMLAddressChar"/>
    <w:semiHidden/>
    <w:rsid w:val="00C40C8C"/>
    <w:rPr>
      <w:i/>
      <w:iCs/>
    </w:rPr>
  </w:style>
  <w:style w:type="character" w:styleId="HTMLCite">
    <w:name w:val="HTML Cite"/>
    <w:semiHidden/>
    <w:rsid w:val="00C40C8C"/>
    <w:rPr>
      <w:i/>
      <w:iCs/>
    </w:rPr>
  </w:style>
  <w:style w:type="character" w:styleId="HTMLCode">
    <w:name w:val="HTML Code"/>
    <w:semiHidden/>
    <w:rsid w:val="00C40C8C"/>
    <w:rPr>
      <w:rFonts w:ascii="Courier New" w:hAnsi="Courier New" w:cs="Courier New"/>
      <w:sz w:val="20"/>
      <w:szCs w:val="20"/>
    </w:rPr>
  </w:style>
  <w:style w:type="character" w:styleId="HTMLDefinition">
    <w:name w:val="HTML Definition"/>
    <w:semiHidden/>
    <w:rsid w:val="00C40C8C"/>
    <w:rPr>
      <w:i/>
      <w:iCs/>
    </w:rPr>
  </w:style>
  <w:style w:type="character" w:styleId="HTMLKeyboard">
    <w:name w:val="HTML Keyboard"/>
    <w:semiHidden/>
    <w:rsid w:val="00C40C8C"/>
    <w:rPr>
      <w:rFonts w:ascii="Courier New" w:hAnsi="Courier New" w:cs="Courier New"/>
      <w:sz w:val="20"/>
      <w:szCs w:val="20"/>
    </w:rPr>
  </w:style>
  <w:style w:type="paragraph" w:styleId="HTMLPreformatted">
    <w:name w:val="HTML Preformatted"/>
    <w:basedOn w:val="Normal"/>
    <w:link w:val="HTMLPreformattedChar"/>
    <w:semiHidden/>
    <w:rsid w:val="00C40C8C"/>
    <w:rPr>
      <w:rFonts w:ascii="Courier New" w:hAnsi="Courier New" w:cs="Courier New"/>
      <w:sz w:val="20"/>
      <w:szCs w:val="20"/>
    </w:rPr>
  </w:style>
  <w:style w:type="character" w:styleId="HTMLSample">
    <w:name w:val="HTML Sample"/>
    <w:semiHidden/>
    <w:rsid w:val="00C40C8C"/>
    <w:rPr>
      <w:rFonts w:ascii="Courier New" w:hAnsi="Courier New" w:cs="Courier New"/>
    </w:rPr>
  </w:style>
  <w:style w:type="character" w:styleId="HTMLTypewriter">
    <w:name w:val="HTML Typewriter"/>
    <w:semiHidden/>
    <w:rsid w:val="00C40C8C"/>
    <w:rPr>
      <w:rFonts w:ascii="Courier New" w:hAnsi="Courier New" w:cs="Courier New"/>
      <w:sz w:val="20"/>
      <w:szCs w:val="20"/>
    </w:rPr>
  </w:style>
  <w:style w:type="character" w:styleId="HTMLVariable">
    <w:name w:val="HTML Variable"/>
    <w:semiHidden/>
    <w:rsid w:val="00C40C8C"/>
    <w:rPr>
      <w:i/>
      <w:iCs/>
    </w:rPr>
  </w:style>
  <w:style w:type="paragraph" w:customStyle="1" w:styleId="idn1">
    <w:name w:val="idn 1"/>
    <w:basedOn w:val="Numberedlist"/>
    <w:semiHidden/>
    <w:rsid w:val="0003168F"/>
    <w:pPr>
      <w:numPr>
        <w:numId w:val="0"/>
      </w:numPr>
      <w:spacing w:before="10" w:after="10" w:line="240" w:lineRule="auto"/>
    </w:pPr>
  </w:style>
  <w:style w:type="character" w:styleId="LineNumber">
    <w:name w:val="line number"/>
    <w:basedOn w:val="DefaultParagraphFont"/>
    <w:semiHidden/>
    <w:rsid w:val="00C40C8C"/>
  </w:style>
  <w:style w:type="paragraph" w:styleId="List">
    <w:name w:val="List"/>
    <w:basedOn w:val="Normal"/>
    <w:semiHidden/>
    <w:rsid w:val="00C40C8C"/>
    <w:pPr>
      <w:ind w:left="360" w:hanging="360"/>
    </w:pPr>
  </w:style>
  <w:style w:type="paragraph" w:styleId="NormalWeb">
    <w:name w:val="Normal (Web)"/>
    <w:basedOn w:val="Normal"/>
    <w:semiHidden/>
    <w:rsid w:val="00C40C8C"/>
    <w:rPr>
      <w:rFonts w:ascii="Times New Roman" w:hAnsi="Times New Roman"/>
      <w:sz w:val="24"/>
      <w:szCs w:val="24"/>
    </w:rPr>
  </w:style>
  <w:style w:type="paragraph" w:styleId="NormalIndent">
    <w:name w:val="Normal Indent"/>
    <w:basedOn w:val="Normal"/>
    <w:semiHidden/>
    <w:rsid w:val="00C40C8C"/>
    <w:pPr>
      <w:ind w:left="720"/>
    </w:pPr>
  </w:style>
  <w:style w:type="paragraph" w:customStyle="1" w:styleId="Note">
    <w:name w:val="Note"/>
    <w:basedOn w:val="TableText"/>
    <w:next w:val="Normal"/>
    <w:semiHidden/>
    <w:rsid w:val="0003168F"/>
    <w:pPr>
      <w:numPr>
        <w:numId w:val="15"/>
      </w:numPr>
    </w:pPr>
    <w:rPr>
      <w:i/>
      <w:sz w:val="18"/>
      <w:lang w:val="en-US"/>
    </w:rPr>
  </w:style>
  <w:style w:type="paragraph" w:styleId="NoteHeading">
    <w:name w:val="Note Heading"/>
    <w:basedOn w:val="Normal"/>
    <w:next w:val="Normal"/>
    <w:link w:val="NoteHeadingChar"/>
    <w:uiPriority w:val="99"/>
    <w:rsid w:val="00266EDF"/>
  </w:style>
  <w:style w:type="paragraph" w:customStyle="1" w:styleId="Numberedlist">
    <w:name w:val="Numbered list"/>
    <w:basedOn w:val="Normal"/>
    <w:semiHidden/>
    <w:locked/>
    <w:rsid w:val="0003168F"/>
    <w:pPr>
      <w:numPr>
        <w:numId w:val="16"/>
      </w:numPr>
      <w:tabs>
        <w:tab w:val="left" w:pos="284"/>
      </w:tabs>
      <w:spacing w:line="235" w:lineRule="auto"/>
    </w:pPr>
  </w:style>
  <w:style w:type="paragraph" w:customStyle="1" w:styleId="Reviewquestions">
    <w:name w:val="Review questions"/>
    <w:basedOn w:val="Normal"/>
    <w:semiHidden/>
    <w:rsid w:val="0003168F"/>
    <w:pPr>
      <w:keepLines w:val="0"/>
      <w:numPr>
        <w:numId w:val="17"/>
      </w:numPr>
      <w:spacing w:before="80" w:after="80" w:line="240" w:lineRule="auto"/>
    </w:pPr>
    <w:rPr>
      <w:rFonts w:ascii="ITC Franklin Gothic Book" w:hAnsi="ITC Franklin Gothic Book" w:cs="Arial"/>
      <w:snapToGrid w:val="0"/>
      <w:sz w:val="19"/>
      <w:lang w:eastAsia="en-AU"/>
    </w:rPr>
  </w:style>
  <w:style w:type="paragraph" w:styleId="Salutation">
    <w:name w:val="Salutation"/>
    <w:basedOn w:val="Normal"/>
    <w:next w:val="Normal"/>
    <w:link w:val="SalutationChar"/>
    <w:semiHidden/>
    <w:rsid w:val="00C40C8C"/>
  </w:style>
  <w:style w:type="paragraph" w:customStyle="1" w:styleId="sh">
    <w:name w:val="sh"/>
    <w:basedOn w:val="mh"/>
    <w:next w:val="Normal"/>
    <w:link w:val="shChar"/>
    <w:rsid w:val="006A2158"/>
    <w:pPr>
      <w:spacing w:before="600" w:line="260" w:lineRule="atLeast"/>
      <w:ind w:firstLine="0"/>
      <w:outlineLvl w:val="9"/>
    </w:pPr>
    <w:rPr>
      <w:rFonts w:cs="Arial"/>
      <w:color w:val="00539F"/>
      <w:sz w:val="32"/>
      <w:szCs w:val="28"/>
    </w:rPr>
  </w:style>
  <w:style w:type="paragraph" w:customStyle="1" w:styleId="shbody">
    <w:name w:val="sh body"/>
    <w:basedOn w:val="sh"/>
    <w:semiHidden/>
    <w:rsid w:val="0003168F"/>
  </w:style>
  <w:style w:type="paragraph" w:styleId="Signature">
    <w:name w:val="Signature"/>
    <w:basedOn w:val="Normal"/>
    <w:link w:val="SignatureChar"/>
    <w:semiHidden/>
    <w:rsid w:val="00C40C8C"/>
    <w:pPr>
      <w:ind w:left="4320"/>
    </w:pPr>
  </w:style>
  <w:style w:type="character" w:styleId="Strong">
    <w:name w:val="Strong"/>
    <w:qFormat/>
    <w:rsid w:val="00C40C8C"/>
    <w:rPr>
      <w:b/>
      <w:bCs/>
    </w:rPr>
  </w:style>
  <w:style w:type="paragraph" w:styleId="Subtitle">
    <w:name w:val="Subtitle"/>
    <w:basedOn w:val="Normal"/>
    <w:link w:val="SubtitleChar"/>
    <w:qFormat/>
    <w:rsid w:val="00C40C8C"/>
    <w:pPr>
      <w:jc w:val="center"/>
      <w:outlineLvl w:val="1"/>
    </w:pPr>
    <w:rPr>
      <w:rFonts w:ascii="Arial" w:hAnsi="Arial" w:cs="Arial"/>
      <w:sz w:val="24"/>
      <w:szCs w:val="24"/>
    </w:rPr>
  </w:style>
  <w:style w:type="table" w:styleId="Table3Deffects1">
    <w:name w:val="Table 3D effects 1"/>
    <w:basedOn w:val="TableNormal"/>
    <w:uiPriority w:val="99"/>
    <w:rsid w:val="00266EDF"/>
    <w:pPr>
      <w:keepLines/>
      <w:spacing w:after="160" w:line="260" w:lineRule="atLeast"/>
    </w:pPr>
    <w:rPr>
      <w:lang w:val="en-US" w:eastAsia="en-US"/>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266EDF"/>
    <w:pPr>
      <w:keepLines/>
      <w:spacing w:after="160" w:line="260" w:lineRule="atLeast"/>
    </w:pPr>
    <w:rPr>
      <w:lang w:val="en-US" w:eastAsia="en-US"/>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266EDF"/>
    <w:pPr>
      <w:keepLines/>
      <w:spacing w:after="160" w:line="260" w:lineRule="atLeast"/>
    </w:pPr>
    <w:rPr>
      <w:lang w:val="en-US" w:eastAsia="en-US"/>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TableBullet">
    <w:name w:val="Table Bullet"/>
    <w:basedOn w:val="TableText"/>
    <w:semiHidden/>
    <w:locked/>
    <w:rsid w:val="0003168F"/>
    <w:pPr>
      <w:numPr>
        <w:numId w:val="18"/>
      </w:numPr>
      <w:spacing w:before="60" w:after="60"/>
    </w:pPr>
    <w:rPr>
      <w:lang w:val="en-US"/>
    </w:rPr>
  </w:style>
  <w:style w:type="table" w:styleId="TableClassic1">
    <w:name w:val="Table Classic 1"/>
    <w:basedOn w:val="TableNormal"/>
    <w:uiPriority w:val="99"/>
    <w:rsid w:val="00266EDF"/>
    <w:pPr>
      <w:keepLines/>
      <w:spacing w:after="160" w:line="260" w:lineRule="atLeast"/>
    </w:pPr>
    <w:rPr>
      <w:lang w:val="en-US" w:eastAsia="en-US"/>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266EDF"/>
    <w:pPr>
      <w:keepLines/>
      <w:spacing w:after="160" w:line="260" w:lineRule="atLeast"/>
    </w:pPr>
    <w:rPr>
      <w:lang w:val="en-US" w:eastAsia="en-US"/>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266EDF"/>
    <w:pPr>
      <w:keepLines/>
      <w:spacing w:after="160" w:line="260" w:lineRule="atLeast"/>
    </w:pPr>
    <w:rPr>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266EDF"/>
    <w:pPr>
      <w:keepLines/>
      <w:spacing w:after="160" w:line="260" w:lineRule="atLeast"/>
    </w:pPr>
    <w:rPr>
      <w:lang w:val="en-US" w:eastAsia="en-US"/>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266EDF"/>
    <w:pPr>
      <w:keepLines/>
      <w:spacing w:after="160" w:line="260" w:lineRule="atLeast"/>
    </w:pPr>
    <w:rPr>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266EDF"/>
    <w:pPr>
      <w:keepLines/>
      <w:spacing w:after="160" w:line="260" w:lineRule="atLeast"/>
    </w:pPr>
    <w:rPr>
      <w:lang w:val="en-US" w:eastAsia="en-US"/>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266EDF"/>
    <w:pPr>
      <w:keepLines/>
      <w:spacing w:after="160" w:line="260" w:lineRule="atLeast"/>
    </w:pPr>
    <w:rPr>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266EDF"/>
    <w:pPr>
      <w:keepLines/>
      <w:spacing w:after="160" w:line="260" w:lineRule="atLeast"/>
    </w:pPr>
    <w:rPr>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266EDF"/>
    <w:pPr>
      <w:keepLines/>
      <w:spacing w:after="160" w:line="260" w:lineRule="atLeast"/>
    </w:pPr>
    <w:rPr>
      <w:b/>
      <w:bCs/>
      <w:lang w:val="en-US"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266EDF"/>
    <w:pPr>
      <w:keepLines/>
      <w:spacing w:after="160" w:line="260" w:lineRule="atLeast"/>
    </w:pPr>
    <w:rPr>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266EDF"/>
    <w:pPr>
      <w:keepLines/>
      <w:spacing w:after="160" w:line="260" w:lineRule="atLeast"/>
    </w:pPr>
    <w:rPr>
      <w:lang w:val="en-US"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266EDF"/>
    <w:pPr>
      <w:keepLines/>
      <w:spacing w:after="160" w:line="260" w:lineRule="atLeast"/>
    </w:pPr>
    <w:rPr>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266EDF"/>
    <w:pPr>
      <w:keepLines/>
      <w:spacing w:after="160" w:line="260" w:lineRule="atLeast"/>
    </w:pPr>
    <w:rPr>
      <w:lang w:val="en-US" w:eastAsia="en-US"/>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266EDF"/>
    <w:pPr>
      <w:keepLines/>
      <w:spacing w:after="160" w:line="260" w:lineRule="atLeast"/>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uiPriority w:val="99"/>
    <w:rsid w:val="00266EDF"/>
    <w:pPr>
      <w:keepLines/>
      <w:spacing w:after="160" w:line="260" w:lineRule="atLeast"/>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266EDF"/>
    <w:pPr>
      <w:keepLines/>
      <w:spacing w:after="160" w:line="260" w:lineRule="atLeast"/>
    </w:pPr>
    <w:rPr>
      <w:lang w:val="en-US" w:eastAsia="en-US"/>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266EDF"/>
    <w:pPr>
      <w:keepLines/>
      <w:spacing w:after="160" w:line="260" w:lineRule="atLeast"/>
    </w:pPr>
    <w:rPr>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266EDF"/>
    <w:pPr>
      <w:keepLines/>
      <w:spacing w:after="160" w:line="260" w:lineRule="atLeast"/>
    </w:pPr>
    <w:rPr>
      <w:lang w:val="en-US" w:eastAsia="en-US"/>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266EDF"/>
    <w:pPr>
      <w:keepLines/>
      <w:spacing w:after="160" w:line="260" w:lineRule="atLeast"/>
    </w:pPr>
    <w:rPr>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266EDF"/>
    <w:pPr>
      <w:keepLines/>
      <w:spacing w:after="160" w:line="260" w:lineRule="atLeast"/>
    </w:pPr>
    <w:rPr>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266EDF"/>
    <w:pPr>
      <w:keepLines/>
      <w:spacing w:after="160" w:line="260" w:lineRule="atLeast"/>
    </w:pPr>
    <w:rPr>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266EDF"/>
    <w:pPr>
      <w:keepLines/>
      <w:spacing w:after="160" w:line="260" w:lineRule="atLeast"/>
    </w:pPr>
    <w:rPr>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TableHeader">
    <w:name w:val="Table Header"/>
    <w:basedOn w:val="TableText"/>
    <w:link w:val="TableHeaderChar"/>
    <w:locked/>
    <w:rsid w:val="0003168F"/>
    <w:pPr>
      <w:keepNext/>
    </w:pPr>
    <w:rPr>
      <w:b/>
      <w:bCs/>
    </w:rPr>
  </w:style>
  <w:style w:type="table" w:styleId="TableList1">
    <w:name w:val="Table List 1"/>
    <w:basedOn w:val="TableNormal"/>
    <w:uiPriority w:val="99"/>
    <w:rsid w:val="00266EDF"/>
    <w:pPr>
      <w:keepLines/>
      <w:spacing w:after="160" w:line="260" w:lineRule="atLeast"/>
    </w:pPr>
    <w:rPr>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266EDF"/>
    <w:pPr>
      <w:keepLines/>
      <w:spacing w:after="160" w:line="260" w:lineRule="atLeast"/>
    </w:pPr>
    <w:rPr>
      <w:lang w:val="en-US" w:eastAsia="en-US"/>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266EDF"/>
    <w:pPr>
      <w:keepLines/>
      <w:spacing w:after="160" w:line="260" w:lineRule="atLeast"/>
    </w:pPr>
    <w:rPr>
      <w:lang w:val="en-US" w:eastAsia="en-US"/>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266EDF"/>
    <w:pPr>
      <w:keepLines/>
      <w:spacing w:after="160" w:line="260" w:lineRule="atLeast"/>
    </w:pPr>
    <w:rPr>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266EDF"/>
    <w:pPr>
      <w:keepLines/>
      <w:spacing w:after="160" w:line="260" w:lineRule="atLeast"/>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266EDF"/>
    <w:pPr>
      <w:keepLines/>
      <w:spacing w:after="160" w:line="260" w:lineRule="atLeast"/>
    </w:pPr>
    <w:rPr>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266EDF"/>
    <w:pPr>
      <w:keepLines/>
      <w:spacing w:after="160" w:line="260" w:lineRule="atLeast"/>
    </w:pPr>
    <w:rPr>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266EDF"/>
    <w:pPr>
      <w:keepLines/>
      <w:spacing w:after="160" w:line="260" w:lineRule="atLeast"/>
    </w:pPr>
    <w:rPr>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rsid w:val="00266EDF"/>
    <w:pPr>
      <w:keepLines/>
      <w:spacing w:after="160" w:line="260" w:lineRule="atLeast"/>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266EDF"/>
    <w:pPr>
      <w:keepLines/>
      <w:spacing w:after="160" w:line="260" w:lineRule="atLeast"/>
    </w:pPr>
    <w:rPr>
      <w:lang w:val="en-US" w:eastAsia="en-US"/>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266EDF"/>
    <w:pPr>
      <w:keepLines/>
      <w:spacing w:after="160" w:line="260" w:lineRule="atLeast"/>
    </w:pPr>
    <w:rPr>
      <w:lang w:val="en-US" w:eastAsia="en-US"/>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266EDF"/>
    <w:pPr>
      <w:keepLines/>
      <w:spacing w:after="160" w:line="260" w:lineRule="atLeast"/>
    </w:pPr>
    <w:rPr>
      <w:lang w:val="en-US" w:eastAsia="en-U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266EDF"/>
    <w:pPr>
      <w:keepLines/>
      <w:spacing w:after="160" w:line="260" w:lineRule="atLeast"/>
    </w:pPr>
    <w:rPr>
      <w:lang w:val="en-US" w:eastAsia="en-US"/>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266EDF"/>
    <w:pPr>
      <w:keepLines/>
      <w:spacing w:after="160" w:line="260" w:lineRule="atLeast"/>
    </w:pPr>
    <w:rPr>
      <w:lang w:val="en-US" w:eastAsia="en-US"/>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TableText">
    <w:name w:val="Table Text"/>
    <w:link w:val="TableTextCharChar"/>
    <w:rsid w:val="0003168F"/>
    <w:pPr>
      <w:spacing w:before="80" w:after="80"/>
    </w:pPr>
    <w:rPr>
      <w:rFonts w:ascii="ITC Franklin Gothic Book" w:hAnsi="ITC Franklin Gothic Book" w:cs="Arial"/>
      <w:snapToGrid w:val="0"/>
      <w:sz w:val="19"/>
      <w:szCs w:val="21"/>
    </w:rPr>
  </w:style>
  <w:style w:type="paragraph" w:customStyle="1" w:styleId="TableTextcolumnoffigures">
    <w:name w:val="Table Text (column of figures)"/>
    <w:basedOn w:val="TableText"/>
    <w:rsid w:val="0003168F"/>
    <w:pPr>
      <w:tabs>
        <w:tab w:val="right" w:pos="8477"/>
      </w:tabs>
    </w:pPr>
    <w:rPr>
      <w:noProof/>
      <w:lang w:val="en-US"/>
    </w:rPr>
  </w:style>
  <w:style w:type="paragraph" w:customStyle="1" w:styleId="TableTextquestionnumbering">
    <w:name w:val="Table Text (question numbering)"/>
    <w:basedOn w:val="TableText"/>
    <w:locked/>
    <w:rsid w:val="0003168F"/>
  </w:style>
  <w:style w:type="table" w:styleId="TableTheme">
    <w:name w:val="Table Theme"/>
    <w:basedOn w:val="TableNormal"/>
    <w:uiPriority w:val="99"/>
    <w:rsid w:val="00266EDF"/>
    <w:pPr>
      <w:keepLines/>
      <w:spacing w:after="160" w:line="260" w:lineRule="atLeast"/>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266EDF"/>
    <w:pPr>
      <w:keepLines/>
      <w:spacing w:after="160" w:line="260" w:lineRule="atLeast"/>
    </w:pPr>
    <w:rPr>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266EDF"/>
    <w:pPr>
      <w:keepLines/>
      <w:spacing w:after="160" w:line="260" w:lineRule="atLeast"/>
    </w:pPr>
    <w:rPr>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266EDF"/>
    <w:pPr>
      <w:keepLines/>
      <w:spacing w:after="160" w:line="260" w:lineRule="atLeast"/>
    </w:pPr>
    <w:rPr>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itle">
    <w:name w:val="Title"/>
    <w:basedOn w:val="Normal"/>
    <w:link w:val="TitleChar"/>
    <w:uiPriority w:val="10"/>
    <w:qFormat/>
    <w:rsid w:val="00266EDF"/>
    <w:pPr>
      <w:spacing w:before="240"/>
      <w:jc w:val="center"/>
      <w:outlineLvl w:val="0"/>
    </w:pPr>
    <w:rPr>
      <w:rFonts w:ascii="Arial" w:hAnsi="Arial" w:cs="Arial"/>
      <w:b/>
      <w:bCs/>
      <w:kern w:val="28"/>
      <w:sz w:val="32"/>
      <w:szCs w:val="32"/>
    </w:rPr>
  </w:style>
  <w:style w:type="paragraph" w:customStyle="1" w:styleId="BODY">
    <w:name w:val="BODY"/>
    <w:basedOn w:val="Normal"/>
    <w:rsid w:val="0021186C"/>
    <w:pPr>
      <w:spacing w:after="200"/>
    </w:pPr>
    <w:rPr>
      <w:rFonts w:ascii="MetaNormalLF-Roman" w:hAnsi="MetaNormalLF-Roman"/>
      <w:color w:val="333333"/>
      <w:sz w:val="20"/>
      <w:szCs w:val="20"/>
      <w:lang w:val="en-US"/>
    </w:rPr>
  </w:style>
  <w:style w:type="paragraph" w:customStyle="1" w:styleId="SUB">
    <w:name w:val="SUB"/>
    <w:basedOn w:val="Normal"/>
    <w:autoRedefine/>
    <w:rsid w:val="001D6A9D"/>
    <w:pPr>
      <w:spacing w:after="300"/>
    </w:pPr>
    <w:rPr>
      <w:rFonts w:ascii="MetaBoldLF-Roman" w:hAnsi="MetaBoldLF-Roman"/>
      <w:caps/>
      <w:color w:val="00539F"/>
      <w:sz w:val="24"/>
      <w:szCs w:val="32"/>
      <w:lang w:val="en-US"/>
    </w:rPr>
  </w:style>
  <w:style w:type="paragraph" w:customStyle="1" w:styleId="SUBSUB">
    <w:name w:val="SUB SUB"/>
    <w:basedOn w:val="SUB"/>
    <w:rsid w:val="00786AB8"/>
    <w:pPr>
      <w:spacing w:after="200"/>
    </w:pPr>
    <w:rPr>
      <w:color w:val="2C95B5"/>
      <w:sz w:val="20"/>
      <w:szCs w:val="20"/>
    </w:rPr>
  </w:style>
  <w:style w:type="paragraph" w:customStyle="1" w:styleId="Hyperlink1">
    <w:name w:val="Hyperlink1"/>
    <w:basedOn w:val="Normal"/>
    <w:link w:val="hyperlinkChar"/>
    <w:rsid w:val="00C40C8C"/>
    <w:rPr>
      <w:color w:val="0000FF"/>
      <w:u w:val="single"/>
    </w:rPr>
  </w:style>
  <w:style w:type="character" w:customStyle="1" w:styleId="hyperlinkChar">
    <w:name w:val="hyperlink Char"/>
    <w:link w:val="Hyperlink1"/>
    <w:rsid w:val="00C40C8C"/>
    <w:rPr>
      <w:rFonts w:ascii="Helvetica" w:hAnsi="Helvetica"/>
      <w:color w:val="0000FF"/>
      <w:sz w:val="22"/>
      <w:szCs w:val="21"/>
      <w:u w:val="single"/>
      <w:lang w:val="en-AU" w:eastAsia="en-US" w:bidi="ar-SA"/>
    </w:rPr>
  </w:style>
  <w:style w:type="character" w:customStyle="1" w:styleId="shChar">
    <w:name w:val="sh Char"/>
    <w:link w:val="sh"/>
    <w:rsid w:val="006A2158"/>
    <w:rPr>
      <w:rFonts w:ascii="Calibri" w:hAnsi="Calibri" w:cs="Arial"/>
      <w:b/>
      <w:bCs/>
      <w:color w:val="00539F"/>
      <w:spacing w:val="10"/>
      <w:sz w:val="32"/>
      <w:szCs w:val="28"/>
      <w:lang w:eastAsia="en-US"/>
    </w:rPr>
  </w:style>
  <w:style w:type="character" w:customStyle="1" w:styleId="0noteChar">
    <w:name w:val="0note Char"/>
    <w:link w:val="0note"/>
    <w:rsid w:val="00C40C8C"/>
    <w:rPr>
      <w:rFonts w:ascii="Calibri" w:hAnsi="Calibri" w:cs="Arial"/>
      <w:sz w:val="16"/>
      <w:szCs w:val="16"/>
      <w:lang w:eastAsia="en-US"/>
    </w:rPr>
  </w:style>
  <w:style w:type="character" w:customStyle="1" w:styleId="fcaptionChar">
    <w:name w:val="fcaption Char"/>
    <w:link w:val="fcaption"/>
    <w:rsid w:val="00C40C8C"/>
    <w:rPr>
      <w:rFonts w:ascii="Calibri" w:hAnsi="Calibri"/>
      <w:b/>
      <w:bCs/>
      <w:color w:val="0098CD"/>
      <w:sz w:val="22"/>
      <w:lang w:eastAsia="en-US"/>
    </w:rPr>
  </w:style>
  <w:style w:type="character" w:customStyle="1" w:styleId="0fcaptionChar">
    <w:name w:val="0fcaption Char"/>
    <w:link w:val="0fcaption"/>
    <w:rsid w:val="00C40C8C"/>
    <w:rPr>
      <w:rFonts w:ascii="Calibri" w:hAnsi="Calibri"/>
      <w:b/>
      <w:bCs/>
      <w:color w:val="0098CD"/>
      <w:sz w:val="22"/>
      <w:lang w:eastAsia="en-US"/>
    </w:rPr>
  </w:style>
  <w:style w:type="paragraph" w:customStyle="1" w:styleId="Hiddentext">
    <w:name w:val="Hidden text"/>
    <w:rsid w:val="00C40C8C"/>
    <w:rPr>
      <w:rFonts w:ascii="Helvetica" w:hAnsi="Helvetica"/>
      <w:b/>
      <w:vanish/>
      <w:color w:val="FF0000"/>
      <w:sz w:val="18"/>
      <w:szCs w:val="21"/>
      <w:lang w:eastAsia="en-US"/>
    </w:rPr>
  </w:style>
  <w:style w:type="paragraph" w:customStyle="1" w:styleId="NoteBox">
    <w:name w:val="NoteBox"/>
    <w:basedOn w:val="ind2"/>
    <w:rsid w:val="00266EDF"/>
    <w:pPr>
      <w:tabs>
        <w:tab w:val="clear" w:pos="284"/>
      </w:tabs>
      <w:spacing w:after="120"/>
    </w:pPr>
  </w:style>
  <w:style w:type="character" w:customStyle="1" w:styleId="TableTextCharChar">
    <w:name w:val="Table Text Char Char"/>
    <w:link w:val="TableText"/>
    <w:rsid w:val="007802CE"/>
    <w:rPr>
      <w:rFonts w:ascii="ITC Franklin Gothic Book" w:hAnsi="ITC Franklin Gothic Book" w:cs="Arial"/>
      <w:snapToGrid w:val="0"/>
      <w:sz w:val="19"/>
      <w:szCs w:val="21"/>
      <w:lang w:val="en-AU" w:eastAsia="en-AU" w:bidi="ar-SA"/>
    </w:rPr>
  </w:style>
  <w:style w:type="character" w:customStyle="1" w:styleId="ListBulletChar">
    <w:name w:val="List Bullet Char"/>
    <w:link w:val="ListBullet"/>
    <w:semiHidden/>
    <w:rsid w:val="007802CE"/>
    <w:rPr>
      <w:rFonts w:ascii="Calibri" w:hAnsi="Calibri"/>
      <w:sz w:val="22"/>
      <w:szCs w:val="21"/>
      <w:lang w:eastAsia="en-US"/>
    </w:rPr>
  </w:style>
  <w:style w:type="character" w:customStyle="1" w:styleId="TableHeaderChar">
    <w:name w:val="Table Header Char"/>
    <w:link w:val="TableHeader"/>
    <w:rsid w:val="00CF062D"/>
    <w:rPr>
      <w:rFonts w:ascii="ITC Franklin Gothic Book" w:hAnsi="ITC Franklin Gothic Book" w:cs="Arial"/>
      <w:b/>
      <w:bCs/>
      <w:snapToGrid w:val="0"/>
      <w:sz w:val="19"/>
      <w:szCs w:val="21"/>
      <w:lang w:val="en-AU" w:eastAsia="en-AU" w:bidi="ar-SA"/>
    </w:rPr>
  </w:style>
  <w:style w:type="paragraph" w:customStyle="1" w:styleId="Markerfeedback">
    <w:name w:val="Marker feedback"/>
    <w:basedOn w:val="Normal"/>
    <w:rsid w:val="00DA6116"/>
    <w:pPr>
      <w:tabs>
        <w:tab w:val="left" w:pos="426"/>
      </w:tabs>
      <w:spacing w:before="20" w:after="40"/>
    </w:pPr>
    <w:rPr>
      <w:rFonts w:cs="Arial"/>
      <w:color w:val="FF0000"/>
      <w:sz w:val="18"/>
      <w:lang w:eastAsia="en-AU"/>
    </w:rPr>
  </w:style>
  <w:style w:type="paragraph" w:customStyle="1" w:styleId="Studentresponse">
    <w:name w:val="Student response"/>
    <w:basedOn w:val="Normal"/>
    <w:rsid w:val="004143B2"/>
    <w:pPr>
      <w:keepLines w:val="0"/>
      <w:tabs>
        <w:tab w:val="right" w:leader="underscore" w:pos="9639"/>
      </w:tabs>
      <w:spacing w:before="80" w:after="80" w:line="228" w:lineRule="auto"/>
      <w:ind w:right="-6"/>
    </w:pPr>
    <w:rPr>
      <w:rFonts w:ascii="Arial" w:hAnsi="Arial" w:cs="Arial"/>
      <w:color w:val="000080"/>
      <w:sz w:val="20"/>
      <w:lang w:eastAsia="en-AU"/>
    </w:rPr>
  </w:style>
  <w:style w:type="character" w:customStyle="1" w:styleId="Heading2Char">
    <w:name w:val="Heading 2 Char"/>
    <w:link w:val="Heading2"/>
    <w:uiPriority w:val="9"/>
    <w:locked/>
    <w:rsid w:val="00266EDF"/>
    <w:rPr>
      <w:rFonts w:ascii="Calibri" w:hAnsi="Calibri"/>
      <w:b/>
      <w:bCs/>
      <w:color w:val="FFFFFF"/>
      <w:spacing w:val="10"/>
      <w:sz w:val="44"/>
      <w:szCs w:val="40"/>
      <w:lang w:eastAsia="en-US"/>
    </w:rPr>
  </w:style>
  <w:style w:type="character" w:customStyle="1" w:styleId="ListBullet2Char">
    <w:name w:val="List Bullet 2 Char"/>
    <w:link w:val="ListBullet2"/>
    <w:semiHidden/>
    <w:rsid w:val="006B017E"/>
    <w:rPr>
      <w:rFonts w:ascii="Calibri" w:hAnsi="Calibri"/>
      <w:sz w:val="22"/>
      <w:szCs w:val="21"/>
      <w:lang w:eastAsia="en-US"/>
    </w:rPr>
  </w:style>
  <w:style w:type="paragraph" w:customStyle="1" w:styleId="Blockquote">
    <w:name w:val="Block quote"/>
    <w:basedOn w:val="Normal"/>
    <w:rsid w:val="006B017E"/>
    <w:pPr>
      <w:keepLines w:val="0"/>
      <w:numPr>
        <w:numId w:val="19"/>
      </w:numPr>
      <w:tabs>
        <w:tab w:val="clear" w:pos="568"/>
      </w:tabs>
      <w:spacing w:before="120" w:after="120" w:line="228" w:lineRule="auto"/>
      <w:ind w:left="284" w:firstLine="0"/>
    </w:pPr>
    <w:rPr>
      <w:rFonts w:ascii="Times New Roman" w:hAnsi="Times New Roman" w:cs="Arial"/>
      <w:sz w:val="20"/>
      <w:lang w:eastAsia="en-AU"/>
    </w:rPr>
  </w:style>
  <w:style w:type="character" w:customStyle="1" w:styleId="ssshChar">
    <w:name w:val="sssh Char"/>
    <w:link w:val="sssh"/>
    <w:rsid w:val="00266EDF"/>
    <w:rPr>
      <w:rFonts w:ascii="Calibri" w:hAnsi="Calibri" w:cs="Arial"/>
      <w:b/>
      <w:bCs/>
      <w:i/>
      <w:color w:val="00539F"/>
      <w:spacing w:val="10"/>
      <w:sz w:val="24"/>
      <w:szCs w:val="28"/>
      <w:lang w:val="en-US" w:eastAsia="en-US"/>
    </w:rPr>
  </w:style>
  <w:style w:type="character" w:customStyle="1" w:styleId="sssshChar">
    <w:name w:val="ssssh Char"/>
    <w:link w:val="ssssh"/>
    <w:rsid w:val="00EC683B"/>
    <w:rPr>
      <w:rFonts w:ascii="Calibri" w:hAnsi="Calibri" w:cs="Arial"/>
      <w:b/>
      <w:bCs/>
      <w:i/>
      <w:color w:val="00539F"/>
      <w:spacing w:val="10"/>
      <w:sz w:val="22"/>
      <w:szCs w:val="18"/>
      <w:lang w:val="en-US" w:eastAsia="en-US"/>
    </w:rPr>
  </w:style>
  <w:style w:type="paragraph" w:customStyle="1" w:styleId="SuggestedAnswer">
    <w:name w:val="Suggested Answer"/>
    <w:basedOn w:val="Normal"/>
    <w:qFormat/>
    <w:rsid w:val="00AA3446"/>
    <w:pPr>
      <w:keepLines w:val="0"/>
      <w:spacing w:before="60"/>
    </w:pPr>
    <w:rPr>
      <w:rFonts w:cs="Arial"/>
      <w:color w:val="FF0000"/>
      <w:szCs w:val="19"/>
    </w:rPr>
  </w:style>
  <w:style w:type="paragraph" w:customStyle="1" w:styleId="SuggestedHeading2">
    <w:name w:val="Suggested Heading 2"/>
    <w:basedOn w:val="SuggestedAnswer"/>
    <w:qFormat/>
    <w:rsid w:val="00113C3A"/>
    <w:rPr>
      <w:u w:val="single"/>
    </w:rPr>
  </w:style>
  <w:style w:type="paragraph" w:customStyle="1" w:styleId="SuggestedHeading1">
    <w:name w:val="Suggested Heading 1"/>
    <w:basedOn w:val="SuggestedAnswer"/>
    <w:qFormat/>
    <w:rsid w:val="0004412E"/>
    <w:rPr>
      <w:b/>
    </w:rPr>
  </w:style>
  <w:style w:type="paragraph" w:customStyle="1" w:styleId="SuggestedFNA">
    <w:name w:val="Suggested FNA"/>
    <w:basedOn w:val="SuggestedAnswer"/>
    <w:qFormat/>
    <w:rsid w:val="003F4C28"/>
    <w:rPr>
      <w:szCs w:val="18"/>
    </w:rPr>
  </w:style>
  <w:style w:type="character" w:customStyle="1" w:styleId="Markingguide">
    <w:name w:val="Marking guide"/>
    <w:rsid w:val="00F14599"/>
    <w:rPr>
      <w:rFonts w:ascii="Helvetica" w:hAnsi="Helvetica"/>
      <w:b/>
      <w:i/>
      <w:color w:val="666699"/>
      <w:sz w:val="24"/>
      <w:szCs w:val="20"/>
    </w:rPr>
  </w:style>
  <w:style w:type="paragraph" w:customStyle="1" w:styleId="SuggestedFNAmoney">
    <w:name w:val="Suggested FNA money"/>
    <w:basedOn w:val="SuggestedFNA"/>
    <w:qFormat/>
    <w:rsid w:val="005916DD"/>
    <w:pPr>
      <w:jc w:val="right"/>
    </w:pPr>
  </w:style>
  <w:style w:type="paragraph" w:styleId="Revision">
    <w:name w:val="Revision"/>
    <w:hidden/>
    <w:uiPriority w:val="99"/>
    <w:semiHidden/>
    <w:rsid w:val="00FC0CF6"/>
    <w:rPr>
      <w:rFonts w:ascii="Helvetica" w:hAnsi="Helvetica"/>
      <w:sz w:val="22"/>
      <w:szCs w:val="21"/>
      <w:lang w:eastAsia="en-US"/>
    </w:rPr>
  </w:style>
  <w:style w:type="paragraph" w:customStyle="1" w:styleId="Caption10">
    <w:name w:val="Caption1"/>
    <w:basedOn w:val="Normal"/>
    <w:next w:val="Normal"/>
    <w:rsid w:val="00004F88"/>
    <w:pPr>
      <w:keepNext/>
      <w:keepLines w:val="0"/>
      <w:tabs>
        <w:tab w:val="left" w:pos="851"/>
        <w:tab w:val="left" w:pos="1134"/>
      </w:tabs>
      <w:spacing w:before="240" w:after="120" w:line="220" w:lineRule="atLeast"/>
      <w:ind w:left="851" w:hanging="851"/>
      <w:outlineLvl w:val="0"/>
    </w:pPr>
    <w:rPr>
      <w:b/>
      <w:color w:val="1B0069"/>
      <w:sz w:val="18"/>
      <w:szCs w:val="20"/>
    </w:rPr>
  </w:style>
  <w:style w:type="paragraph" w:customStyle="1" w:styleId="project-table-body">
    <w:name w:val="project-table-body"/>
    <w:basedOn w:val="Normal"/>
    <w:qFormat/>
    <w:rsid w:val="0004133A"/>
    <w:pPr>
      <w:spacing w:before="40" w:after="40" w:line="200" w:lineRule="atLeast"/>
    </w:pPr>
    <w:rPr>
      <w:sz w:val="18"/>
    </w:rPr>
  </w:style>
  <w:style w:type="paragraph" w:customStyle="1" w:styleId="project-table-head">
    <w:name w:val="project-table-head"/>
    <w:basedOn w:val="project-table-body"/>
    <w:qFormat/>
    <w:rsid w:val="0004133A"/>
    <w:rPr>
      <w:b/>
    </w:rPr>
  </w:style>
  <w:style w:type="paragraph" w:customStyle="1" w:styleId="project-body-text-1">
    <w:name w:val="project-body-text-1"/>
    <w:basedOn w:val="Normal"/>
    <w:qFormat/>
    <w:rsid w:val="004143B2"/>
  </w:style>
  <w:style w:type="paragraph" w:customStyle="1" w:styleId="project-head-1">
    <w:name w:val="project-head-1"/>
    <w:basedOn w:val="project-body-text-1"/>
    <w:qFormat/>
    <w:rsid w:val="004143B2"/>
    <w:pPr>
      <w:spacing w:before="600" w:after="200"/>
    </w:pPr>
    <w:rPr>
      <w:b/>
      <w:color w:val="1B0069"/>
      <w:sz w:val="28"/>
    </w:rPr>
  </w:style>
  <w:style w:type="paragraph" w:customStyle="1" w:styleId="project-head-1-PAGE-BREAK">
    <w:name w:val="project-head-1-PAGE-BREAK"/>
    <w:basedOn w:val="project-head-1"/>
    <w:qFormat/>
    <w:rsid w:val="004143B2"/>
    <w:pPr>
      <w:pageBreakBefore/>
      <w:spacing w:before="0"/>
    </w:pPr>
  </w:style>
  <w:style w:type="paragraph" w:customStyle="1" w:styleId="student-response">
    <w:name w:val="student-response"/>
    <w:basedOn w:val="Normal"/>
    <w:qFormat/>
    <w:rsid w:val="004143B2"/>
    <w:rPr>
      <w:color w:val="333399"/>
    </w:rPr>
  </w:style>
  <w:style w:type="character" w:customStyle="1" w:styleId="ttChar">
    <w:name w:val="tt Char"/>
    <w:link w:val="tt"/>
    <w:locked/>
    <w:rsid w:val="00814EF8"/>
    <w:rPr>
      <w:rFonts w:ascii="Calibri" w:hAnsi="Calibri" w:cs="Arial"/>
      <w:sz w:val="18"/>
      <w:szCs w:val="16"/>
      <w:lang w:eastAsia="en-US"/>
    </w:rPr>
  </w:style>
  <w:style w:type="paragraph" w:customStyle="1" w:styleId="ai3">
    <w:name w:val="ai3"/>
    <w:basedOn w:val="ind3"/>
    <w:uiPriority w:val="99"/>
    <w:rsid w:val="00007CCE"/>
    <w:pPr>
      <w:tabs>
        <w:tab w:val="right" w:pos="9639"/>
      </w:tabs>
      <w:spacing w:after="100" w:line="240" w:lineRule="atLeast"/>
    </w:pPr>
    <w:rPr>
      <w:rFonts w:ascii="GillSans" w:hAnsi="GillSans" w:cs="Times New Roman"/>
      <w:sz w:val="20"/>
      <w:szCs w:val="20"/>
      <w:lang w:val="en-AU"/>
    </w:rPr>
  </w:style>
  <w:style w:type="paragraph" w:customStyle="1" w:styleId="ai2">
    <w:name w:val="ai2"/>
    <w:basedOn w:val="ind2"/>
    <w:uiPriority w:val="99"/>
    <w:rsid w:val="00007CCE"/>
    <w:pPr>
      <w:tabs>
        <w:tab w:val="right" w:pos="9639"/>
      </w:tabs>
      <w:spacing w:after="100" w:line="240" w:lineRule="atLeast"/>
    </w:pPr>
    <w:rPr>
      <w:rFonts w:ascii="GillSans" w:hAnsi="GillSans" w:cs="Times New Roman"/>
      <w:sz w:val="20"/>
      <w:szCs w:val="20"/>
      <w:lang w:val="en-AU"/>
    </w:rPr>
  </w:style>
  <w:style w:type="paragraph" w:styleId="ListParagraph">
    <w:name w:val="List Paragraph"/>
    <w:basedOn w:val="Normal"/>
    <w:uiPriority w:val="34"/>
    <w:qFormat/>
    <w:rsid w:val="00266EDF"/>
    <w:pPr>
      <w:keepLines w:val="0"/>
      <w:spacing w:before="0" w:after="0" w:line="240" w:lineRule="auto"/>
      <w:ind w:left="720"/>
    </w:pPr>
    <w:rPr>
      <w:rFonts w:eastAsia="Calibri"/>
      <w:szCs w:val="22"/>
    </w:rPr>
  </w:style>
  <w:style w:type="paragraph" w:customStyle="1" w:styleId="Answerhere">
    <w:name w:val="Answer here"/>
    <w:basedOn w:val="Normal"/>
    <w:qFormat/>
    <w:rsid w:val="0095504D"/>
    <w:pPr>
      <w:spacing w:before="80" w:after="80"/>
    </w:pPr>
    <w:rPr>
      <w:color w:val="1B0069"/>
    </w:rPr>
  </w:style>
  <w:style w:type="paragraph" w:customStyle="1" w:styleId="SuggestedAnswerind2">
    <w:name w:val="Suggested Answer ind 2"/>
    <w:basedOn w:val="SuggestedAnswer"/>
    <w:qFormat/>
    <w:rsid w:val="00AA3446"/>
    <w:pPr>
      <w:tabs>
        <w:tab w:val="left" w:pos="284"/>
        <w:tab w:val="left" w:pos="567"/>
      </w:tabs>
      <w:spacing w:before="0"/>
      <w:ind w:left="567" w:hanging="567"/>
    </w:pPr>
    <w:rPr>
      <w:lang w:eastAsia="en-AU"/>
    </w:rPr>
  </w:style>
  <w:style w:type="paragraph" w:customStyle="1" w:styleId="SuggestedAnswerind1">
    <w:name w:val="Suggested Answer ind 1"/>
    <w:basedOn w:val="SuggestedAnswerind2"/>
    <w:qFormat/>
    <w:rsid w:val="00AA3446"/>
    <w:pPr>
      <w:ind w:left="284" w:hanging="284"/>
    </w:pPr>
  </w:style>
  <w:style w:type="paragraph" w:customStyle="1" w:styleId="SuggestedAnswerbulletind2">
    <w:name w:val="Suggested Answer bullet ind 2"/>
    <w:basedOn w:val="SuggestedAnswerbullet"/>
    <w:qFormat/>
    <w:rsid w:val="00E13959"/>
    <w:pPr>
      <w:numPr>
        <w:numId w:val="22"/>
      </w:numPr>
      <w:ind w:left="1134" w:hanging="567"/>
    </w:pPr>
  </w:style>
  <w:style w:type="paragraph" w:customStyle="1" w:styleId="SuggestedAnswerbullet">
    <w:name w:val="Suggested Answer bullet"/>
    <w:basedOn w:val="SuggestedAnswer"/>
    <w:qFormat/>
    <w:rsid w:val="00AA3446"/>
    <w:pPr>
      <w:numPr>
        <w:numId w:val="21"/>
      </w:numPr>
      <w:spacing w:before="0"/>
      <w:ind w:left="568" w:hanging="284"/>
    </w:pPr>
  </w:style>
  <w:style w:type="paragraph" w:customStyle="1" w:styleId="SuggestedAnswerbulletind1">
    <w:name w:val="Suggested Answer bullet ind 1"/>
    <w:basedOn w:val="SuggestedAnswerbullet"/>
    <w:qFormat/>
    <w:rsid w:val="00AA3446"/>
    <w:pPr>
      <w:spacing w:line="240" w:lineRule="atLeast"/>
    </w:pPr>
  </w:style>
  <w:style w:type="character" w:styleId="SubtleReference">
    <w:name w:val="Subtle Reference"/>
    <w:uiPriority w:val="31"/>
    <w:qFormat/>
    <w:rsid w:val="00523000"/>
    <w:rPr>
      <w:smallCaps/>
      <w:color w:val="5A5A5A"/>
    </w:rPr>
  </w:style>
  <w:style w:type="paragraph" w:customStyle="1" w:styleId="MGnote">
    <w:name w:val="MG note"/>
    <w:basedOn w:val="Normal"/>
    <w:qFormat/>
    <w:rsid w:val="00551E35"/>
    <w:pPr>
      <w:spacing w:before="80" w:after="80"/>
    </w:pPr>
    <w:rPr>
      <w:rFonts w:ascii="Comic Sans MS" w:hAnsi="Comic Sans MS"/>
      <w:b/>
      <w:i/>
      <w:color w:val="1B0069"/>
      <w:sz w:val="19"/>
    </w:rPr>
  </w:style>
  <w:style w:type="paragraph" w:customStyle="1" w:styleId="Assignmenttitle">
    <w:name w:val="Assignment title"/>
    <w:basedOn w:val="0sh"/>
    <w:qFormat/>
    <w:rsid w:val="006A2158"/>
    <w:pPr>
      <w:tabs>
        <w:tab w:val="clear" w:pos="0"/>
      </w:tabs>
      <w:spacing w:before="400" w:after="120"/>
      <w:jc w:val="center"/>
    </w:pPr>
    <w:rPr>
      <w:color w:val="0098CD"/>
      <w:sz w:val="44"/>
    </w:rPr>
  </w:style>
  <w:style w:type="paragraph" w:customStyle="1" w:styleId="SubjectTitlecode">
    <w:name w:val="Subject Title &amp; code"/>
    <w:basedOn w:val="Assignmenttitle"/>
    <w:qFormat/>
    <w:rsid w:val="0085621E"/>
    <w:pPr>
      <w:pageBreakBefore w:val="0"/>
      <w:spacing w:before="0"/>
    </w:pPr>
    <w:rPr>
      <w:sz w:val="36"/>
      <w:szCs w:val="24"/>
    </w:rPr>
  </w:style>
  <w:style w:type="character" w:customStyle="1" w:styleId="CaptionChar">
    <w:name w:val="Caption Char"/>
    <w:link w:val="Caption"/>
    <w:uiPriority w:val="35"/>
    <w:locked/>
    <w:rsid w:val="00266EDF"/>
    <w:rPr>
      <w:rFonts w:ascii="Calibri" w:hAnsi="Calibri"/>
      <w:b/>
      <w:bCs/>
      <w:color w:val="0098CD"/>
      <w:sz w:val="22"/>
      <w:lang w:eastAsia="en-US"/>
    </w:rPr>
  </w:style>
  <w:style w:type="character" w:customStyle="1" w:styleId="mhChar">
    <w:name w:val="mh Char"/>
    <w:link w:val="mh"/>
    <w:locked/>
    <w:rsid w:val="007D21B8"/>
    <w:rPr>
      <w:rFonts w:ascii="Calibri" w:hAnsi="Calibri"/>
      <w:b/>
      <w:bCs/>
      <w:color w:val="0098CD"/>
      <w:spacing w:val="10"/>
      <w:sz w:val="40"/>
      <w:szCs w:val="36"/>
      <w:lang w:eastAsia="en-US"/>
    </w:rPr>
  </w:style>
  <w:style w:type="character" w:customStyle="1" w:styleId="sshChar">
    <w:name w:val="ssh Char"/>
    <w:link w:val="ssh"/>
    <w:locked/>
    <w:rsid w:val="00266EDF"/>
    <w:rPr>
      <w:rFonts w:ascii="Calibri" w:hAnsi="Calibri" w:cs="Arial"/>
      <w:b/>
      <w:bCs/>
      <w:color w:val="00539F"/>
      <w:spacing w:val="10"/>
      <w:sz w:val="28"/>
      <w:szCs w:val="24"/>
      <w:lang w:eastAsia="en-US"/>
    </w:rPr>
  </w:style>
  <w:style w:type="character" w:customStyle="1" w:styleId="noteChar">
    <w:name w:val="note Char"/>
    <w:link w:val="note0"/>
    <w:uiPriority w:val="99"/>
    <w:locked/>
    <w:rsid w:val="00266EDF"/>
    <w:rPr>
      <w:rFonts w:ascii="Calibri" w:hAnsi="Calibri" w:cs="Arial"/>
      <w:sz w:val="16"/>
      <w:szCs w:val="16"/>
      <w:lang w:eastAsia="en-US"/>
    </w:rPr>
  </w:style>
  <w:style w:type="character" w:customStyle="1" w:styleId="fnoteChar">
    <w:name w:val="fnote Char"/>
    <w:link w:val="fnote"/>
    <w:uiPriority w:val="99"/>
    <w:locked/>
    <w:rsid w:val="00266EDF"/>
    <w:rPr>
      <w:rFonts w:ascii="Calibri" w:hAnsi="Calibri" w:cs="Arial"/>
      <w:sz w:val="16"/>
      <w:szCs w:val="16"/>
      <w:lang w:eastAsia="en-US"/>
    </w:rPr>
  </w:style>
  <w:style w:type="paragraph" w:customStyle="1" w:styleId="0fnote">
    <w:name w:val="0fnote"/>
    <w:basedOn w:val="fnote"/>
    <w:rsid w:val="00266EDF"/>
    <w:pPr>
      <w:spacing w:after="40"/>
    </w:pPr>
  </w:style>
  <w:style w:type="paragraph" w:customStyle="1" w:styleId="fnoteind1">
    <w:name w:val="fnote ind 1"/>
    <w:basedOn w:val="noteind1"/>
    <w:rsid w:val="00266EDF"/>
    <w:pPr>
      <w:tabs>
        <w:tab w:val="clear" w:pos="142"/>
        <w:tab w:val="clear" w:pos="284"/>
        <w:tab w:val="left" w:pos="1276"/>
      </w:tabs>
      <w:ind w:left="1276"/>
    </w:pPr>
  </w:style>
  <w:style w:type="paragraph" w:customStyle="1" w:styleId="0fnoteind1">
    <w:name w:val="0fnote ind 1"/>
    <w:basedOn w:val="fnoteind1"/>
    <w:rsid w:val="00266EDF"/>
    <w:pPr>
      <w:spacing w:after="80"/>
    </w:pPr>
  </w:style>
  <w:style w:type="paragraph" w:customStyle="1" w:styleId="fnoteind2">
    <w:name w:val="fnote ind 2"/>
    <w:basedOn w:val="fnoteind1"/>
    <w:rsid w:val="00266EDF"/>
    <w:pPr>
      <w:tabs>
        <w:tab w:val="left" w:pos="1418"/>
      </w:tabs>
      <w:ind w:left="1418" w:hanging="284"/>
    </w:pPr>
  </w:style>
  <w:style w:type="paragraph" w:customStyle="1" w:styleId="0fnoteind2">
    <w:name w:val="0fnote ind 2"/>
    <w:basedOn w:val="fnoteind2"/>
    <w:rsid w:val="00266EDF"/>
    <w:pPr>
      <w:spacing w:after="80"/>
    </w:pPr>
  </w:style>
  <w:style w:type="paragraph" w:customStyle="1" w:styleId="forum">
    <w:name w:val="forum"/>
    <w:basedOn w:val="fNormal"/>
    <w:next w:val="Normal"/>
    <w:rsid w:val="00266EDF"/>
    <w:pPr>
      <w:spacing w:before="360" w:after="360"/>
    </w:pPr>
  </w:style>
  <w:style w:type="paragraph" w:customStyle="1" w:styleId="0forum">
    <w:name w:val="0forum"/>
    <w:basedOn w:val="forum"/>
    <w:next w:val="Normal"/>
    <w:qFormat/>
    <w:rsid w:val="00266EDF"/>
    <w:pPr>
      <w:pageBreakBefore/>
      <w:spacing w:before="0"/>
    </w:pPr>
  </w:style>
  <w:style w:type="character" w:customStyle="1" w:styleId="0sssshChar">
    <w:name w:val="0ssssh Char"/>
    <w:link w:val="0ssssh"/>
    <w:locked/>
    <w:rsid w:val="00266EDF"/>
    <w:rPr>
      <w:rFonts w:ascii="Calibri" w:hAnsi="Calibri" w:cs="Arial"/>
      <w:b/>
      <w:bCs/>
      <w:i/>
      <w:color w:val="00539F"/>
      <w:spacing w:val="10"/>
      <w:sz w:val="22"/>
      <w:szCs w:val="18"/>
      <w:lang w:val="en-US" w:eastAsia="en-US"/>
    </w:rPr>
  </w:style>
  <w:style w:type="paragraph" w:customStyle="1" w:styleId="disclaimerh">
    <w:name w:val="disclaimer_h"/>
    <w:basedOn w:val="Normal"/>
    <w:next w:val="Normal"/>
    <w:rsid w:val="00266EDF"/>
    <w:pPr>
      <w:keepNext/>
      <w:pageBreakBefore/>
      <w:spacing w:before="120" w:after="0" w:line="240" w:lineRule="auto"/>
    </w:pPr>
    <w:rPr>
      <w:b/>
      <w:bCs/>
      <w:color w:val="A6A6A6"/>
      <w:sz w:val="16"/>
      <w:szCs w:val="20"/>
    </w:rPr>
  </w:style>
  <w:style w:type="paragraph" w:customStyle="1" w:styleId="copyrighth">
    <w:name w:val="copyright_h"/>
    <w:basedOn w:val="disclaimerh"/>
    <w:next w:val="Normal"/>
    <w:rsid w:val="00266EDF"/>
    <w:rPr>
      <w:bCs w:val="0"/>
    </w:rPr>
  </w:style>
  <w:style w:type="paragraph" w:customStyle="1" w:styleId="Acknowledgementsh">
    <w:name w:val="Acknowledgements_h"/>
    <w:basedOn w:val="copyrighth"/>
    <w:next w:val="Normal"/>
    <w:rsid w:val="00266EDF"/>
    <w:rPr>
      <w:bCs/>
    </w:rPr>
  </w:style>
  <w:style w:type="paragraph" w:customStyle="1" w:styleId="Activities">
    <w:name w:val="Activities"/>
    <w:basedOn w:val="Normal"/>
    <w:rsid w:val="00266EDF"/>
    <w:rPr>
      <w:b/>
    </w:rPr>
  </w:style>
  <w:style w:type="paragraph" w:customStyle="1" w:styleId="ActivityTitle">
    <w:name w:val="ActivityTitle"/>
    <w:basedOn w:val="Normal"/>
    <w:rsid w:val="00266EDF"/>
    <w:pPr>
      <w:tabs>
        <w:tab w:val="left" w:pos="284"/>
      </w:tabs>
      <w:spacing w:before="600" w:after="120"/>
    </w:pPr>
    <w:rPr>
      <w:b/>
      <w:color w:val="7F7F7F"/>
      <w:sz w:val="28"/>
    </w:rPr>
  </w:style>
  <w:style w:type="character" w:customStyle="1" w:styleId="BalloonTextChar">
    <w:name w:val="Balloon Text Char"/>
    <w:link w:val="BalloonText"/>
    <w:uiPriority w:val="99"/>
    <w:rsid w:val="00266EDF"/>
    <w:rPr>
      <w:rFonts w:ascii="Tahoma" w:hAnsi="Tahoma" w:cs="Tahoma"/>
      <w:sz w:val="16"/>
      <w:szCs w:val="16"/>
      <w:lang w:eastAsia="en-US"/>
    </w:rPr>
  </w:style>
  <w:style w:type="paragraph" w:customStyle="1" w:styleId="Bignumber">
    <w:name w:val="Big_number"/>
    <w:basedOn w:val="Normal"/>
    <w:qFormat/>
    <w:rsid w:val="00266EDF"/>
    <w:pPr>
      <w:spacing w:before="1800" w:after="4000" w:line="240" w:lineRule="auto"/>
      <w:jc w:val="right"/>
    </w:pPr>
    <w:rPr>
      <w:b/>
      <w:color w:val="808080"/>
      <w:sz w:val="180"/>
      <w:szCs w:val="180"/>
    </w:rPr>
  </w:style>
  <w:style w:type="character" w:customStyle="1" w:styleId="CharChar">
    <w:name w:val="Char Char"/>
    <w:rsid w:val="00266EDF"/>
    <w:rPr>
      <w:rFonts w:ascii="ITC Franklin Gothic Book" w:hAnsi="ITC Franklin Gothic Book" w:cs="Arial"/>
      <w:b/>
      <w:color w:val="1B0069"/>
      <w:sz w:val="18"/>
      <w:szCs w:val="18"/>
      <w:lang w:val="en-AU" w:eastAsia="en-US" w:bidi="ar-SA"/>
    </w:rPr>
  </w:style>
  <w:style w:type="character" w:customStyle="1" w:styleId="ClosingChar">
    <w:name w:val="Closing Char"/>
    <w:link w:val="Closing"/>
    <w:uiPriority w:val="99"/>
    <w:rsid w:val="00266EDF"/>
    <w:rPr>
      <w:rFonts w:ascii="Calibri" w:hAnsi="Calibri"/>
      <w:sz w:val="22"/>
      <w:szCs w:val="21"/>
      <w:lang w:eastAsia="en-US"/>
    </w:rPr>
  </w:style>
  <w:style w:type="character" w:customStyle="1" w:styleId="CommentTextChar">
    <w:name w:val="Comment Text Char"/>
    <w:link w:val="CommentText"/>
    <w:rsid w:val="00266EDF"/>
    <w:rPr>
      <w:rFonts w:ascii="Calibri" w:hAnsi="Calibri"/>
      <w:lang w:eastAsia="en-US"/>
    </w:rPr>
  </w:style>
  <w:style w:type="character" w:customStyle="1" w:styleId="CommentSubjectChar">
    <w:name w:val="Comment Subject Char"/>
    <w:link w:val="CommentSubject"/>
    <w:uiPriority w:val="99"/>
    <w:rsid w:val="00266EDF"/>
    <w:rPr>
      <w:rFonts w:ascii="Calibri" w:hAnsi="Calibri"/>
      <w:b/>
      <w:bCs/>
      <w:lang w:eastAsia="en-US"/>
    </w:rPr>
  </w:style>
  <w:style w:type="paragraph" w:customStyle="1" w:styleId="Contents">
    <w:name w:val="Contents"/>
    <w:basedOn w:val="0mhindent"/>
    <w:qFormat/>
    <w:rsid w:val="00266EDF"/>
    <w:pPr>
      <w:spacing w:before="800" w:after="240"/>
    </w:pPr>
    <w:rPr>
      <w:sz w:val="36"/>
    </w:rPr>
  </w:style>
  <w:style w:type="character" w:customStyle="1" w:styleId="CSendChar">
    <w:name w:val="CS_end Char"/>
    <w:link w:val="CSend"/>
    <w:locked/>
    <w:rsid w:val="00266EDF"/>
    <w:rPr>
      <w:rFonts w:ascii="Calibri" w:hAnsi="Calibri"/>
      <w:sz w:val="22"/>
      <w:szCs w:val="21"/>
      <w:lang w:eastAsia="en-US"/>
    </w:rPr>
  </w:style>
  <w:style w:type="paragraph" w:customStyle="1" w:styleId="disclaimertext">
    <w:name w:val="disclaimer text"/>
    <w:basedOn w:val="disclaimerh"/>
    <w:rsid w:val="00266EDF"/>
    <w:pPr>
      <w:spacing w:before="60"/>
    </w:pPr>
    <w:rPr>
      <w:b w:val="0"/>
      <w:color w:val="7F7F7F"/>
      <w:sz w:val="14"/>
      <w:szCs w:val="14"/>
    </w:rPr>
  </w:style>
  <w:style w:type="paragraph" w:customStyle="1" w:styleId="disclaimertextind1">
    <w:name w:val="disclaimer text ind 1"/>
    <w:basedOn w:val="disclaimertext"/>
    <w:rsid w:val="00266EDF"/>
    <w:pPr>
      <w:tabs>
        <w:tab w:val="left" w:pos="284"/>
      </w:tabs>
      <w:spacing w:before="0"/>
      <w:ind w:left="284" w:hanging="284"/>
    </w:pPr>
  </w:style>
  <w:style w:type="character" w:customStyle="1" w:styleId="DocumentMapChar">
    <w:name w:val="Document Map Char"/>
    <w:link w:val="DocumentMap"/>
    <w:uiPriority w:val="99"/>
    <w:rsid w:val="00266EDF"/>
    <w:rPr>
      <w:rFonts w:ascii="Tahoma" w:hAnsi="Tahoma" w:cs="Tahoma"/>
      <w:shd w:val="clear" w:color="auto" w:fill="000080"/>
      <w:lang w:eastAsia="en-US"/>
    </w:rPr>
  </w:style>
  <w:style w:type="character" w:customStyle="1" w:styleId="EndnoteTextChar">
    <w:name w:val="Endnote Text Char"/>
    <w:link w:val="EndnoteText"/>
    <w:uiPriority w:val="99"/>
    <w:rsid w:val="00266EDF"/>
    <w:rPr>
      <w:rFonts w:ascii="Calibri" w:hAnsi="Calibri"/>
      <w:lang w:eastAsia="en-US"/>
    </w:rPr>
  </w:style>
  <w:style w:type="paragraph" w:customStyle="1" w:styleId="EquationText">
    <w:name w:val="EquationText"/>
    <w:basedOn w:val="Normal"/>
    <w:qFormat/>
    <w:rsid w:val="00266EDF"/>
    <w:pPr>
      <w:spacing w:before="120" w:after="120"/>
    </w:pPr>
  </w:style>
  <w:style w:type="paragraph" w:customStyle="1" w:styleId="fmhaftertable">
    <w:name w:val="fmh_after table"/>
    <w:basedOn w:val="fmh"/>
    <w:next w:val="fNormal"/>
    <w:rsid w:val="00266EDF"/>
    <w:pPr>
      <w:spacing w:before="300"/>
    </w:pPr>
  </w:style>
  <w:style w:type="character" w:customStyle="1" w:styleId="FooterChar">
    <w:name w:val="Footer Char"/>
    <w:link w:val="Footer"/>
    <w:rsid w:val="00B65670"/>
    <w:rPr>
      <w:rFonts w:ascii="Calibri" w:hAnsi="Calibri"/>
      <w:b/>
      <w:sz w:val="16"/>
      <w:szCs w:val="21"/>
      <w:lang w:eastAsia="en-US"/>
    </w:rPr>
  </w:style>
  <w:style w:type="character" w:customStyle="1" w:styleId="FootnoteTextChar">
    <w:name w:val="Footnote Text Char"/>
    <w:link w:val="FootnoteText"/>
    <w:uiPriority w:val="99"/>
    <w:semiHidden/>
    <w:locked/>
    <w:rsid w:val="00266EDF"/>
    <w:rPr>
      <w:rFonts w:ascii="Calibri" w:hAnsi="Calibri"/>
      <w:lang w:eastAsia="en-US"/>
    </w:rPr>
  </w:style>
  <w:style w:type="paragraph" w:customStyle="1" w:styleId="forumaftertable">
    <w:name w:val="forum_after_table"/>
    <w:basedOn w:val="forum"/>
    <w:qFormat/>
    <w:rsid w:val="00266EDF"/>
    <w:pPr>
      <w:spacing w:before="280"/>
    </w:pPr>
  </w:style>
  <w:style w:type="paragraph" w:customStyle="1" w:styleId="fqind1">
    <w:name w:val="fq ind 1"/>
    <w:basedOn w:val="qind1"/>
    <w:rsid w:val="00266EDF"/>
    <w:pPr>
      <w:ind w:left="1702"/>
    </w:pPr>
  </w:style>
  <w:style w:type="paragraph" w:customStyle="1" w:styleId="fqind2">
    <w:name w:val="fq ind 2"/>
    <w:basedOn w:val="qind2"/>
    <w:rsid w:val="00266EDF"/>
    <w:pPr>
      <w:tabs>
        <w:tab w:val="clear" w:pos="851"/>
        <w:tab w:val="clear" w:pos="1134"/>
        <w:tab w:val="left" w:pos="1701"/>
        <w:tab w:val="left" w:pos="1985"/>
      </w:tabs>
      <w:ind w:left="1985"/>
    </w:pPr>
    <w:rPr>
      <w:lang w:val="en-AU"/>
    </w:rPr>
  </w:style>
  <w:style w:type="paragraph" w:customStyle="1" w:styleId="fqind3">
    <w:name w:val="fq ind 3"/>
    <w:basedOn w:val="qind3"/>
    <w:rsid w:val="00266EDF"/>
    <w:pPr>
      <w:tabs>
        <w:tab w:val="clear" w:pos="851"/>
        <w:tab w:val="clear" w:pos="1134"/>
        <w:tab w:val="left" w:pos="1701"/>
        <w:tab w:val="left" w:pos="1985"/>
      </w:tabs>
      <w:ind w:left="2269"/>
    </w:pPr>
    <w:rPr>
      <w:lang w:val="en-AU"/>
    </w:rPr>
  </w:style>
  <w:style w:type="paragraph" w:customStyle="1" w:styleId="fqind4">
    <w:name w:val="fq ind 4"/>
    <w:basedOn w:val="qind4"/>
    <w:rsid w:val="00266EDF"/>
    <w:pPr>
      <w:tabs>
        <w:tab w:val="clear" w:pos="851"/>
        <w:tab w:val="clear" w:pos="1134"/>
        <w:tab w:val="clear" w:pos="1418"/>
        <w:tab w:val="left" w:pos="1985"/>
        <w:tab w:val="left" w:pos="2268"/>
        <w:tab w:val="left" w:pos="2552"/>
      </w:tabs>
      <w:ind w:left="2552"/>
    </w:pPr>
    <w:rPr>
      <w:lang w:val="en-AU"/>
    </w:rPr>
  </w:style>
  <w:style w:type="character" w:customStyle="1" w:styleId="HeaderChar">
    <w:name w:val="Header Char"/>
    <w:link w:val="Header"/>
    <w:uiPriority w:val="99"/>
    <w:locked/>
    <w:rsid w:val="004169EF"/>
    <w:rPr>
      <w:rFonts w:ascii="Calibri" w:hAnsi="Calibri"/>
      <w:sz w:val="22"/>
      <w:szCs w:val="21"/>
      <w:lang w:eastAsia="en-US"/>
    </w:rPr>
  </w:style>
  <w:style w:type="character" w:customStyle="1" w:styleId="Heading1Char">
    <w:name w:val="Heading 1 Char"/>
    <w:aliases w:val="Special note Char1"/>
    <w:link w:val="Heading1"/>
    <w:uiPriority w:val="9"/>
    <w:locked/>
    <w:rsid w:val="00266EDF"/>
    <w:rPr>
      <w:rFonts w:ascii="Calibri" w:hAnsi="Calibri"/>
      <w:b/>
      <w:bCs/>
      <w:noProof/>
      <w:color w:val="0098CD"/>
      <w:sz w:val="64"/>
      <w:szCs w:val="64"/>
      <w:lang w:val="en-US" w:eastAsia="en-US"/>
    </w:rPr>
  </w:style>
  <w:style w:type="paragraph" w:customStyle="1" w:styleId="SubjectCodeTitle">
    <w:name w:val="Subject Code &amp; Title"/>
    <w:basedOn w:val="mh"/>
    <w:next w:val="Contents"/>
    <w:qFormat/>
    <w:rsid w:val="00266EDF"/>
    <w:pPr>
      <w:pageBreakBefore/>
      <w:tabs>
        <w:tab w:val="clear" w:pos="0"/>
      </w:tabs>
      <w:spacing w:before="20" w:after="20" w:line="260" w:lineRule="atLeast"/>
      <w:ind w:left="142" w:right="2042" w:firstLine="0"/>
      <w:outlineLvl w:val="9"/>
    </w:pPr>
    <w:rPr>
      <w:color w:val="FFFFFF"/>
      <w:sz w:val="44"/>
      <w:szCs w:val="40"/>
    </w:rPr>
  </w:style>
  <w:style w:type="character" w:customStyle="1" w:styleId="Heading3Char">
    <w:name w:val="Heading 3 Char"/>
    <w:link w:val="Heading3"/>
    <w:uiPriority w:val="9"/>
    <w:locked/>
    <w:rsid w:val="00266EDF"/>
    <w:rPr>
      <w:rFonts w:ascii="Arial" w:hAnsi="Arial" w:cs="Arial"/>
      <w:b/>
      <w:bCs/>
      <w:sz w:val="26"/>
      <w:szCs w:val="26"/>
      <w:lang w:eastAsia="en-US"/>
    </w:rPr>
  </w:style>
  <w:style w:type="character" w:customStyle="1" w:styleId="Heading4Char">
    <w:name w:val="Heading 4 Char"/>
    <w:link w:val="Heading4"/>
    <w:uiPriority w:val="9"/>
    <w:locked/>
    <w:rsid w:val="00266EDF"/>
    <w:rPr>
      <w:b/>
      <w:bCs/>
      <w:sz w:val="28"/>
      <w:szCs w:val="28"/>
      <w:lang w:eastAsia="en-US"/>
    </w:rPr>
  </w:style>
  <w:style w:type="character" w:customStyle="1" w:styleId="Heading5Char">
    <w:name w:val="Heading 5 Char"/>
    <w:link w:val="Heading5"/>
    <w:uiPriority w:val="9"/>
    <w:locked/>
    <w:rsid w:val="00266EDF"/>
    <w:rPr>
      <w:rFonts w:ascii="Calibri" w:hAnsi="Calibri"/>
      <w:b/>
      <w:bCs/>
      <w:i/>
      <w:iCs/>
      <w:sz w:val="26"/>
      <w:szCs w:val="26"/>
      <w:lang w:eastAsia="en-US"/>
    </w:rPr>
  </w:style>
  <w:style w:type="character" w:customStyle="1" w:styleId="Heading6Char">
    <w:name w:val="Heading 6 Char"/>
    <w:link w:val="Heading6"/>
    <w:uiPriority w:val="9"/>
    <w:locked/>
    <w:rsid w:val="00266EDF"/>
    <w:rPr>
      <w:b/>
      <w:bCs/>
      <w:sz w:val="22"/>
      <w:szCs w:val="22"/>
      <w:lang w:eastAsia="en-US"/>
    </w:rPr>
  </w:style>
  <w:style w:type="character" w:customStyle="1" w:styleId="Heading7Char">
    <w:name w:val="Heading 7 Char"/>
    <w:link w:val="Heading7"/>
    <w:uiPriority w:val="9"/>
    <w:locked/>
    <w:rsid w:val="00266EDF"/>
    <w:rPr>
      <w:rFonts w:ascii="Calibri" w:hAnsi="Calibri"/>
      <w:b/>
      <w:sz w:val="36"/>
      <w:lang w:eastAsia="en-US"/>
    </w:rPr>
  </w:style>
  <w:style w:type="character" w:customStyle="1" w:styleId="Heading8Char">
    <w:name w:val="Heading 8 Char"/>
    <w:link w:val="Heading8"/>
    <w:uiPriority w:val="9"/>
    <w:locked/>
    <w:rsid w:val="00266EDF"/>
    <w:rPr>
      <w:i/>
      <w:iCs/>
      <w:sz w:val="24"/>
      <w:szCs w:val="24"/>
      <w:lang w:eastAsia="en-US"/>
    </w:rPr>
  </w:style>
  <w:style w:type="character" w:customStyle="1" w:styleId="Heading9Char">
    <w:name w:val="Heading 9 Char"/>
    <w:link w:val="Heading9"/>
    <w:uiPriority w:val="9"/>
    <w:locked/>
    <w:rsid w:val="00266EDF"/>
    <w:rPr>
      <w:rFonts w:ascii="Arial" w:hAnsi="Arial" w:cs="Arial"/>
      <w:sz w:val="22"/>
      <w:szCs w:val="22"/>
      <w:lang w:eastAsia="en-US"/>
    </w:rPr>
  </w:style>
  <w:style w:type="paragraph" w:customStyle="1" w:styleId="Instructions">
    <w:name w:val="Instructions"/>
    <w:basedOn w:val="Normal"/>
    <w:next w:val="Normal"/>
    <w:qFormat/>
    <w:rsid w:val="00266EDF"/>
    <w:rPr>
      <w:color w:val="00B050"/>
    </w:rPr>
  </w:style>
  <w:style w:type="character" w:styleId="IntenseEmphasis">
    <w:name w:val="Intense Emphasis"/>
    <w:uiPriority w:val="21"/>
    <w:qFormat/>
    <w:rsid w:val="00266EDF"/>
    <w:rPr>
      <w:i/>
      <w:iCs/>
      <w:color w:val="4F81BD"/>
    </w:rPr>
  </w:style>
  <w:style w:type="paragraph" w:styleId="IntenseQuote">
    <w:name w:val="Intense Quote"/>
    <w:basedOn w:val="Normal"/>
    <w:next w:val="Normal"/>
    <w:link w:val="IntenseQuoteChar"/>
    <w:uiPriority w:val="30"/>
    <w:qFormat/>
    <w:rsid w:val="00266EDF"/>
    <w:pPr>
      <w:pBdr>
        <w:top w:val="single" w:sz="4" w:space="10" w:color="4F81BD"/>
        <w:bottom w:val="single" w:sz="4" w:space="10" w:color="4F81BD"/>
      </w:pBdr>
      <w:shd w:val="clear" w:color="auto" w:fill="D9D9D9"/>
      <w:spacing w:before="240" w:after="240"/>
      <w:ind w:left="454" w:right="454"/>
      <w:jc w:val="center"/>
    </w:pPr>
    <w:rPr>
      <w:rFonts w:ascii="Helvetica" w:hAnsi="Helvetica"/>
      <w:iCs/>
      <w:color w:val="1F497D"/>
    </w:rPr>
  </w:style>
  <w:style w:type="character" w:customStyle="1" w:styleId="IntenseQuoteChar">
    <w:name w:val="Intense Quote Char"/>
    <w:link w:val="IntenseQuote"/>
    <w:uiPriority w:val="30"/>
    <w:rsid w:val="00266EDF"/>
    <w:rPr>
      <w:rFonts w:ascii="Helvetica" w:hAnsi="Helvetica"/>
      <w:iCs/>
      <w:color w:val="1F497D"/>
      <w:sz w:val="22"/>
      <w:szCs w:val="21"/>
      <w:shd w:val="clear" w:color="auto" w:fill="D9D9D9"/>
      <w:lang w:eastAsia="en-US"/>
    </w:rPr>
  </w:style>
  <w:style w:type="paragraph" w:customStyle="1" w:styleId="KOHElogo">
    <w:name w:val="KOHE_logo"/>
    <w:next w:val="Normal"/>
    <w:qFormat/>
    <w:rsid w:val="00266EDF"/>
    <w:pPr>
      <w:keepNext/>
      <w:pageBreakBefore/>
    </w:pPr>
    <w:rPr>
      <w:rFonts w:ascii="ITC Franklin Gothic Book" w:hAnsi="ITC Franklin Gothic Book"/>
      <w:bCs/>
      <w:spacing w:val="10"/>
      <w:sz w:val="24"/>
      <w:szCs w:val="36"/>
      <w:lang w:eastAsia="en-US"/>
    </w:rPr>
  </w:style>
  <w:style w:type="paragraph" w:customStyle="1" w:styleId="linenormal">
    <w:name w:val="line_normal"/>
    <w:basedOn w:val="Normal"/>
    <w:qFormat/>
    <w:rsid w:val="00266EDF"/>
    <w:pPr>
      <w:tabs>
        <w:tab w:val="right" w:leader="underscore" w:pos="7938"/>
      </w:tabs>
      <w:spacing w:before="240" w:after="240"/>
    </w:pPr>
  </w:style>
  <w:style w:type="paragraph" w:customStyle="1" w:styleId="lineind1">
    <w:name w:val="line_ind 1"/>
    <w:basedOn w:val="linenormal"/>
    <w:qFormat/>
    <w:rsid w:val="00266EDF"/>
    <w:pPr>
      <w:ind w:left="284"/>
    </w:pPr>
  </w:style>
  <w:style w:type="paragraph" w:customStyle="1" w:styleId="lineind2">
    <w:name w:val="line ind 2"/>
    <w:basedOn w:val="lineind1"/>
    <w:qFormat/>
    <w:rsid w:val="00266EDF"/>
    <w:pPr>
      <w:ind w:left="567"/>
    </w:pPr>
  </w:style>
  <w:style w:type="paragraph" w:customStyle="1" w:styleId="LS0mh">
    <w:name w:val="LS 0mh"/>
    <w:basedOn w:val="Activities"/>
    <w:next w:val="Normal"/>
    <w:rsid w:val="00266EDF"/>
    <w:pPr>
      <w:keepNext/>
      <w:pageBreakBefore/>
      <w:spacing w:before="0"/>
    </w:pPr>
    <w:rPr>
      <w:color w:val="7F7F7F"/>
      <w:sz w:val="40"/>
      <w:szCs w:val="36"/>
    </w:rPr>
  </w:style>
  <w:style w:type="paragraph" w:customStyle="1" w:styleId="LSsh">
    <w:name w:val="LS sh"/>
    <w:basedOn w:val="Normal"/>
    <w:qFormat/>
    <w:rsid w:val="00266EDF"/>
    <w:pPr>
      <w:keepNext/>
      <w:spacing w:before="600"/>
    </w:pPr>
    <w:rPr>
      <w:b/>
      <w:color w:val="A1A1A1"/>
      <w:spacing w:val="10"/>
      <w:sz w:val="32"/>
      <w:szCs w:val="36"/>
    </w:rPr>
  </w:style>
  <w:style w:type="paragraph" w:customStyle="1" w:styleId="LS0sh">
    <w:name w:val="LS 0sh"/>
    <w:basedOn w:val="LSsh"/>
    <w:next w:val="Normal"/>
    <w:qFormat/>
    <w:rsid w:val="00266EDF"/>
    <w:pPr>
      <w:pageBreakBefore/>
      <w:spacing w:before="0"/>
    </w:pPr>
  </w:style>
  <w:style w:type="paragraph" w:customStyle="1" w:styleId="LSmh">
    <w:name w:val="LS mh"/>
    <w:basedOn w:val="LS0mh"/>
    <w:next w:val="Normal"/>
    <w:qFormat/>
    <w:rsid w:val="00266EDF"/>
    <w:pPr>
      <w:pageBreakBefore w:val="0"/>
      <w:spacing w:before="800"/>
    </w:pPr>
    <w:rPr>
      <w:spacing w:val="10"/>
    </w:rPr>
  </w:style>
  <w:style w:type="character" w:customStyle="1" w:styleId="NoteHeadingChar">
    <w:name w:val="Note Heading Char"/>
    <w:link w:val="NoteHeading"/>
    <w:uiPriority w:val="99"/>
    <w:rsid w:val="00266EDF"/>
    <w:rPr>
      <w:rFonts w:ascii="Calibri" w:hAnsi="Calibri"/>
      <w:sz w:val="22"/>
      <w:szCs w:val="21"/>
      <w:lang w:eastAsia="en-US"/>
    </w:rPr>
  </w:style>
  <w:style w:type="paragraph" w:customStyle="1" w:styleId="rectofooter0">
    <w:name w:val="recto footer"/>
    <w:basedOn w:val="Normal"/>
    <w:rsid w:val="00266EDF"/>
    <w:pPr>
      <w:tabs>
        <w:tab w:val="left" w:pos="5103"/>
        <w:tab w:val="right" w:pos="7936"/>
      </w:tabs>
      <w:spacing w:before="0" w:after="0" w:line="200" w:lineRule="atLeast"/>
    </w:pPr>
    <w:rPr>
      <w:sz w:val="16"/>
      <w:szCs w:val="14"/>
      <w:lang w:val="en-US"/>
    </w:rPr>
  </w:style>
  <w:style w:type="paragraph" w:customStyle="1" w:styleId="secondpagetopicname">
    <w:name w:val="second page topic name"/>
    <w:basedOn w:val="0sh"/>
    <w:qFormat/>
    <w:rsid w:val="00266EDF"/>
    <w:pPr>
      <w:spacing w:after="600"/>
    </w:pPr>
    <w:rPr>
      <w:rFonts w:ascii="ITC Franklin Gothic Book" w:hAnsi="ITC Franklin Gothic Book"/>
      <w:b w:val="0"/>
    </w:rPr>
  </w:style>
  <w:style w:type="paragraph" w:customStyle="1" w:styleId="Tab1">
    <w:name w:val="Tab #1"/>
    <w:basedOn w:val="Normal"/>
    <w:qFormat/>
    <w:rsid w:val="00266EDF"/>
    <w:pPr>
      <w:framePr w:w="851" w:h="1247" w:hRule="exact" w:wrap="around" w:vAnchor="page" w:hAnchor="page" w:x="11171" w:y="2836"/>
      <w:shd w:val="clear" w:color="auto" w:fill="0098CD"/>
      <w:spacing w:before="0" w:after="0"/>
    </w:pPr>
    <w:rPr>
      <w:b/>
      <w:color w:val="FFFFFF"/>
      <w:sz w:val="32"/>
    </w:rPr>
  </w:style>
  <w:style w:type="paragraph" w:customStyle="1" w:styleId="Tab10">
    <w:name w:val="Tab #10"/>
    <w:basedOn w:val="Tab1"/>
    <w:next w:val="Normal"/>
    <w:qFormat/>
    <w:rsid w:val="00266EDF"/>
    <w:pPr>
      <w:framePr w:wrap="around" w:y="13042" w:anchorLock="1"/>
    </w:pPr>
  </w:style>
  <w:style w:type="paragraph" w:customStyle="1" w:styleId="Tab2">
    <w:name w:val="Tab #2"/>
    <w:basedOn w:val="Tab1"/>
    <w:qFormat/>
    <w:rsid w:val="00266EDF"/>
    <w:pPr>
      <w:framePr w:wrap="around" w:y="3970"/>
    </w:pPr>
  </w:style>
  <w:style w:type="paragraph" w:customStyle="1" w:styleId="Tab3">
    <w:name w:val="Tab #3"/>
    <w:basedOn w:val="Tab1"/>
    <w:qFormat/>
    <w:rsid w:val="00266EDF"/>
    <w:pPr>
      <w:framePr w:wrap="around" w:y="5104"/>
    </w:pPr>
  </w:style>
  <w:style w:type="paragraph" w:customStyle="1" w:styleId="Tab4">
    <w:name w:val="Tab #4"/>
    <w:basedOn w:val="Tab1"/>
    <w:qFormat/>
    <w:rsid w:val="00266EDF"/>
    <w:pPr>
      <w:framePr w:wrap="around" w:y="6238"/>
    </w:pPr>
  </w:style>
  <w:style w:type="paragraph" w:customStyle="1" w:styleId="Tab5">
    <w:name w:val="Tab #5"/>
    <w:basedOn w:val="Tab1"/>
    <w:qFormat/>
    <w:rsid w:val="00266EDF"/>
    <w:pPr>
      <w:framePr w:wrap="around" w:y="7372"/>
    </w:pPr>
  </w:style>
  <w:style w:type="paragraph" w:customStyle="1" w:styleId="Tab6">
    <w:name w:val="Tab #6"/>
    <w:basedOn w:val="Tab1"/>
    <w:qFormat/>
    <w:rsid w:val="00266EDF"/>
    <w:pPr>
      <w:framePr w:wrap="around" w:y="8506"/>
    </w:pPr>
  </w:style>
  <w:style w:type="paragraph" w:customStyle="1" w:styleId="Tab7">
    <w:name w:val="Tab #7"/>
    <w:basedOn w:val="Tab1"/>
    <w:qFormat/>
    <w:rsid w:val="00266EDF"/>
    <w:pPr>
      <w:framePr w:wrap="around" w:y="9640"/>
    </w:pPr>
  </w:style>
  <w:style w:type="paragraph" w:customStyle="1" w:styleId="Tab8">
    <w:name w:val="Tab #8"/>
    <w:basedOn w:val="Tab1"/>
    <w:qFormat/>
    <w:rsid w:val="00266EDF"/>
    <w:pPr>
      <w:framePr w:wrap="around" w:y="10774"/>
    </w:pPr>
  </w:style>
  <w:style w:type="paragraph" w:customStyle="1" w:styleId="Tab9">
    <w:name w:val="Tab #9"/>
    <w:basedOn w:val="Tab1"/>
    <w:qFormat/>
    <w:rsid w:val="00266EDF"/>
    <w:pPr>
      <w:framePr w:wrap="around" w:y="11908" w:anchorLock="1"/>
    </w:pPr>
  </w:style>
  <w:style w:type="paragraph" w:customStyle="1" w:styleId="thind1">
    <w:name w:val="th ind 1"/>
    <w:basedOn w:val="ttind1"/>
    <w:qFormat/>
    <w:rsid w:val="00266EDF"/>
    <w:rPr>
      <w:b/>
    </w:rPr>
  </w:style>
  <w:style w:type="paragraph" w:customStyle="1" w:styleId="thind2">
    <w:name w:val="th ind 2"/>
    <w:basedOn w:val="thind1"/>
    <w:qFormat/>
    <w:rsid w:val="00266EDF"/>
    <w:pPr>
      <w:tabs>
        <w:tab w:val="left" w:pos="340"/>
      </w:tabs>
      <w:ind w:left="340" w:hanging="340"/>
    </w:pPr>
  </w:style>
  <w:style w:type="character" w:customStyle="1" w:styleId="TitleChar">
    <w:name w:val="Title Char"/>
    <w:link w:val="Title"/>
    <w:uiPriority w:val="10"/>
    <w:rsid w:val="00266EDF"/>
    <w:rPr>
      <w:rFonts w:ascii="Arial" w:hAnsi="Arial" w:cs="Arial"/>
      <w:b/>
      <w:bCs/>
      <w:kern w:val="28"/>
      <w:sz w:val="32"/>
      <w:szCs w:val="32"/>
      <w:lang w:eastAsia="en-US"/>
    </w:rPr>
  </w:style>
  <w:style w:type="paragraph" w:customStyle="1" w:styleId="Section">
    <w:name w:val="Section"/>
    <w:basedOn w:val="sh"/>
    <w:qFormat/>
    <w:rsid w:val="00226743"/>
    <w:pPr>
      <w:tabs>
        <w:tab w:val="clear" w:pos="0"/>
        <w:tab w:val="left" w:pos="1701"/>
      </w:tabs>
      <w:ind w:left="1701" w:hanging="1701"/>
    </w:pPr>
    <w:rPr>
      <w:color w:val="0098CD"/>
      <w:sz w:val="36"/>
    </w:rPr>
  </w:style>
  <w:style w:type="paragraph" w:customStyle="1" w:styleId="0section">
    <w:name w:val="0section"/>
    <w:basedOn w:val="Section"/>
    <w:qFormat/>
    <w:rsid w:val="00E92EC2"/>
    <w:pPr>
      <w:pageBreakBefore/>
      <w:spacing w:before="0"/>
    </w:pPr>
  </w:style>
  <w:style w:type="paragraph" w:customStyle="1" w:styleId="StyleMarkerfeedbackCentered">
    <w:name w:val="Style Marker feedback + Centered"/>
    <w:basedOn w:val="Markerfeedback"/>
    <w:rsid w:val="00204A4D"/>
    <w:pPr>
      <w:spacing w:before="40"/>
      <w:jc w:val="center"/>
    </w:pPr>
    <w:rPr>
      <w:rFonts w:cs="Times New Roman"/>
      <w:szCs w:val="20"/>
    </w:rPr>
  </w:style>
  <w:style w:type="paragraph" w:customStyle="1" w:styleId="SAind3">
    <w:name w:val="_SA ind3"/>
    <w:basedOn w:val="Normal"/>
    <w:qFormat/>
    <w:rsid w:val="00712951"/>
    <w:pPr>
      <w:tabs>
        <w:tab w:val="left" w:pos="851"/>
        <w:tab w:val="left" w:pos="1134"/>
      </w:tabs>
      <w:spacing w:before="0" w:after="160"/>
      <w:ind w:left="1134" w:hanging="567"/>
    </w:pPr>
    <w:rPr>
      <w:rFonts w:ascii="Helvetica" w:hAnsi="Helvetica"/>
      <w:color w:val="000080"/>
    </w:rPr>
  </w:style>
  <w:style w:type="paragraph" w:customStyle="1" w:styleId="SuggestedAnswerind4">
    <w:name w:val="Suggested Answer ind 4"/>
    <w:basedOn w:val="SuggestedAnswerind2"/>
    <w:qFormat/>
    <w:rsid w:val="00712951"/>
    <w:pPr>
      <w:tabs>
        <w:tab w:val="left" w:pos="851"/>
        <w:tab w:val="left" w:pos="1134"/>
      </w:tabs>
      <w:ind w:left="1134" w:hanging="1134"/>
    </w:pPr>
  </w:style>
  <w:style w:type="paragraph" w:customStyle="1" w:styleId="SuggestedAnswerind3">
    <w:name w:val="Suggested Answer ind 3"/>
    <w:basedOn w:val="SuggestedAnswerind2"/>
    <w:qFormat/>
    <w:rsid w:val="00712951"/>
    <w:pPr>
      <w:ind w:left="851" w:hanging="851"/>
    </w:pPr>
  </w:style>
  <w:style w:type="character" w:styleId="PlaceholderText">
    <w:name w:val="Placeholder Text"/>
    <w:basedOn w:val="DefaultParagraphFont"/>
    <w:uiPriority w:val="99"/>
    <w:semiHidden/>
    <w:rsid w:val="005B6326"/>
    <w:rPr>
      <w:color w:val="808080"/>
    </w:rPr>
  </w:style>
  <w:style w:type="paragraph" w:customStyle="1" w:styleId="SuggestedAnswerheading">
    <w:name w:val="Suggested Answer heading"/>
    <w:basedOn w:val="SuggestedAnswer"/>
    <w:qFormat/>
    <w:rsid w:val="00DE120B"/>
    <w:pPr>
      <w:spacing w:before="240"/>
    </w:pPr>
    <w:rPr>
      <w:b/>
      <w:sz w:val="24"/>
    </w:rPr>
  </w:style>
  <w:style w:type="paragraph" w:customStyle="1" w:styleId="SuggestedAnswersh">
    <w:name w:val="Suggested Answer sh"/>
    <w:basedOn w:val="SuggestedAnswerheading"/>
    <w:next w:val="SuggestedAnswer"/>
    <w:qFormat/>
    <w:rsid w:val="00DE120B"/>
    <w:pPr>
      <w:spacing w:before="120"/>
    </w:pPr>
    <w:rPr>
      <w:i/>
      <w:sz w:val="22"/>
    </w:rPr>
  </w:style>
  <w:style w:type="character" w:customStyle="1" w:styleId="apple-converted-space">
    <w:name w:val="apple-converted-space"/>
    <w:basedOn w:val="DefaultParagraphFont"/>
    <w:rsid w:val="00B215CB"/>
  </w:style>
  <w:style w:type="paragraph" w:customStyle="1" w:styleId="MediumList2-Accent21">
    <w:name w:val="Medium List 2 - Accent 21"/>
    <w:hidden/>
    <w:uiPriority w:val="99"/>
    <w:semiHidden/>
    <w:rsid w:val="003A2110"/>
    <w:rPr>
      <w:rFonts w:ascii="Helvetica" w:hAnsi="Helvetica"/>
      <w:sz w:val="22"/>
      <w:szCs w:val="21"/>
      <w:lang w:eastAsia="en-US"/>
    </w:rPr>
  </w:style>
  <w:style w:type="paragraph" w:customStyle="1" w:styleId="MediumGrid1-Accent21">
    <w:name w:val="Medium Grid 1 - Accent 21"/>
    <w:basedOn w:val="Normal"/>
    <w:uiPriority w:val="34"/>
    <w:qFormat/>
    <w:rsid w:val="003A2110"/>
    <w:pPr>
      <w:ind w:left="720"/>
    </w:pPr>
    <w:rPr>
      <w:rFonts w:eastAsia="Calibri"/>
      <w:szCs w:val="22"/>
    </w:rPr>
  </w:style>
  <w:style w:type="character" w:customStyle="1" w:styleId="GridTable1Light-Accent11">
    <w:name w:val="Grid Table 1 Light - Accent 11"/>
    <w:uiPriority w:val="31"/>
    <w:qFormat/>
    <w:rsid w:val="003A2110"/>
    <w:rPr>
      <w:smallCaps/>
      <w:color w:val="5A5A5A"/>
    </w:rPr>
  </w:style>
  <w:style w:type="character" w:customStyle="1" w:styleId="GridTable7Colorful1">
    <w:name w:val="Grid Table 7 Colorful1"/>
    <w:uiPriority w:val="21"/>
    <w:qFormat/>
    <w:rsid w:val="003A2110"/>
    <w:rPr>
      <w:i/>
      <w:iCs/>
      <w:color w:val="4F81BD"/>
    </w:rPr>
  </w:style>
  <w:style w:type="paragraph" w:customStyle="1" w:styleId="MediumGrid3-Accent21">
    <w:name w:val="Medium Grid 3 - Accent 21"/>
    <w:basedOn w:val="Normal"/>
    <w:next w:val="Normal"/>
    <w:link w:val="MediumGrid3-Accent2Char"/>
    <w:uiPriority w:val="30"/>
    <w:qFormat/>
    <w:rsid w:val="003A2110"/>
    <w:pPr>
      <w:pBdr>
        <w:top w:val="single" w:sz="4" w:space="10" w:color="4F81BD"/>
        <w:bottom w:val="single" w:sz="4" w:space="10" w:color="4F81BD"/>
      </w:pBdr>
      <w:shd w:val="clear" w:color="auto" w:fill="D9D9D9"/>
      <w:spacing w:before="240" w:after="240"/>
      <w:ind w:left="454" w:right="454"/>
      <w:jc w:val="center"/>
    </w:pPr>
    <w:rPr>
      <w:rFonts w:ascii="Helvetica" w:hAnsi="Helvetica"/>
      <w:iCs/>
      <w:color w:val="1F497D"/>
    </w:rPr>
  </w:style>
  <w:style w:type="character" w:customStyle="1" w:styleId="MediumGrid3-Accent2Char">
    <w:name w:val="Medium Grid 3 - Accent 2 Char"/>
    <w:link w:val="MediumGrid3-Accent21"/>
    <w:uiPriority w:val="30"/>
    <w:rsid w:val="003A2110"/>
    <w:rPr>
      <w:rFonts w:ascii="Helvetica" w:hAnsi="Helvetica"/>
      <w:iCs/>
      <w:color w:val="1F497D"/>
      <w:sz w:val="22"/>
      <w:szCs w:val="21"/>
      <w:shd w:val="clear" w:color="auto" w:fill="D9D9D9"/>
      <w:lang w:eastAsia="en-US"/>
    </w:rPr>
  </w:style>
  <w:style w:type="character" w:customStyle="1" w:styleId="HTMLAddressChar">
    <w:name w:val="HTML Address Char"/>
    <w:link w:val="HTMLAddress"/>
    <w:semiHidden/>
    <w:rsid w:val="003A2110"/>
    <w:rPr>
      <w:rFonts w:ascii="Calibri" w:hAnsi="Calibri"/>
      <w:i/>
      <w:iCs/>
      <w:sz w:val="22"/>
      <w:szCs w:val="21"/>
      <w:lang w:eastAsia="en-US"/>
    </w:rPr>
  </w:style>
  <w:style w:type="character" w:customStyle="1" w:styleId="Heading1Char1">
    <w:name w:val="Heading 1 Char1"/>
    <w:aliases w:val="Special note Char"/>
    <w:rsid w:val="003A2110"/>
    <w:rPr>
      <w:rFonts w:ascii="Calibri Light" w:eastAsia="Times New Roman" w:hAnsi="Calibri Light" w:cs="Times New Roman"/>
      <w:color w:val="2E74B5"/>
      <w:sz w:val="32"/>
      <w:szCs w:val="32"/>
      <w:lang w:eastAsia="en-US"/>
    </w:rPr>
  </w:style>
  <w:style w:type="character" w:customStyle="1" w:styleId="HTMLPreformattedChar">
    <w:name w:val="HTML Preformatted Char"/>
    <w:link w:val="HTMLPreformatted"/>
    <w:semiHidden/>
    <w:rsid w:val="003A2110"/>
    <w:rPr>
      <w:rFonts w:ascii="Courier New" w:hAnsi="Courier New" w:cs="Courier New"/>
      <w:lang w:eastAsia="en-US"/>
    </w:rPr>
  </w:style>
  <w:style w:type="character" w:customStyle="1" w:styleId="MacroTextChar">
    <w:name w:val="Macro Text Char"/>
    <w:link w:val="MacroText"/>
    <w:semiHidden/>
    <w:rsid w:val="003A2110"/>
    <w:rPr>
      <w:rFonts w:ascii="Courier New" w:hAnsi="Courier New" w:cs="Courier New"/>
      <w:lang w:eastAsia="en-US"/>
    </w:rPr>
  </w:style>
  <w:style w:type="character" w:customStyle="1" w:styleId="SignatureChar">
    <w:name w:val="Signature Char"/>
    <w:link w:val="Signature"/>
    <w:semiHidden/>
    <w:rsid w:val="003A2110"/>
    <w:rPr>
      <w:rFonts w:ascii="Calibri" w:hAnsi="Calibri"/>
      <w:sz w:val="22"/>
      <w:szCs w:val="21"/>
      <w:lang w:eastAsia="en-US"/>
    </w:rPr>
  </w:style>
  <w:style w:type="character" w:customStyle="1" w:styleId="BodyTextChar">
    <w:name w:val="Body Text Char"/>
    <w:link w:val="BodyText"/>
    <w:semiHidden/>
    <w:rsid w:val="003A2110"/>
    <w:rPr>
      <w:rFonts w:ascii="Calibri" w:hAnsi="Calibri"/>
      <w:sz w:val="22"/>
      <w:szCs w:val="21"/>
      <w:lang w:eastAsia="en-US"/>
    </w:rPr>
  </w:style>
  <w:style w:type="character" w:customStyle="1" w:styleId="BodyTextIndentChar">
    <w:name w:val="Body Text Indent Char"/>
    <w:link w:val="BodyTextIndent"/>
    <w:semiHidden/>
    <w:rsid w:val="003A2110"/>
    <w:rPr>
      <w:rFonts w:ascii="Calibri" w:hAnsi="Calibri"/>
      <w:sz w:val="22"/>
      <w:szCs w:val="21"/>
      <w:lang w:eastAsia="en-US"/>
    </w:rPr>
  </w:style>
  <w:style w:type="character" w:customStyle="1" w:styleId="MessageHeaderChar">
    <w:name w:val="Message Header Char"/>
    <w:link w:val="MessageHeader"/>
    <w:semiHidden/>
    <w:rsid w:val="003A2110"/>
    <w:rPr>
      <w:rFonts w:ascii="Arial" w:hAnsi="Arial" w:cs="Arial"/>
      <w:sz w:val="24"/>
      <w:szCs w:val="24"/>
      <w:shd w:val="pct20" w:color="auto" w:fill="auto"/>
      <w:lang w:eastAsia="en-US"/>
    </w:rPr>
  </w:style>
  <w:style w:type="character" w:customStyle="1" w:styleId="SubtitleChar">
    <w:name w:val="Subtitle Char"/>
    <w:link w:val="Subtitle"/>
    <w:rsid w:val="003A2110"/>
    <w:rPr>
      <w:rFonts w:ascii="Arial" w:hAnsi="Arial" w:cs="Arial"/>
      <w:sz w:val="24"/>
      <w:szCs w:val="24"/>
      <w:lang w:eastAsia="en-US"/>
    </w:rPr>
  </w:style>
  <w:style w:type="character" w:customStyle="1" w:styleId="SalutationChar">
    <w:name w:val="Salutation Char"/>
    <w:link w:val="Salutation"/>
    <w:semiHidden/>
    <w:rsid w:val="003A2110"/>
    <w:rPr>
      <w:rFonts w:ascii="Calibri" w:hAnsi="Calibri"/>
      <w:sz w:val="22"/>
      <w:szCs w:val="21"/>
      <w:lang w:eastAsia="en-US"/>
    </w:rPr>
  </w:style>
  <w:style w:type="character" w:customStyle="1" w:styleId="DateChar">
    <w:name w:val="Date Char"/>
    <w:link w:val="Date"/>
    <w:semiHidden/>
    <w:rsid w:val="003A2110"/>
    <w:rPr>
      <w:rFonts w:ascii="Calibri" w:hAnsi="Calibri"/>
      <w:sz w:val="22"/>
      <w:szCs w:val="21"/>
      <w:lang w:eastAsia="en-US"/>
    </w:rPr>
  </w:style>
  <w:style w:type="character" w:customStyle="1" w:styleId="BodyTextFirstIndentChar">
    <w:name w:val="Body Text First Indent Char"/>
    <w:link w:val="BodyTextFirstIndent"/>
    <w:semiHidden/>
    <w:rsid w:val="003A2110"/>
    <w:rPr>
      <w:rFonts w:ascii="Calibri" w:hAnsi="Calibri"/>
      <w:sz w:val="22"/>
      <w:szCs w:val="21"/>
      <w:lang w:eastAsia="en-US"/>
    </w:rPr>
  </w:style>
  <w:style w:type="character" w:customStyle="1" w:styleId="BodyTextFirstIndent2Char">
    <w:name w:val="Body Text First Indent 2 Char"/>
    <w:link w:val="BodyTextFirstIndent2"/>
    <w:semiHidden/>
    <w:rsid w:val="003A2110"/>
    <w:rPr>
      <w:rFonts w:ascii="Calibri" w:hAnsi="Calibri"/>
      <w:sz w:val="22"/>
      <w:szCs w:val="21"/>
      <w:lang w:eastAsia="en-US"/>
    </w:rPr>
  </w:style>
  <w:style w:type="character" w:customStyle="1" w:styleId="BodyText2Char">
    <w:name w:val="Body Text 2 Char"/>
    <w:link w:val="BodyText2"/>
    <w:semiHidden/>
    <w:rsid w:val="003A2110"/>
    <w:rPr>
      <w:rFonts w:ascii="Calibri" w:hAnsi="Calibri"/>
      <w:sz w:val="22"/>
      <w:szCs w:val="21"/>
      <w:lang w:eastAsia="en-US"/>
    </w:rPr>
  </w:style>
  <w:style w:type="character" w:customStyle="1" w:styleId="BodyText3Char">
    <w:name w:val="Body Text 3 Char"/>
    <w:link w:val="BodyText3"/>
    <w:semiHidden/>
    <w:rsid w:val="003A2110"/>
    <w:rPr>
      <w:rFonts w:ascii="Calibri" w:hAnsi="Calibri"/>
      <w:sz w:val="16"/>
      <w:szCs w:val="16"/>
      <w:lang w:eastAsia="en-US"/>
    </w:rPr>
  </w:style>
  <w:style w:type="character" w:customStyle="1" w:styleId="BodyTextIndent2Char">
    <w:name w:val="Body Text Indent 2 Char"/>
    <w:link w:val="BodyTextIndent2"/>
    <w:semiHidden/>
    <w:rsid w:val="003A2110"/>
    <w:rPr>
      <w:rFonts w:ascii="Calibri" w:hAnsi="Calibri"/>
      <w:sz w:val="22"/>
      <w:szCs w:val="21"/>
      <w:lang w:eastAsia="en-US"/>
    </w:rPr>
  </w:style>
  <w:style w:type="character" w:customStyle="1" w:styleId="BodyTextIndent3Char">
    <w:name w:val="Body Text Indent 3 Char"/>
    <w:link w:val="BodyTextIndent3"/>
    <w:semiHidden/>
    <w:rsid w:val="003A2110"/>
    <w:rPr>
      <w:rFonts w:ascii="Calibri" w:hAnsi="Calibri"/>
      <w:sz w:val="16"/>
      <w:szCs w:val="16"/>
      <w:lang w:eastAsia="en-US"/>
    </w:rPr>
  </w:style>
  <w:style w:type="character" w:customStyle="1" w:styleId="PlainTextChar">
    <w:name w:val="Plain Text Char"/>
    <w:link w:val="PlainText"/>
    <w:semiHidden/>
    <w:rsid w:val="003A2110"/>
    <w:rPr>
      <w:rFonts w:ascii="Courier New" w:hAnsi="Courier New" w:cs="Courier New"/>
      <w:lang w:eastAsia="en-US"/>
    </w:rPr>
  </w:style>
  <w:style w:type="character" w:customStyle="1" w:styleId="E-mailSignatureChar">
    <w:name w:val="E-mail Signature Char"/>
    <w:link w:val="E-mailSignature"/>
    <w:semiHidden/>
    <w:rsid w:val="003A2110"/>
    <w:rPr>
      <w:rFonts w:ascii="Calibri" w:hAnsi="Calibri"/>
      <w:sz w:val="22"/>
      <w:szCs w:val="21"/>
      <w:lang w:eastAsia="en-US"/>
    </w:rPr>
  </w:style>
  <w:style w:type="paragraph" w:customStyle="1" w:styleId="0mh">
    <w:name w:val="0mh"/>
    <w:next w:val="Normal"/>
    <w:semiHidden/>
    <w:rsid w:val="003A2110"/>
    <w:pPr>
      <w:keepNext/>
      <w:pageBreakBefore/>
      <w:tabs>
        <w:tab w:val="left" w:pos="0"/>
      </w:tabs>
      <w:spacing w:after="240" w:line="400" w:lineRule="atLeast"/>
      <w:ind w:hanging="851"/>
    </w:pPr>
    <w:rPr>
      <w:rFonts w:ascii="Helvetica" w:hAnsi="Helvetica"/>
      <w:b/>
      <w:bCs/>
      <w:color w:val="1B0069"/>
      <w:sz w:val="36"/>
      <w:szCs w:val="36"/>
      <w:lang w:eastAsia="en-US"/>
    </w:rPr>
  </w:style>
  <w:style w:type="paragraph" w:customStyle="1" w:styleId="Suggestedbullet">
    <w:name w:val="Suggested bullet"/>
    <w:basedOn w:val="Normal"/>
    <w:semiHidden/>
    <w:qFormat/>
    <w:rsid w:val="003A2110"/>
    <w:pPr>
      <w:tabs>
        <w:tab w:val="left" w:pos="567"/>
        <w:tab w:val="left" w:pos="993"/>
      </w:tabs>
      <w:spacing w:after="160"/>
      <w:ind w:left="596" w:hanging="312"/>
    </w:pPr>
    <w:rPr>
      <w:rFonts w:ascii="Comic Sans MS" w:hAnsi="Comic Sans MS" w:cs="Arial"/>
      <w:color w:val="333399"/>
      <w:sz w:val="20"/>
    </w:rPr>
  </w:style>
  <w:style w:type="paragraph" w:customStyle="1" w:styleId="SuggestedAnswersublist">
    <w:name w:val="Suggested Answer sub list"/>
    <w:basedOn w:val="SuggestedAnswer"/>
    <w:semiHidden/>
    <w:qFormat/>
    <w:rsid w:val="003A2110"/>
    <w:pPr>
      <w:numPr>
        <w:numId w:val="23"/>
      </w:numPr>
      <w:spacing w:before="0" w:after="120"/>
      <w:ind w:left="1985" w:hanging="284"/>
    </w:pPr>
    <w:rPr>
      <w:rFonts w:ascii="Comic Sans MS" w:hAnsi="Comic Sans MS"/>
      <w:color w:val="333399"/>
      <w:sz w:val="20"/>
      <w:szCs w:val="21"/>
    </w:rPr>
  </w:style>
  <w:style w:type="paragraph" w:customStyle="1" w:styleId="project-body-point-1">
    <w:name w:val="project-body-point-1"/>
    <w:basedOn w:val="project-body-text-1"/>
    <w:semiHidden/>
    <w:qFormat/>
    <w:rsid w:val="003A2110"/>
    <w:pPr>
      <w:spacing w:after="160" w:line="240" w:lineRule="atLeast"/>
      <w:ind w:left="425" w:hanging="425"/>
    </w:pPr>
    <w:rPr>
      <w:rFonts w:ascii="Helvetica" w:hAnsi="Helvetica"/>
    </w:rPr>
  </w:style>
  <w:style w:type="paragraph" w:customStyle="1" w:styleId="project-head-2">
    <w:name w:val="project-head-2"/>
    <w:basedOn w:val="project-body-text-1"/>
    <w:semiHidden/>
    <w:qFormat/>
    <w:rsid w:val="003A2110"/>
    <w:pPr>
      <w:spacing w:before="480" w:after="160"/>
    </w:pPr>
    <w:rPr>
      <w:rFonts w:ascii="Helvetica" w:hAnsi="Helvetica"/>
      <w:b/>
      <w:color w:val="666699"/>
      <w:sz w:val="24"/>
    </w:rPr>
  </w:style>
  <w:style w:type="paragraph" w:customStyle="1" w:styleId="project-head-3">
    <w:name w:val="project-head-3"/>
    <w:basedOn w:val="project-body-text-1"/>
    <w:semiHidden/>
    <w:qFormat/>
    <w:rsid w:val="003A2110"/>
    <w:pPr>
      <w:spacing w:before="400" w:after="160"/>
    </w:pPr>
    <w:rPr>
      <w:rFonts w:ascii="Helvetica" w:hAnsi="Helvetica"/>
      <w:b/>
      <w:i/>
      <w:color w:val="666699"/>
    </w:rPr>
  </w:style>
  <w:style w:type="paragraph" w:customStyle="1" w:styleId="project-head-2-PAGE-BREAK">
    <w:name w:val="project-head-2-PAGE-BREAK"/>
    <w:basedOn w:val="project-head-2"/>
    <w:semiHidden/>
    <w:qFormat/>
    <w:rsid w:val="003A2110"/>
    <w:pPr>
      <w:pageBreakBefore/>
      <w:spacing w:before="0"/>
      <w:ind w:left="1276" w:hanging="1276"/>
    </w:pPr>
  </w:style>
  <w:style w:type="paragraph" w:customStyle="1" w:styleId="project-marking-body-1">
    <w:name w:val="project-marking-body-1"/>
    <w:basedOn w:val="project-body-text-1"/>
    <w:semiHidden/>
    <w:qFormat/>
    <w:rsid w:val="003A2110"/>
    <w:pPr>
      <w:spacing w:after="160"/>
    </w:pPr>
    <w:rPr>
      <w:rFonts w:ascii="Helvetica" w:hAnsi="Helvetica"/>
      <w:color w:val="1B0069"/>
    </w:rPr>
  </w:style>
  <w:style w:type="paragraph" w:customStyle="1" w:styleId="project-marking-point-1">
    <w:name w:val="project-marking-point-1"/>
    <w:basedOn w:val="project-body-point-1"/>
    <w:semiHidden/>
    <w:qFormat/>
    <w:rsid w:val="003A2110"/>
    <w:rPr>
      <w:color w:val="1B0069"/>
    </w:rPr>
  </w:style>
  <w:style w:type="paragraph" w:customStyle="1" w:styleId="project-marking-body-1-bold">
    <w:name w:val="project-marking-body-1-bold"/>
    <w:basedOn w:val="project-marking-body-1"/>
    <w:semiHidden/>
    <w:qFormat/>
    <w:rsid w:val="003A2110"/>
    <w:rPr>
      <w:b/>
    </w:rPr>
  </w:style>
  <w:style w:type="paragraph" w:customStyle="1" w:styleId="project-marking-point-2">
    <w:name w:val="project-marking-point-2"/>
    <w:basedOn w:val="project-marking-point-1"/>
    <w:semiHidden/>
    <w:qFormat/>
    <w:rsid w:val="003A2110"/>
    <w:pPr>
      <w:ind w:left="850"/>
    </w:pPr>
  </w:style>
  <w:style w:type="paragraph" w:customStyle="1" w:styleId="project-body-point-2">
    <w:name w:val="project-body-point-2"/>
    <w:basedOn w:val="project-body-point-1"/>
    <w:semiHidden/>
    <w:qFormat/>
    <w:rsid w:val="003A2110"/>
    <w:pPr>
      <w:ind w:left="850"/>
    </w:pPr>
  </w:style>
  <w:style w:type="paragraph" w:customStyle="1" w:styleId="project-body-text-2">
    <w:name w:val="project-body-text-2"/>
    <w:basedOn w:val="project-body-text-1"/>
    <w:semiHidden/>
    <w:qFormat/>
    <w:rsid w:val="003A2110"/>
    <w:pPr>
      <w:spacing w:after="160"/>
      <w:ind w:left="425"/>
    </w:pPr>
    <w:rPr>
      <w:rFonts w:ascii="Helvetica" w:hAnsi="Helvetica"/>
    </w:rPr>
  </w:style>
  <w:style w:type="paragraph" w:customStyle="1" w:styleId="project-marking-body-2">
    <w:name w:val="project-marking-body-2"/>
    <w:basedOn w:val="project-marking-body-1"/>
    <w:semiHidden/>
    <w:qFormat/>
    <w:rsid w:val="003A2110"/>
    <w:pPr>
      <w:ind w:left="425"/>
    </w:pPr>
  </w:style>
  <w:style w:type="paragraph" w:customStyle="1" w:styleId="project-table-point-1">
    <w:name w:val="project-table-point-1"/>
    <w:basedOn w:val="project-table-body"/>
    <w:semiHidden/>
    <w:qFormat/>
    <w:rsid w:val="003A2110"/>
    <w:pPr>
      <w:spacing w:before="0"/>
      <w:ind w:left="170" w:hanging="170"/>
    </w:pPr>
    <w:rPr>
      <w:rFonts w:ascii="Helvetica" w:hAnsi="Helvetica"/>
      <w:sz w:val="17"/>
    </w:rPr>
  </w:style>
  <w:style w:type="paragraph" w:customStyle="1" w:styleId="NormalPar">
    <w:name w:val="NormalPar"/>
    <w:basedOn w:val="Normal"/>
    <w:semiHidden/>
    <w:qFormat/>
    <w:rsid w:val="003A2110"/>
    <w:pPr>
      <w:spacing w:after="160"/>
    </w:pPr>
    <w:rPr>
      <w:szCs w:val="22"/>
      <w:lang w:eastAsia="en-AU"/>
    </w:rPr>
  </w:style>
  <w:style w:type="paragraph" w:customStyle="1" w:styleId="Bullet1">
    <w:name w:val="Bullet1"/>
    <w:basedOn w:val="NormalPar"/>
    <w:uiPriority w:val="1"/>
    <w:semiHidden/>
    <w:qFormat/>
    <w:rsid w:val="003A2110"/>
    <w:pPr>
      <w:numPr>
        <w:numId w:val="24"/>
      </w:numPr>
      <w:spacing w:before="40" w:after="40"/>
    </w:pPr>
  </w:style>
  <w:style w:type="paragraph" w:customStyle="1" w:styleId="Makrer">
    <w:name w:val="Makrer"/>
    <w:basedOn w:val="Normal"/>
    <w:rsid w:val="003A2110"/>
    <w:rPr>
      <w:rFonts w:cs="Calibri"/>
      <w:b/>
      <w:color w:val="100696"/>
      <w:sz w:val="20"/>
      <w:szCs w:val="20"/>
    </w:rPr>
  </w:style>
  <w:style w:type="paragraph" w:customStyle="1" w:styleId="Nor">
    <w:name w:val="Nor"/>
    <w:basedOn w:val="project-body-text-1"/>
    <w:rsid w:val="003A2110"/>
  </w:style>
  <w:style w:type="paragraph" w:customStyle="1" w:styleId="p1">
    <w:name w:val="p1"/>
    <w:basedOn w:val="Normal"/>
    <w:rsid w:val="003A2110"/>
    <w:rPr>
      <w:rFonts w:ascii="Helvetica" w:hAnsi="Helvetica"/>
      <w:sz w:val="17"/>
      <w:szCs w:val="17"/>
    </w:rPr>
  </w:style>
  <w:style w:type="character" w:customStyle="1" w:styleId="s1">
    <w:name w:val="s1"/>
    <w:rsid w:val="003A2110"/>
    <w:rPr>
      <w:rFonts w:ascii="Helvetica" w:hAnsi="Helvetica" w:hint="default"/>
      <w:sz w:val="14"/>
      <w:szCs w:val="14"/>
    </w:rPr>
  </w:style>
  <w:style w:type="paragraph" w:customStyle="1" w:styleId="rtejustify">
    <w:name w:val="rtejustify"/>
    <w:basedOn w:val="Normal"/>
    <w:rsid w:val="003A2110"/>
    <w:pPr>
      <w:spacing w:before="100" w:beforeAutospacing="1" w:after="100" w:afterAutospacing="1"/>
    </w:pPr>
    <w:rPr>
      <w:rFonts w:ascii="Times New Roman" w:hAnsi="Times New Roman"/>
      <w:sz w:val="24"/>
    </w:rPr>
  </w:style>
  <w:style w:type="paragraph" w:customStyle="1" w:styleId="Default">
    <w:name w:val="Default"/>
    <w:rsid w:val="003A2110"/>
    <w:pPr>
      <w:autoSpaceDE w:val="0"/>
      <w:autoSpaceDN w:val="0"/>
      <w:adjustRightInd w:val="0"/>
    </w:pPr>
    <w:rPr>
      <w:rFonts w:ascii="Calibri" w:hAnsi="Calibri" w:cs="Calibri"/>
      <w:color w:val="000000"/>
      <w:sz w:val="24"/>
      <w:szCs w:val="24"/>
    </w:rPr>
  </w:style>
  <w:style w:type="character" w:customStyle="1" w:styleId="customselectinner">
    <w:name w:val="customselectinner"/>
    <w:basedOn w:val="DefaultParagraphFont"/>
    <w:rsid w:val="003A2110"/>
  </w:style>
  <w:style w:type="character" w:customStyle="1" w:styleId="collapsetxt1">
    <w:name w:val="collapsetxt1"/>
    <w:basedOn w:val="DefaultParagraphFont"/>
    <w:rsid w:val="003A2110"/>
    <w:rPr>
      <w:i/>
      <w:iCs/>
      <w:vanish w:val="0"/>
      <w:webHidden w:val="0"/>
      <w:sz w:val="21"/>
      <w:szCs w:val="21"/>
      <w:specVanish w:val="0"/>
    </w:rPr>
  </w:style>
  <w:style w:type="character" w:customStyle="1" w:styleId="addrentalcompany">
    <w:name w:val="addrental_company"/>
    <w:basedOn w:val="DefaultParagraphFont"/>
    <w:rsid w:val="003A21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42800">
      <w:bodyDiv w:val="1"/>
      <w:marLeft w:val="0"/>
      <w:marRight w:val="0"/>
      <w:marTop w:val="0"/>
      <w:marBottom w:val="0"/>
      <w:divBdr>
        <w:top w:val="none" w:sz="0" w:space="0" w:color="auto"/>
        <w:left w:val="none" w:sz="0" w:space="0" w:color="auto"/>
        <w:bottom w:val="none" w:sz="0" w:space="0" w:color="auto"/>
        <w:right w:val="none" w:sz="0" w:space="0" w:color="auto"/>
      </w:divBdr>
    </w:div>
    <w:div w:id="175967550">
      <w:bodyDiv w:val="1"/>
      <w:marLeft w:val="0"/>
      <w:marRight w:val="0"/>
      <w:marTop w:val="0"/>
      <w:marBottom w:val="0"/>
      <w:divBdr>
        <w:top w:val="none" w:sz="0" w:space="0" w:color="auto"/>
        <w:left w:val="none" w:sz="0" w:space="0" w:color="auto"/>
        <w:bottom w:val="none" w:sz="0" w:space="0" w:color="auto"/>
        <w:right w:val="none" w:sz="0" w:space="0" w:color="auto"/>
      </w:divBdr>
    </w:div>
    <w:div w:id="651955060">
      <w:bodyDiv w:val="1"/>
      <w:marLeft w:val="0"/>
      <w:marRight w:val="0"/>
      <w:marTop w:val="0"/>
      <w:marBottom w:val="0"/>
      <w:divBdr>
        <w:top w:val="none" w:sz="0" w:space="0" w:color="auto"/>
        <w:left w:val="none" w:sz="0" w:space="0" w:color="auto"/>
        <w:bottom w:val="none" w:sz="0" w:space="0" w:color="auto"/>
        <w:right w:val="none" w:sz="0" w:space="0" w:color="auto"/>
      </w:divBdr>
    </w:div>
    <w:div w:id="725294992">
      <w:bodyDiv w:val="1"/>
      <w:marLeft w:val="0"/>
      <w:marRight w:val="0"/>
      <w:marTop w:val="0"/>
      <w:marBottom w:val="0"/>
      <w:divBdr>
        <w:top w:val="none" w:sz="0" w:space="0" w:color="auto"/>
        <w:left w:val="none" w:sz="0" w:space="0" w:color="auto"/>
        <w:bottom w:val="none" w:sz="0" w:space="0" w:color="auto"/>
        <w:right w:val="none" w:sz="0" w:space="0" w:color="auto"/>
      </w:divBdr>
    </w:div>
    <w:div w:id="765921409">
      <w:bodyDiv w:val="1"/>
      <w:marLeft w:val="0"/>
      <w:marRight w:val="0"/>
      <w:marTop w:val="0"/>
      <w:marBottom w:val="0"/>
      <w:divBdr>
        <w:top w:val="none" w:sz="0" w:space="0" w:color="auto"/>
        <w:left w:val="none" w:sz="0" w:space="0" w:color="auto"/>
        <w:bottom w:val="none" w:sz="0" w:space="0" w:color="auto"/>
        <w:right w:val="none" w:sz="0" w:space="0" w:color="auto"/>
      </w:divBdr>
    </w:div>
    <w:div w:id="867258011">
      <w:bodyDiv w:val="1"/>
      <w:marLeft w:val="0"/>
      <w:marRight w:val="0"/>
      <w:marTop w:val="0"/>
      <w:marBottom w:val="0"/>
      <w:divBdr>
        <w:top w:val="none" w:sz="0" w:space="0" w:color="auto"/>
        <w:left w:val="none" w:sz="0" w:space="0" w:color="auto"/>
        <w:bottom w:val="none" w:sz="0" w:space="0" w:color="auto"/>
        <w:right w:val="none" w:sz="0" w:space="0" w:color="auto"/>
      </w:divBdr>
    </w:div>
    <w:div w:id="1087846455">
      <w:bodyDiv w:val="1"/>
      <w:marLeft w:val="0"/>
      <w:marRight w:val="0"/>
      <w:marTop w:val="0"/>
      <w:marBottom w:val="0"/>
      <w:divBdr>
        <w:top w:val="none" w:sz="0" w:space="0" w:color="auto"/>
        <w:left w:val="none" w:sz="0" w:space="0" w:color="auto"/>
        <w:bottom w:val="none" w:sz="0" w:space="0" w:color="auto"/>
        <w:right w:val="none" w:sz="0" w:space="0" w:color="auto"/>
      </w:divBdr>
    </w:div>
    <w:div w:id="1102338703">
      <w:bodyDiv w:val="1"/>
      <w:marLeft w:val="0"/>
      <w:marRight w:val="0"/>
      <w:marTop w:val="0"/>
      <w:marBottom w:val="0"/>
      <w:divBdr>
        <w:top w:val="none" w:sz="0" w:space="0" w:color="auto"/>
        <w:left w:val="none" w:sz="0" w:space="0" w:color="auto"/>
        <w:bottom w:val="none" w:sz="0" w:space="0" w:color="auto"/>
        <w:right w:val="none" w:sz="0" w:space="0" w:color="auto"/>
      </w:divBdr>
    </w:div>
    <w:div w:id="1253664740">
      <w:bodyDiv w:val="1"/>
      <w:marLeft w:val="0"/>
      <w:marRight w:val="0"/>
      <w:marTop w:val="0"/>
      <w:marBottom w:val="0"/>
      <w:divBdr>
        <w:top w:val="none" w:sz="0" w:space="0" w:color="auto"/>
        <w:left w:val="none" w:sz="0" w:space="0" w:color="auto"/>
        <w:bottom w:val="none" w:sz="0" w:space="0" w:color="auto"/>
        <w:right w:val="none" w:sz="0" w:space="0" w:color="auto"/>
      </w:divBdr>
    </w:div>
    <w:div w:id="1428190628">
      <w:bodyDiv w:val="1"/>
      <w:marLeft w:val="0"/>
      <w:marRight w:val="0"/>
      <w:marTop w:val="0"/>
      <w:marBottom w:val="0"/>
      <w:divBdr>
        <w:top w:val="none" w:sz="0" w:space="0" w:color="auto"/>
        <w:left w:val="none" w:sz="0" w:space="0" w:color="auto"/>
        <w:bottom w:val="none" w:sz="0" w:space="0" w:color="auto"/>
        <w:right w:val="none" w:sz="0" w:space="0" w:color="auto"/>
      </w:divBdr>
    </w:div>
    <w:div w:id="1552378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quifax.com.au"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oaic.gov.a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Z:\~KAPLAN%20WORK\Templates_VE\VocEd_ASMG_v11.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6A239A791694A27A3A996DED2DC52D7"/>
        <w:category>
          <w:name w:val="General"/>
          <w:gallery w:val="placeholder"/>
        </w:category>
        <w:types>
          <w:type w:val="bbPlcHdr"/>
        </w:types>
        <w:behaviors>
          <w:behavior w:val="content"/>
        </w:behaviors>
        <w:guid w:val="{7288710A-DCBA-4CD6-9A9D-3049887ECB12}"/>
      </w:docPartPr>
      <w:docPartBody>
        <w:p w:rsidR="00E101EC" w:rsidRDefault="00E101EC" w:rsidP="00E101EC">
          <w:pPr>
            <w:pStyle w:val="66A239A791694A27A3A996DED2DC52D7"/>
          </w:pPr>
          <w:r>
            <w:t>Not yet demonstrated</w:t>
          </w:r>
        </w:p>
      </w:docPartBody>
    </w:docPart>
    <w:docPart>
      <w:docPartPr>
        <w:name w:val="BB6B122464814D6A9132C7FFBF245A4A"/>
        <w:category>
          <w:name w:val="General"/>
          <w:gallery w:val="placeholder"/>
        </w:category>
        <w:types>
          <w:type w:val="bbPlcHdr"/>
        </w:types>
        <w:behaviors>
          <w:behavior w:val="content"/>
        </w:behaviors>
        <w:guid w:val="{D7125851-2B30-4E88-8C57-2EFEDCA51AFC}"/>
      </w:docPartPr>
      <w:docPartBody>
        <w:p w:rsidR="00E101EC" w:rsidRDefault="00E101EC" w:rsidP="00E101EC">
          <w:pPr>
            <w:pStyle w:val="BB6B122464814D6A9132C7FFBF245A4A"/>
          </w:pPr>
          <w:r>
            <w:t>Not yet demonstrated</w:t>
          </w:r>
        </w:p>
      </w:docPartBody>
    </w:docPart>
    <w:docPart>
      <w:docPartPr>
        <w:name w:val="FDF01D7306C146BC87A00FBD44C862C0"/>
        <w:category>
          <w:name w:val="General"/>
          <w:gallery w:val="placeholder"/>
        </w:category>
        <w:types>
          <w:type w:val="bbPlcHdr"/>
        </w:types>
        <w:behaviors>
          <w:behavior w:val="content"/>
        </w:behaviors>
        <w:guid w:val="{630AE59A-BF90-444E-ADEE-9BFBD95518E9}"/>
      </w:docPartPr>
      <w:docPartBody>
        <w:p w:rsidR="00E101EC" w:rsidRDefault="00E101EC" w:rsidP="00E101EC">
          <w:pPr>
            <w:pStyle w:val="FDF01D7306C146BC87A00FBD44C862C0"/>
          </w:pPr>
          <w:r>
            <w:t>Not yet demonstrated</w:t>
          </w:r>
        </w:p>
      </w:docPartBody>
    </w:docPart>
    <w:docPart>
      <w:docPartPr>
        <w:name w:val="58D204873F354C17A5D1F7C29963B895"/>
        <w:category>
          <w:name w:val="General"/>
          <w:gallery w:val="placeholder"/>
        </w:category>
        <w:types>
          <w:type w:val="bbPlcHdr"/>
        </w:types>
        <w:behaviors>
          <w:behavior w:val="content"/>
        </w:behaviors>
        <w:guid w:val="{E137717C-B4D5-477B-8FBE-8F82C8679230}"/>
      </w:docPartPr>
      <w:docPartBody>
        <w:p w:rsidR="00E101EC" w:rsidRDefault="00E101EC" w:rsidP="00E101EC">
          <w:pPr>
            <w:pStyle w:val="58D204873F354C17A5D1F7C29963B895"/>
          </w:pPr>
          <w:r>
            <w:t>Not yet demonstrated</w:t>
          </w:r>
        </w:p>
      </w:docPartBody>
    </w:docPart>
    <w:docPart>
      <w:docPartPr>
        <w:name w:val="E04CBACDAEDA4E24923EC6ADF4EBE512"/>
        <w:category>
          <w:name w:val="General"/>
          <w:gallery w:val="placeholder"/>
        </w:category>
        <w:types>
          <w:type w:val="bbPlcHdr"/>
        </w:types>
        <w:behaviors>
          <w:behavior w:val="content"/>
        </w:behaviors>
        <w:guid w:val="{A2DDA285-1F81-49DE-B37E-1B9B9B6153AE}"/>
      </w:docPartPr>
      <w:docPartBody>
        <w:p w:rsidR="00E101EC" w:rsidRDefault="00E101EC" w:rsidP="00E101EC">
          <w:pPr>
            <w:pStyle w:val="E04CBACDAEDA4E24923EC6ADF4EBE512"/>
          </w:pPr>
          <w:r>
            <w:t>Not yet demonstrated</w:t>
          </w:r>
        </w:p>
      </w:docPartBody>
    </w:docPart>
    <w:docPart>
      <w:docPartPr>
        <w:name w:val="248158320AA34087A69AC5FEB3328F8B"/>
        <w:category>
          <w:name w:val="General"/>
          <w:gallery w:val="placeholder"/>
        </w:category>
        <w:types>
          <w:type w:val="bbPlcHdr"/>
        </w:types>
        <w:behaviors>
          <w:behavior w:val="content"/>
        </w:behaviors>
        <w:guid w:val="{D0B5FCA1-3ED1-4FE1-8A82-C419B8477A2D}"/>
      </w:docPartPr>
      <w:docPartBody>
        <w:p w:rsidR="00E101EC" w:rsidRDefault="00E101EC" w:rsidP="00E101EC">
          <w:pPr>
            <w:pStyle w:val="248158320AA34087A69AC5FEB3328F8B"/>
          </w:pPr>
          <w:r>
            <w:t>Not yet demonstrated</w:t>
          </w:r>
        </w:p>
      </w:docPartBody>
    </w:docPart>
    <w:docPart>
      <w:docPartPr>
        <w:name w:val="055724D605404D6F9A882BE11E200E70"/>
        <w:category>
          <w:name w:val="General"/>
          <w:gallery w:val="placeholder"/>
        </w:category>
        <w:types>
          <w:type w:val="bbPlcHdr"/>
        </w:types>
        <w:behaviors>
          <w:behavior w:val="content"/>
        </w:behaviors>
        <w:guid w:val="{6FF3855B-D51D-45D4-B90E-3BBC59985715}"/>
      </w:docPartPr>
      <w:docPartBody>
        <w:p w:rsidR="00E101EC" w:rsidRDefault="00E101EC" w:rsidP="00E101EC">
          <w:pPr>
            <w:pStyle w:val="055724D605404D6F9A882BE11E200E70"/>
          </w:pPr>
          <w:r>
            <w:t>Not yet demonstrated</w:t>
          </w:r>
        </w:p>
      </w:docPartBody>
    </w:docPart>
    <w:docPart>
      <w:docPartPr>
        <w:name w:val="A1B2A7C36B7C4A84831D789229B57512"/>
        <w:category>
          <w:name w:val="General"/>
          <w:gallery w:val="placeholder"/>
        </w:category>
        <w:types>
          <w:type w:val="bbPlcHdr"/>
        </w:types>
        <w:behaviors>
          <w:behavior w:val="content"/>
        </w:behaviors>
        <w:guid w:val="{2B1F3146-94CF-4595-857C-C23518742AE1}"/>
      </w:docPartPr>
      <w:docPartBody>
        <w:p w:rsidR="00E101EC" w:rsidRDefault="00E101EC" w:rsidP="00E101EC">
          <w:pPr>
            <w:pStyle w:val="A1B2A7C36B7C4A84831D789229B57512"/>
          </w:pPr>
          <w:r>
            <w:t>Not yet demonstrated</w:t>
          </w:r>
        </w:p>
      </w:docPartBody>
    </w:docPart>
    <w:docPart>
      <w:docPartPr>
        <w:name w:val="601BA5E60DAC43B483A30231131A0605"/>
        <w:category>
          <w:name w:val="General"/>
          <w:gallery w:val="placeholder"/>
        </w:category>
        <w:types>
          <w:type w:val="bbPlcHdr"/>
        </w:types>
        <w:behaviors>
          <w:behavior w:val="content"/>
        </w:behaviors>
        <w:guid w:val="{AEED2154-04AD-4AE6-9F7B-1DEAF27AC0BE}"/>
      </w:docPartPr>
      <w:docPartBody>
        <w:p w:rsidR="00E101EC" w:rsidRDefault="00E101EC" w:rsidP="00E101EC">
          <w:pPr>
            <w:pStyle w:val="601BA5E60DAC43B483A30231131A0605"/>
          </w:pPr>
          <w:r>
            <w:t>Not yet demonstrated</w:t>
          </w:r>
        </w:p>
      </w:docPartBody>
    </w:docPart>
    <w:docPart>
      <w:docPartPr>
        <w:name w:val="F6CBDAC474604453B18DEC3836F75436"/>
        <w:category>
          <w:name w:val="General"/>
          <w:gallery w:val="placeholder"/>
        </w:category>
        <w:types>
          <w:type w:val="bbPlcHdr"/>
        </w:types>
        <w:behaviors>
          <w:behavior w:val="content"/>
        </w:behaviors>
        <w:guid w:val="{E34194DE-AA40-4D26-A90E-897B5E668813}"/>
      </w:docPartPr>
      <w:docPartBody>
        <w:p w:rsidR="00E101EC" w:rsidRDefault="00E101EC" w:rsidP="00E101EC">
          <w:pPr>
            <w:pStyle w:val="F6CBDAC474604453B18DEC3836F75436"/>
          </w:pPr>
          <w:r>
            <w:t>Not yet demonstrated</w:t>
          </w:r>
        </w:p>
      </w:docPartBody>
    </w:docPart>
    <w:docPart>
      <w:docPartPr>
        <w:name w:val="1F984155125543BB8DEFE33412171A21"/>
        <w:category>
          <w:name w:val="General"/>
          <w:gallery w:val="placeholder"/>
        </w:category>
        <w:types>
          <w:type w:val="bbPlcHdr"/>
        </w:types>
        <w:behaviors>
          <w:behavior w:val="content"/>
        </w:behaviors>
        <w:guid w:val="{53EE2C5D-3378-439C-A3F4-EFDC1202B273}"/>
      </w:docPartPr>
      <w:docPartBody>
        <w:p w:rsidR="00E101EC" w:rsidRDefault="00E101EC" w:rsidP="00E101EC">
          <w:pPr>
            <w:pStyle w:val="1F984155125543BB8DEFE33412171A21"/>
          </w:pPr>
          <w:r>
            <w:t>Not yet demonstrated</w:t>
          </w:r>
        </w:p>
      </w:docPartBody>
    </w:docPart>
    <w:docPart>
      <w:docPartPr>
        <w:name w:val="FFD237054FBA44B78D7F69C5DB5D6135"/>
        <w:category>
          <w:name w:val="General"/>
          <w:gallery w:val="placeholder"/>
        </w:category>
        <w:types>
          <w:type w:val="bbPlcHdr"/>
        </w:types>
        <w:behaviors>
          <w:behavior w:val="content"/>
        </w:behaviors>
        <w:guid w:val="{96245740-EFB0-4E07-8240-DE07C550ABB5}"/>
      </w:docPartPr>
      <w:docPartBody>
        <w:p w:rsidR="00E101EC" w:rsidRDefault="00E101EC" w:rsidP="00E101EC">
          <w:pPr>
            <w:pStyle w:val="FFD237054FBA44B78D7F69C5DB5D6135"/>
          </w:pPr>
          <w:r>
            <w:t>Not yet demonstrated</w:t>
          </w:r>
        </w:p>
      </w:docPartBody>
    </w:docPart>
    <w:docPart>
      <w:docPartPr>
        <w:name w:val="3E723D1922F34049A0DA5A108708A1BC"/>
        <w:category>
          <w:name w:val="General"/>
          <w:gallery w:val="placeholder"/>
        </w:category>
        <w:types>
          <w:type w:val="bbPlcHdr"/>
        </w:types>
        <w:behaviors>
          <w:behavior w:val="content"/>
        </w:behaviors>
        <w:guid w:val="{164AB7DC-D632-4DE2-9328-7ED59051152D}"/>
      </w:docPartPr>
      <w:docPartBody>
        <w:p w:rsidR="00E101EC" w:rsidRDefault="00E101EC" w:rsidP="00E101EC">
          <w:pPr>
            <w:pStyle w:val="3E723D1922F34049A0DA5A108708A1BC"/>
          </w:pPr>
          <w:r>
            <w:t>Not yet demonstrated</w:t>
          </w:r>
        </w:p>
      </w:docPartBody>
    </w:docPart>
    <w:docPart>
      <w:docPartPr>
        <w:name w:val="D5CBCBA86CD94E99953E245C92EB4BB5"/>
        <w:category>
          <w:name w:val="General"/>
          <w:gallery w:val="placeholder"/>
        </w:category>
        <w:types>
          <w:type w:val="bbPlcHdr"/>
        </w:types>
        <w:behaviors>
          <w:behavior w:val="content"/>
        </w:behaviors>
        <w:guid w:val="{3A080D48-042F-4E8A-A90D-33CEEBEBFECB}"/>
      </w:docPartPr>
      <w:docPartBody>
        <w:p w:rsidR="00E101EC" w:rsidRDefault="00E101EC" w:rsidP="00E101EC">
          <w:pPr>
            <w:pStyle w:val="D5CBCBA86CD94E99953E245C92EB4BB5"/>
          </w:pPr>
          <w:r>
            <w:t>Not yet demonstrated</w:t>
          </w:r>
        </w:p>
      </w:docPartBody>
    </w:docPart>
    <w:docPart>
      <w:docPartPr>
        <w:name w:val="0CEF7D2EAC294CA89166C0D401B26B37"/>
        <w:category>
          <w:name w:val="General"/>
          <w:gallery w:val="placeholder"/>
        </w:category>
        <w:types>
          <w:type w:val="bbPlcHdr"/>
        </w:types>
        <w:behaviors>
          <w:behavior w:val="content"/>
        </w:behaviors>
        <w:guid w:val="{B99AB1DF-82B1-4FF5-BAA9-1C620B5A3FA6}"/>
      </w:docPartPr>
      <w:docPartBody>
        <w:p w:rsidR="00E101EC" w:rsidRDefault="00E101EC" w:rsidP="00E101EC">
          <w:pPr>
            <w:pStyle w:val="0CEF7D2EAC294CA89166C0D401B26B37"/>
          </w:pPr>
          <w:r>
            <w:t>Not yet demonstrated</w:t>
          </w:r>
        </w:p>
      </w:docPartBody>
    </w:docPart>
    <w:docPart>
      <w:docPartPr>
        <w:name w:val="D9AE60CC197C4B9F9E6A8D4EBE93DA21"/>
        <w:category>
          <w:name w:val="General"/>
          <w:gallery w:val="placeholder"/>
        </w:category>
        <w:types>
          <w:type w:val="bbPlcHdr"/>
        </w:types>
        <w:behaviors>
          <w:behavior w:val="content"/>
        </w:behaviors>
        <w:guid w:val="{D96D1F1D-18B3-4CCA-A9E4-00C29E431BF3}"/>
      </w:docPartPr>
      <w:docPartBody>
        <w:p w:rsidR="00E101EC" w:rsidRDefault="00E101EC" w:rsidP="00E101EC">
          <w:pPr>
            <w:pStyle w:val="D9AE60CC197C4B9F9E6A8D4EBE93DA21"/>
          </w:pPr>
          <w:r>
            <w:t>Not yet demonstrated</w:t>
          </w:r>
        </w:p>
      </w:docPartBody>
    </w:docPart>
    <w:docPart>
      <w:docPartPr>
        <w:name w:val="5A5F24F9F00148D39C69402541CB9B6A"/>
        <w:category>
          <w:name w:val="General"/>
          <w:gallery w:val="placeholder"/>
        </w:category>
        <w:types>
          <w:type w:val="bbPlcHdr"/>
        </w:types>
        <w:behaviors>
          <w:behavior w:val="content"/>
        </w:behaviors>
        <w:guid w:val="{C3001E9F-9494-494A-89FF-EDB1FDF9677D}"/>
      </w:docPartPr>
      <w:docPartBody>
        <w:p w:rsidR="00E101EC" w:rsidRDefault="00E101EC" w:rsidP="00E101EC">
          <w:pPr>
            <w:pStyle w:val="5A5F24F9F00148D39C69402541CB9B6A"/>
          </w:pPr>
          <w:r>
            <w:t>Not yet demonstrated</w:t>
          </w:r>
        </w:p>
      </w:docPartBody>
    </w:docPart>
    <w:docPart>
      <w:docPartPr>
        <w:name w:val="79BBB4F588D04C599F5B08F8CAB8F146"/>
        <w:category>
          <w:name w:val="General"/>
          <w:gallery w:val="placeholder"/>
        </w:category>
        <w:types>
          <w:type w:val="bbPlcHdr"/>
        </w:types>
        <w:behaviors>
          <w:behavior w:val="content"/>
        </w:behaviors>
        <w:guid w:val="{A6638107-A998-49DE-968B-7CA38E91EE57}"/>
      </w:docPartPr>
      <w:docPartBody>
        <w:p w:rsidR="00E101EC" w:rsidRDefault="00E101EC" w:rsidP="00E101EC">
          <w:pPr>
            <w:pStyle w:val="79BBB4F588D04C599F5B08F8CAB8F146"/>
          </w:pPr>
          <w:r>
            <w:t>Not yet demonstrated</w:t>
          </w:r>
        </w:p>
      </w:docPartBody>
    </w:docPart>
    <w:docPart>
      <w:docPartPr>
        <w:name w:val="56521B62B99C4D098210DF499AA6B7C4"/>
        <w:category>
          <w:name w:val="General"/>
          <w:gallery w:val="placeholder"/>
        </w:category>
        <w:types>
          <w:type w:val="bbPlcHdr"/>
        </w:types>
        <w:behaviors>
          <w:behavior w:val="content"/>
        </w:behaviors>
        <w:guid w:val="{55880FA7-2A6D-418C-8C5F-05A576ACDF7F}"/>
      </w:docPartPr>
      <w:docPartBody>
        <w:p w:rsidR="00E101EC" w:rsidRDefault="00E101EC" w:rsidP="00E101EC">
          <w:pPr>
            <w:pStyle w:val="56521B62B99C4D098210DF499AA6B7C4"/>
          </w:pPr>
          <w:r>
            <w:t>Not yet demonstrated</w:t>
          </w:r>
        </w:p>
      </w:docPartBody>
    </w:docPart>
    <w:docPart>
      <w:docPartPr>
        <w:name w:val="E775B58DBE8940A1918F2A62127F2D87"/>
        <w:category>
          <w:name w:val="General"/>
          <w:gallery w:val="placeholder"/>
        </w:category>
        <w:types>
          <w:type w:val="bbPlcHdr"/>
        </w:types>
        <w:behaviors>
          <w:behavior w:val="content"/>
        </w:behaviors>
        <w:guid w:val="{3A40A22E-B556-43D1-8E2C-8783CB1DD988}"/>
      </w:docPartPr>
      <w:docPartBody>
        <w:p w:rsidR="00E101EC" w:rsidRDefault="00E101EC" w:rsidP="00E101EC">
          <w:pPr>
            <w:pStyle w:val="E775B58DBE8940A1918F2A62127F2D87"/>
          </w:pPr>
          <w:r>
            <w:t>Not yet demonstrated</w:t>
          </w:r>
        </w:p>
      </w:docPartBody>
    </w:docPart>
    <w:docPart>
      <w:docPartPr>
        <w:name w:val="13487FB82770484280AD602F50639D81"/>
        <w:category>
          <w:name w:val="General"/>
          <w:gallery w:val="placeholder"/>
        </w:category>
        <w:types>
          <w:type w:val="bbPlcHdr"/>
        </w:types>
        <w:behaviors>
          <w:behavior w:val="content"/>
        </w:behaviors>
        <w:guid w:val="{46CD926C-1B84-4066-AC8C-FDE4768D3A04}"/>
      </w:docPartPr>
      <w:docPartBody>
        <w:p w:rsidR="00E101EC" w:rsidRDefault="00E101EC" w:rsidP="00E101EC">
          <w:pPr>
            <w:pStyle w:val="13487FB82770484280AD602F50639D81"/>
          </w:pPr>
          <w:r>
            <w:t>Not yet demonstrated</w:t>
          </w:r>
        </w:p>
      </w:docPartBody>
    </w:docPart>
    <w:docPart>
      <w:docPartPr>
        <w:name w:val="48058202AE874CC8ADE8B6249CC876FE"/>
        <w:category>
          <w:name w:val="General"/>
          <w:gallery w:val="placeholder"/>
        </w:category>
        <w:types>
          <w:type w:val="bbPlcHdr"/>
        </w:types>
        <w:behaviors>
          <w:behavior w:val="content"/>
        </w:behaviors>
        <w:guid w:val="{D01A0F1F-C734-488E-98CD-FFF1E1E72334}"/>
      </w:docPartPr>
      <w:docPartBody>
        <w:p w:rsidR="00E101EC" w:rsidRDefault="00E101EC" w:rsidP="00E101EC">
          <w:pPr>
            <w:pStyle w:val="48058202AE874CC8ADE8B6249CC876FE"/>
          </w:pPr>
          <w:r>
            <w:t>Not yet demonstrated</w:t>
          </w:r>
        </w:p>
      </w:docPartBody>
    </w:docPart>
    <w:docPart>
      <w:docPartPr>
        <w:name w:val="AD265B9125F14AA98D220BBFA591E67C"/>
        <w:category>
          <w:name w:val="General"/>
          <w:gallery w:val="placeholder"/>
        </w:category>
        <w:types>
          <w:type w:val="bbPlcHdr"/>
        </w:types>
        <w:behaviors>
          <w:behavior w:val="content"/>
        </w:behaviors>
        <w:guid w:val="{42684EC7-7F5D-465B-B62F-9640AC930E2B}"/>
      </w:docPartPr>
      <w:docPartBody>
        <w:p w:rsidR="00E101EC" w:rsidRDefault="00E101EC" w:rsidP="00E101EC">
          <w:pPr>
            <w:pStyle w:val="AD265B9125F14AA98D220BBFA591E67C"/>
          </w:pPr>
          <w:r>
            <w:t>Not yet demonstrated</w:t>
          </w:r>
        </w:p>
      </w:docPartBody>
    </w:docPart>
    <w:docPart>
      <w:docPartPr>
        <w:name w:val="11BE1B5A7BC44833A8E9396179441BCB"/>
        <w:category>
          <w:name w:val="General"/>
          <w:gallery w:val="placeholder"/>
        </w:category>
        <w:types>
          <w:type w:val="bbPlcHdr"/>
        </w:types>
        <w:behaviors>
          <w:behavior w:val="content"/>
        </w:behaviors>
        <w:guid w:val="{925275E5-A970-42CF-A25E-D448F94200C4}"/>
      </w:docPartPr>
      <w:docPartBody>
        <w:p w:rsidR="00E101EC" w:rsidRDefault="00E101EC" w:rsidP="00E101EC">
          <w:pPr>
            <w:pStyle w:val="11BE1B5A7BC44833A8E9396179441BCB"/>
          </w:pPr>
          <w:r>
            <w:t>Not yet demonstrated</w:t>
          </w:r>
        </w:p>
      </w:docPartBody>
    </w:docPart>
    <w:docPart>
      <w:docPartPr>
        <w:name w:val="0F68368318C942C7BBBFF0BB6E8B516D"/>
        <w:category>
          <w:name w:val="General"/>
          <w:gallery w:val="placeholder"/>
        </w:category>
        <w:types>
          <w:type w:val="bbPlcHdr"/>
        </w:types>
        <w:behaviors>
          <w:behavior w:val="content"/>
        </w:behaviors>
        <w:guid w:val="{23B87A42-6E01-4A49-84B5-F4086DC2A2AF}"/>
      </w:docPartPr>
      <w:docPartBody>
        <w:p w:rsidR="00E101EC" w:rsidRDefault="00E101EC" w:rsidP="00E101EC">
          <w:pPr>
            <w:pStyle w:val="0F68368318C942C7BBBFF0BB6E8B516D"/>
          </w:pPr>
          <w:r>
            <w:t>Not yet demonstrated</w:t>
          </w:r>
        </w:p>
      </w:docPartBody>
    </w:docPart>
    <w:docPart>
      <w:docPartPr>
        <w:name w:val="2D5D854FE75A4DC3814879EB346BAB83"/>
        <w:category>
          <w:name w:val="General"/>
          <w:gallery w:val="placeholder"/>
        </w:category>
        <w:types>
          <w:type w:val="bbPlcHdr"/>
        </w:types>
        <w:behaviors>
          <w:behavior w:val="content"/>
        </w:behaviors>
        <w:guid w:val="{2585BD1F-C0E5-4A90-904E-4351F0967515}"/>
      </w:docPartPr>
      <w:docPartBody>
        <w:p w:rsidR="00E101EC" w:rsidRDefault="00E101EC" w:rsidP="00E101EC">
          <w:pPr>
            <w:pStyle w:val="2D5D854FE75A4DC3814879EB346BAB83"/>
          </w:pPr>
          <w:r>
            <w:t>Not yet demonstrated</w:t>
          </w:r>
        </w:p>
      </w:docPartBody>
    </w:docPart>
    <w:docPart>
      <w:docPartPr>
        <w:name w:val="02C3335105F046F28B5C512733AFCEF6"/>
        <w:category>
          <w:name w:val="General"/>
          <w:gallery w:val="placeholder"/>
        </w:category>
        <w:types>
          <w:type w:val="bbPlcHdr"/>
        </w:types>
        <w:behaviors>
          <w:behavior w:val="content"/>
        </w:behaviors>
        <w:guid w:val="{0B62CD82-C6C2-4128-BC17-A8FF2852A0BC}"/>
      </w:docPartPr>
      <w:docPartBody>
        <w:p w:rsidR="00E101EC" w:rsidRDefault="00E101EC" w:rsidP="00E101EC">
          <w:pPr>
            <w:pStyle w:val="02C3335105F046F28B5C512733AFCEF6"/>
          </w:pPr>
          <w:r>
            <w:t>Not yet demonstrated</w:t>
          </w:r>
        </w:p>
      </w:docPartBody>
    </w:docPart>
    <w:docPart>
      <w:docPartPr>
        <w:name w:val="F38A6BFA010E4633BA5AFDEC53A2A645"/>
        <w:category>
          <w:name w:val="General"/>
          <w:gallery w:val="placeholder"/>
        </w:category>
        <w:types>
          <w:type w:val="bbPlcHdr"/>
        </w:types>
        <w:behaviors>
          <w:behavior w:val="content"/>
        </w:behaviors>
        <w:guid w:val="{C8350090-6C2A-42A4-B489-44A267ACF561}"/>
      </w:docPartPr>
      <w:docPartBody>
        <w:p w:rsidR="00E101EC" w:rsidRDefault="00E101EC" w:rsidP="00E101EC">
          <w:pPr>
            <w:pStyle w:val="F38A6BFA010E4633BA5AFDEC53A2A645"/>
          </w:pPr>
          <w:r>
            <w:t>Not yet demonstrated</w:t>
          </w:r>
        </w:p>
      </w:docPartBody>
    </w:docPart>
    <w:docPart>
      <w:docPartPr>
        <w:name w:val="E38BC4F26AD141EBA7879FDB53E6FAA7"/>
        <w:category>
          <w:name w:val="General"/>
          <w:gallery w:val="placeholder"/>
        </w:category>
        <w:types>
          <w:type w:val="bbPlcHdr"/>
        </w:types>
        <w:behaviors>
          <w:behavior w:val="content"/>
        </w:behaviors>
        <w:guid w:val="{A40CC2C0-D1F4-405A-B3F4-FAEC3C0E99A2}"/>
      </w:docPartPr>
      <w:docPartBody>
        <w:p w:rsidR="00101AF5" w:rsidRDefault="0090555E" w:rsidP="0090555E">
          <w:pPr>
            <w:pStyle w:val="E38BC4F26AD141EBA7879FDB53E6FAA7"/>
          </w:pPr>
          <w:r>
            <w:t>Not yet demonstrated</w:t>
          </w:r>
        </w:p>
      </w:docPartBody>
    </w:docPart>
    <w:docPart>
      <w:docPartPr>
        <w:name w:val="051E9593B9EE4E0EA6326FD27746DEC3"/>
        <w:category>
          <w:name w:val="General"/>
          <w:gallery w:val="placeholder"/>
        </w:category>
        <w:types>
          <w:type w:val="bbPlcHdr"/>
        </w:types>
        <w:behaviors>
          <w:behavior w:val="content"/>
        </w:behaviors>
        <w:guid w:val="{94879E52-C9E9-441C-89ED-EB571EAD3866}"/>
      </w:docPartPr>
      <w:docPartBody>
        <w:p w:rsidR="00101AF5" w:rsidRDefault="0090555E" w:rsidP="0090555E">
          <w:pPr>
            <w:pStyle w:val="051E9593B9EE4E0EA6326FD27746DEC3"/>
          </w:pPr>
          <w:r>
            <w:t>Not yet demonstrated</w:t>
          </w:r>
        </w:p>
      </w:docPartBody>
    </w:docPart>
    <w:docPart>
      <w:docPartPr>
        <w:name w:val="95F7B475B941493484B92EB96862945F"/>
        <w:category>
          <w:name w:val="General"/>
          <w:gallery w:val="placeholder"/>
        </w:category>
        <w:types>
          <w:type w:val="bbPlcHdr"/>
        </w:types>
        <w:behaviors>
          <w:behavior w:val="content"/>
        </w:behaviors>
        <w:guid w:val="{42CDC765-3031-448A-ABC9-D71E708EF179}"/>
      </w:docPartPr>
      <w:docPartBody>
        <w:p w:rsidR="00101AF5" w:rsidRDefault="0090555E" w:rsidP="0090555E">
          <w:pPr>
            <w:pStyle w:val="95F7B475B941493484B92EB96862945F"/>
          </w:pPr>
          <w:r>
            <w:t>Not yet demonstrated</w:t>
          </w:r>
        </w:p>
      </w:docPartBody>
    </w:docPart>
    <w:docPart>
      <w:docPartPr>
        <w:name w:val="5B84CBDC35E34DF2BFE61043B143B79C"/>
        <w:category>
          <w:name w:val="General"/>
          <w:gallery w:val="placeholder"/>
        </w:category>
        <w:types>
          <w:type w:val="bbPlcHdr"/>
        </w:types>
        <w:behaviors>
          <w:behavior w:val="content"/>
        </w:behaviors>
        <w:guid w:val="{40D33602-54AD-47F8-996E-3197ACBB9B70}"/>
      </w:docPartPr>
      <w:docPartBody>
        <w:p w:rsidR="00101AF5" w:rsidRDefault="0090555E" w:rsidP="0090555E">
          <w:pPr>
            <w:pStyle w:val="5B84CBDC35E34DF2BFE61043B143B79C"/>
          </w:pPr>
          <w:r>
            <w:t>Not yet demonstrated</w:t>
          </w:r>
        </w:p>
      </w:docPartBody>
    </w:docPart>
    <w:docPart>
      <w:docPartPr>
        <w:name w:val="D3452E7389294BDC88B6C4450729B36E"/>
        <w:category>
          <w:name w:val="General"/>
          <w:gallery w:val="placeholder"/>
        </w:category>
        <w:types>
          <w:type w:val="bbPlcHdr"/>
        </w:types>
        <w:behaviors>
          <w:behavior w:val="content"/>
        </w:behaviors>
        <w:guid w:val="{3E89154C-596F-43ED-8F24-628C03B39893}"/>
      </w:docPartPr>
      <w:docPartBody>
        <w:p w:rsidR="00101AF5" w:rsidRDefault="0090555E" w:rsidP="0090555E">
          <w:pPr>
            <w:pStyle w:val="D3452E7389294BDC88B6C4450729B36E"/>
          </w:pPr>
          <w:r>
            <w:t>Not yet demonstrated</w:t>
          </w:r>
        </w:p>
      </w:docPartBody>
    </w:docPart>
    <w:docPart>
      <w:docPartPr>
        <w:name w:val="B1105A4EB9E347E78FE2736F66E18C67"/>
        <w:category>
          <w:name w:val="General"/>
          <w:gallery w:val="placeholder"/>
        </w:category>
        <w:types>
          <w:type w:val="bbPlcHdr"/>
        </w:types>
        <w:behaviors>
          <w:behavior w:val="content"/>
        </w:behaviors>
        <w:guid w:val="{3D379856-91FA-4966-8ECC-0833BB74E112}"/>
      </w:docPartPr>
      <w:docPartBody>
        <w:p w:rsidR="00101AF5" w:rsidRDefault="0090555E" w:rsidP="0090555E">
          <w:pPr>
            <w:pStyle w:val="B1105A4EB9E347E78FE2736F66E18C67"/>
          </w:pPr>
          <w:r>
            <w:t>Not yet demonstrated</w:t>
          </w:r>
        </w:p>
      </w:docPartBody>
    </w:docPart>
    <w:docPart>
      <w:docPartPr>
        <w:name w:val="E64133D1B051403889A81FD508C732AB"/>
        <w:category>
          <w:name w:val="General"/>
          <w:gallery w:val="placeholder"/>
        </w:category>
        <w:types>
          <w:type w:val="bbPlcHdr"/>
        </w:types>
        <w:behaviors>
          <w:behavior w:val="content"/>
        </w:behaviors>
        <w:guid w:val="{F1199F8E-65F6-46D9-81AA-CA938B70E022}"/>
      </w:docPartPr>
      <w:docPartBody>
        <w:p w:rsidR="001B3EAD" w:rsidRDefault="00CE16B5" w:rsidP="00CE16B5">
          <w:pPr>
            <w:pStyle w:val="E64133D1B051403889A81FD508C732AB"/>
          </w:pPr>
          <w:r>
            <w:t>Not yet demonstrated</w:t>
          </w:r>
        </w:p>
      </w:docPartBody>
    </w:docPart>
    <w:docPart>
      <w:docPartPr>
        <w:name w:val="26A2156CB52A4744ACE8F8A8F1996961"/>
        <w:category>
          <w:name w:val="General"/>
          <w:gallery w:val="placeholder"/>
        </w:category>
        <w:types>
          <w:type w:val="bbPlcHdr"/>
        </w:types>
        <w:behaviors>
          <w:behavior w:val="content"/>
        </w:behaviors>
        <w:guid w:val="{E80152CB-3197-4BC7-AC13-7517073132A6}"/>
      </w:docPartPr>
      <w:docPartBody>
        <w:p w:rsidR="001B3EAD" w:rsidRDefault="00CE16B5" w:rsidP="00CE16B5">
          <w:pPr>
            <w:pStyle w:val="26A2156CB52A4744ACE8F8A8F1996961"/>
          </w:pPr>
          <w:r>
            <w:t>Not yet demonstrated</w:t>
          </w:r>
        </w:p>
      </w:docPartBody>
    </w:docPart>
    <w:docPart>
      <w:docPartPr>
        <w:name w:val="4975FAF8AADE4FA88E8A6CA9FCA4BFD5"/>
        <w:category>
          <w:name w:val="General"/>
          <w:gallery w:val="placeholder"/>
        </w:category>
        <w:types>
          <w:type w:val="bbPlcHdr"/>
        </w:types>
        <w:behaviors>
          <w:behavior w:val="content"/>
        </w:behaviors>
        <w:guid w:val="{F9C988D3-A9E1-45F3-B307-6A338FDB05CA}"/>
      </w:docPartPr>
      <w:docPartBody>
        <w:p w:rsidR="001B3EAD" w:rsidRDefault="00CE16B5" w:rsidP="00CE16B5">
          <w:pPr>
            <w:pStyle w:val="4975FAF8AADE4FA88E8A6CA9FCA4BFD5"/>
          </w:pPr>
          <w:r>
            <w:t>Not yet demonstrated</w:t>
          </w:r>
        </w:p>
      </w:docPartBody>
    </w:docPart>
    <w:docPart>
      <w:docPartPr>
        <w:name w:val="7E30E187664F411197B0A3E08B2E9CA4"/>
        <w:category>
          <w:name w:val="General"/>
          <w:gallery w:val="placeholder"/>
        </w:category>
        <w:types>
          <w:type w:val="bbPlcHdr"/>
        </w:types>
        <w:behaviors>
          <w:behavior w:val="content"/>
        </w:behaviors>
        <w:guid w:val="{ECAD38A1-C513-444B-93DA-6FA240CE657E}"/>
      </w:docPartPr>
      <w:docPartBody>
        <w:p w:rsidR="001B3EAD" w:rsidRDefault="00CE16B5" w:rsidP="00CE16B5">
          <w:pPr>
            <w:pStyle w:val="7E30E187664F411197B0A3E08B2E9CA4"/>
          </w:pPr>
          <w:r>
            <w:t>Not yet demonstrated</w:t>
          </w:r>
        </w:p>
      </w:docPartBody>
    </w:docPart>
    <w:docPart>
      <w:docPartPr>
        <w:name w:val="9710878D255B49588ECC23E70CE6E161"/>
        <w:category>
          <w:name w:val="General"/>
          <w:gallery w:val="placeholder"/>
        </w:category>
        <w:types>
          <w:type w:val="bbPlcHdr"/>
        </w:types>
        <w:behaviors>
          <w:behavior w:val="content"/>
        </w:behaviors>
        <w:guid w:val="{E3C9FE31-B3FB-49B6-A509-E47CF468E9B3}"/>
      </w:docPartPr>
      <w:docPartBody>
        <w:p w:rsidR="001B3EAD" w:rsidRDefault="00CE16B5" w:rsidP="00CE16B5">
          <w:pPr>
            <w:pStyle w:val="9710878D255B49588ECC23E70CE6E161"/>
          </w:pPr>
          <w:r>
            <w:t>Not yet demonstrated</w:t>
          </w:r>
        </w:p>
      </w:docPartBody>
    </w:docPart>
    <w:docPart>
      <w:docPartPr>
        <w:name w:val="E42A3419141B4DB5A679661FBA47DCC3"/>
        <w:category>
          <w:name w:val="General"/>
          <w:gallery w:val="placeholder"/>
        </w:category>
        <w:types>
          <w:type w:val="bbPlcHdr"/>
        </w:types>
        <w:behaviors>
          <w:behavior w:val="content"/>
        </w:behaviors>
        <w:guid w:val="{0C8E843A-61FB-4A4D-BA2C-69CEE6C14BF3}"/>
      </w:docPartPr>
      <w:docPartBody>
        <w:p w:rsidR="001B3EAD" w:rsidRDefault="00CE16B5" w:rsidP="00CE16B5">
          <w:pPr>
            <w:pStyle w:val="E42A3419141B4DB5A679661FBA47DCC3"/>
          </w:pPr>
          <w:r>
            <w:t>Not yet demonstrated</w:t>
          </w:r>
        </w:p>
      </w:docPartBody>
    </w:docPart>
    <w:docPart>
      <w:docPartPr>
        <w:name w:val="B1A02509DD4846F8912C0C0BC0ABD982"/>
        <w:category>
          <w:name w:val="General"/>
          <w:gallery w:val="placeholder"/>
        </w:category>
        <w:types>
          <w:type w:val="bbPlcHdr"/>
        </w:types>
        <w:behaviors>
          <w:behavior w:val="content"/>
        </w:behaviors>
        <w:guid w:val="{E000FBA2-3B2C-4406-81D0-514F06177FDB}"/>
      </w:docPartPr>
      <w:docPartBody>
        <w:p w:rsidR="001B3EAD" w:rsidRDefault="00CE16B5" w:rsidP="00CE16B5">
          <w:pPr>
            <w:pStyle w:val="B1A02509DD4846F8912C0C0BC0ABD982"/>
          </w:pPr>
          <w:r>
            <w:t>Not yet demonstrated</w:t>
          </w:r>
        </w:p>
      </w:docPartBody>
    </w:docPart>
    <w:docPart>
      <w:docPartPr>
        <w:name w:val="324763D740F640FDB970B7E9790D4E4D"/>
        <w:category>
          <w:name w:val="General"/>
          <w:gallery w:val="placeholder"/>
        </w:category>
        <w:types>
          <w:type w:val="bbPlcHdr"/>
        </w:types>
        <w:behaviors>
          <w:behavior w:val="content"/>
        </w:behaviors>
        <w:guid w:val="{E23E65D9-8BB5-49CD-81AE-C6D984D57705}"/>
      </w:docPartPr>
      <w:docPartBody>
        <w:p w:rsidR="001B3EAD" w:rsidRDefault="00CE16B5" w:rsidP="00CE16B5">
          <w:pPr>
            <w:pStyle w:val="324763D740F640FDB970B7E9790D4E4D"/>
          </w:pPr>
          <w:r>
            <w:t>Not yet demonstrated</w:t>
          </w:r>
        </w:p>
      </w:docPartBody>
    </w:docPart>
    <w:docPart>
      <w:docPartPr>
        <w:name w:val="50258BCD2124405DA882995FCAFCE68A"/>
        <w:category>
          <w:name w:val="General"/>
          <w:gallery w:val="placeholder"/>
        </w:category>
        <w:types>
          <w:type w:val="bbPlcHdr"/>
        </w:types>
        <w:behaviors>
          <w:behavior w:val="content"/>
        </w:behaviors>
        <w:guid w:val="{B8BE8A81-A1F0-4CC1-A2C9-5CB72CFD12E4}"/>
      </w:docPartPr>
      <w:docPartBody>
        <w:p w:rsidR="001B3EAD" w:rsidRDefault="00CE16B5" w:rsidP="00CE16B5">
          <w:pPr>
            <w:pStyle w:val="50258BCD2124405DA882995FCAFCE68A"/>
          </w:pPr>
          <w:r>
            <w:t>Not yet demonstrated</w:t>
          </w:r>
        </w:p>
      </w:docPartBody>
    </w:docPart>
    <w:docPart>
      <w:docPartPr>
        <w:name w:val="1440DD4E09E74991B0AA8A6F2604FC62"/>
        <w:category>
          <w:name w:val="General"/>
          <w:gallery w:val="placeholder"/>
        </w:category>
        <w:types>
          <w:type w:val="bbPlcHdr"/>
        </w:types>
        <w:behaviors>
          <w:behavior w:val="content"/>
        </w:behaviors>
        <w:guid w:val="{55132702-E41B-4999-9305-4913336C655F}"/>
      </w:docPartPr>
      <w:docPartBody>
        <w:p w:rsidR="001B3EAD" w:rsidRDefault="00CE16B5" w:rsidP="00CE16B5">
          <w:pPr>
            <w:pStyle w:val="1440DD4E09E74991B0AA8A6F2604FC62"/>
          </w:pPr>
          <w:r>
            <w:t>Not yet demonstrated</w:t>
          </w:r>
        </w:p>
      </w:docPartBody>
    </w:docPart>
    <w:docPart>
      <w:docPartPr>
        <w:name w:val="F8A5C5A2F7E4421DABD8BD76BD14F603"/>
        <w:category>
          <w:name w:val="General"/>
          <w:gallery w:val="placeholder"/>
        </w:category>
        <w:types>
          <w:type w:val="bbPlcHdr"/>
        </w:types>
        <w:behaviors>
          <w:behavior w:val="content"/>
        </w:behaviors>
        <w:guid w:val="{FDD813B3-814D-4551-AF12-F71E4BA762AA}"/>
      </w:docPartPr>
      <w:docPartBody>
        <w:p w:rsidR="001B3EAD" w:rsidRDefault="00CE16B5" w:rsidP="00CE16B5">
          <w:pPr>
            <w:pStyle w:val="F8A5C5A2F7E4421DABD8BD76BD14F603"/>
          </w:pPr>
          <w:r>
            <w:t>Not yet demonstrated</w:t>
          </w:r>
        </w:p>
      </w:docPartBody>
    </w:docPart>
    <w:docPart>
      <w:docPartPr>
        <w:name w:val="D2EDB7008BF445B9A7EA06D8A4093222"/>
        <w:category>
          <w:name w:val="General"/>
          <w:gallery w:val="placeholder"/>
        </w:category>
        <w:types>
          <w:type w:val="bbPlcHdr"/>
        </w:types>
        <w:behaviors>
          <w:behavior w:val="content"/>
        </w:behaviors>
        <w:guid w:val="{B8304B42-8931-40A6-B036-F998C5C54315}"/>
      </w:docPartPr>
      <w:docPartBody>
        <w:p w:rsidR="001B3EAD" w:rsidRDefault="00CE16B5" w:rsidP="00CE16B5">
          <w:pPr>
            <w:pStyle w:val="D2EDB7008BF445B9A7EA06D8A4093222"/>
          </w:pPr>
          <w:r>
            <w:t>Not yet demonstrated</w:t>
          </w:r>
        </w:p>
      </w:docPartBody>
    </w:docPart>
    <w:docPart>
      <w:docPartPr>
        <w:name w:val="D9F5772B39574DDC9910DEC16A752F04"/>
        <w:category>
          <w:name w:val="General"/>
          <w:gallery w:val="placeholder"/>
        </w:category>
        <w:types>
          <w:type w:val="bbPlcHdr"/>
        </w:types>
        <w:behaviors>
          <w:behavior w:val="content"/>
        </w:behaviors>
        <w:guid w:val="{569F930D-5048-4DE3-A930-96AA685D9770}"/>
      </w:docPartPr>
      <w:docPartBody>
        <w:p w:rsidR="001B3EAD" w:rsidRDefault="00CE16B5" w:rsidP="00CE16B5">
          <w:pPr>
            <w:pStyle w:val="D9F5772B39574DDC9910DEC16A752F04"/>
          </w:pPr>
          <w:r>
            <w:t>Not yet demonstrated</w:t>
          </w:r>
        </w:p>
      </w:docPartBody>
    </w:docPart>
    <w:docPart>
      <w:docPartPr>
        <w:name w:val="E085D51A221C473A965A73407FB7FDFD"/>
        <w:category>
          <w:name w:val="General"/>
          <w:gallery w:val="placeholder"/>
        </w:category>
        <w:types>
          <w:type w:val="bbPlcHdr"/>
        </w:types>
        <w:behaviors>
          <w:behavior w:val="content"/>
        </w:behaviors>
        <w:guid w:val="{2E06E41A-9989-4DA3-9DE7-69BBFFDD04F7}"/>
      </w:docPartPr>
      <w:docPartBody>
        <w:p w:rsidR="001B3EAD" w:rsidRDefault="00CE16B5" w:rsidP="00CE16B5">
          <w:pPr>
            <w:pStyle w:val="E085D51A221C473A965A73407FB7FDFD"/>
          </w:pPr>
          <w:r>
            <w:t>Not yet demonstrated</w:t>
          </w:r>
        </w:p>
      </w:docPartBody>
    </w:docPart>
    <w:docPart>
      <w:docPartPr>
        <w:name w:val="792BD3667C3549F1A52047B4B56F31EA"/>
        <w:category>
          <w:name w:val="General"/>
          <w:gallery w:val="placeholder"/>
        </w:category>
        <w:types>
          <w:type w:val="bbPlcHdr"/>
        </w:types>
        <w:behaviors>
          <w:behavior w:val="content"/>
        </w:behaviors>
        <w:guid w:val="{FF898799-CF1D-498A-A4B7-331B63DFD23C}"/>
      </w:docPartPr>
      <w:docPartBody>
        <w:p w:rsidR="00766AEC" w:rsidRDefault="005C4231" w:rsidP="005C4231">
          <w:pPr>
            <w:pStyle w:val="792BD3667C3549F1A52047B4B56F31EA3"/>
          </w:pPr>
          <w:r w:rsidRPr="009C3E81">
            <w:rPr>
              <w:rStyle w:val="PlaceholderText"/>
              <w:szCs w:val="18"/>
            </w:rPr>
            <w:t>Click here to enter a date</w:t>
          </w:r>
        </w:p>
      </w:docPartBody>
    </w:docPart>
    <w:docPart>
      <w:docPartPr>
        <w:name w:val="9B0971CF4FCE459ABE5B4F08DAF77A24"/>
        <w:category>
          <w:name w:val="General"/>
          <w:gallery w:val="placeholder"/>
        </w:category>
        <w:types>
          <w:type w:val="bbPlcHdr"/>
        </w:types>
        <w:behaviors>
          <w:behavior w:val="content"/>
        </w:behaviors>
        <w:guid w:val="{7A7BE594-C36C-4D44-A320-E974CED2887E}"/>
      </w:docPartPr>
      <w:docPartBody>
        <w:p w:rsidR="00766AEC" w:rsidRDefault="005C4231" w:rsidP="005C4231">
          <w:pPr>
            <w:pStyle w:val="9B0971CF4FCE459ABE5B4F08DAF77A241"/>
          </w:pPr>
          <w:r w:rsidRPr="009C3E81">
            <w:rPr>
              <w:rStyle w:val="PlaceholderText"/>
              <w:szCs w:val="18"/>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abon">
    <w:altName w:val="Courier New"/>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ITC Franklin Gothic Book">
    <w:altName w:val="Courier New"/>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ITC Franklin Gothic Med">
    <w:panose1 w:val="00000000000000000000"/>
    <w:charset w:val="00"/>
    <w:family w:val="swiss"/>
    <w:notTrueType/>
    <w:pitch w:val="variable"/>
    <w:sig w:usb0="00000003" w:usb1="00000000" w:usb2="00000000" w:usb3="00000000" w:csb0="00000001" w:csb1="00000000"/>
  </w:font>
  <w:font w:name="MetaMediumLF-Roman">
    <w:charset w:val="00"/>
    <w:family w:val="swiss"/>
    <w:pitch w:val="variable"/>
    <w:sig w:usb0="8000002F" w:usb1="4000004A" w:usb2="00000000" w:usb3="00000000" w:csb0="00000001" w:csb1="00000000"/>
  </w:font>
  <w:font w:name="MetaNormalLF-Roman">
    <w:charset w:val="00"/>
    <w:family w:val="swiss"/>
    <w:pitch w:val="variable"/>
    <w:sig w:usb0="8000002F" w:usb1="4000004A" w:usb2="00000000" w:usb3="00000000" w:csb0="00000001" w:csb1="00000000"/>
  </w:font>
  <w:font w:name="MetaBoldLF-Roman">
    <w:altName w:val="Century Gothic"/>
    <w:charset w:val="00"/>
    <w:family w:val="swiss"/>
    <w:pitch w:val="variable"/>
    <w:sig w:usb0="800000AF" w:usb1="4000004A" w:usb2="00000000" w:usb3="00000000" w:csb0="00000001" w:csb1="00000000"/>
  </w:font>
  <w:font w:name="GillSans">
    <w:altName w:val="Times New Roman"/>
    <w:charset w:val="00"/>
    <w:family w:val="swiss"/>
    <w:pitch w:val="variable"/>
    <w:sig w:usb0="80000267" w:usb1="00000000" w:usb2="00000000" w:usb3="00000000" w:csb0="000001F7"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E101EC"/>
    <w:rsid w:val="00101AF5"/>
    <w:rsid w:val="00133E1B"/>
    <w:rsid w:val="001B3EAD"/>
    <w:rsid w:val="00584BF1"/>
    <w:rsid w:val="005C0E1D"/>
    <w:rsid w:val="005C4231"/>
    <w:rsid w:val="00766AEC"/>
    <w:rsid w:val="007A178C"/>
    <w:rsid w:val="00842D86"/>
    <w:rsid w:val="0090555E"/>
    <w:rsid w:val="00917A81"/>
    <w:rsid w:val="00AC2AAC"/>
    <w:rsid w:val="00CE16B5"/>
    <w:rsid w:val="00E101EC"/>
    <w:rsid w:val="00F63F0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42D8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74EC6D2D1545F286C8F2B4E871331F">
    <w:name w:val="1174EC6D2D1545F286C8F2B4E871331F"/>
    <w:rsid w:val="00842D86"/>
  </w:style>
  <w:style w:type="paragraph" w:customStyle="1" w:styleId="D9BA03D8D27E4674815A807EE1CB96F4">
    <w:name w:val="D9BA03D8D27E4674815A807EE1CB96F4"/>
    <w:rsid w:val="00842D86"/>
  </w:style>
  <w:style w:type="paragraph" w:customStyle="1" w:styleId="5CF07575AF57443A8C6101A450B3586F">
    <w:name w:val="5CF07575AF57443A8C6101A450B3586F"/>
    <w:rsid w:val="00842D86"/>
  </w:style>
  <w:style w:type="paragraph" w:customStyle="1" w:styleId="9965B26E30A646DDBD153449823BE227">
    <w:name w:val="9965B26E30A646DDBD153449823BE227"/>
    <w:rsid w:val="00842D86"/>
  </w:style>
  <w:style w:type="paragraph" w:customStyle="1" w:styleId="D0602360D45348C6B2EBDAB29D4215CC">
    <w:name w:val="D0602360D45348C6B2EBDAB29D4215CC"/>
    <w:rsid w:val="00842D86"/>
  </w:style>
  <w:style w:type="paragraph" w:customStyle="1" w:styleId="A7FBC58132AC4C00ACDD67124D4FB281">
    <w:name w:val="A7FBC58132AC4C00ACDD67124D4FB281"/>
    <w:rsid w:val="00842D86"/>
  </w:style>
  <w:style w:type="paragraph" w:customStyle="1" w:styleId="C8EEB1C647CC472AA46E58B9E631062C">
    <w:name w:val="C8EEB1C647CC472AA46E58B9E631062C"/>
    <w:rsid w:val="00842D86"/>
  </w:style>
  <w:style w:type="paragraph" w:customStyle="1" w:styleId="62312C8E0CE04DC9BFC676FBD5616E51">
    <w:name w:val="62312C8E0CE04DC9BFC676FBD5616E51"/>
    <w:rsid w:val="00842D86"/>
  </w:style>
  <w:style w:type="paragraph" w:customStyle="1" w:styleId="6EA3AF8E6E784CBCAFF84F8CA4C6017F">
    <w:name w:val="6EA3AF8E6E784CBCAFF84F8CA4C6017F"/>
    <w:rsid w:val="00842D86"/>
  </w:style>
  <w:style w:type="paragraph" w:customStyle="1" w:styleId="167FD6273A94429EA22E6039CABD4FFA">
    <w:name w:val="167FD6273A94429EA22E6039CABD4FFA"/>
    <w:rsid w:val="00842D86"/>
  </w:style>
  <w:style w:type="paragraph" w:customStyle="1" w:styleId="598624E85E5B47F3A457199750AC1E05">
    <w:name w:val="598624E85E5B47F3A457199750AC1E05"/>
    <w:rsid w:val="00842D86"/>
  </w:style>
  <w:style w:type="paragraph" w:customStyle="1" w:styleId="571C6D3CDD1E4B49BD80F8F6E455C3E4">
    <w:name w:val="571C6D3CDD1E4B49BD80F8F6E455C3E4"/>
    <w:rsid w:val="00842D86"/>
  </w:style>
  <w:style w:type="paragraph" w:customStyle="1" w:styleId="CDB4764A5EC04B989785C2A40082DB8E">
    <w:name w:val="CDB4764A5EC04B989785C2A40082DB8E"/>
    <w:rsid w:val="00842D86"/>
  </w:style>
  <w:style w:type="paragraph" w:customStyle="1" w:styleId="0AE463A94E9C47A2AE2EB4B9E1444E6F">
    <w:name w:val="0AE463A94E9C47A2AE2EB4B9E1444E6F"/>
    <w:rsid w:val="00842D86"/>
  </w:style>
  <w:style w:type="paragraph" w:customStyle="1" w:styleId="0C74C57AF2CD458883A73F6B68F615EC">
    <w:name w:val="0C74C57AF2CD458883A73F6B68F615EC"/>
    <w:rsid w:val="00842D86"/>
  </w:style>
  <w:style w:type="paragraph" w:customStyle="1" w:styleId="F579B78C67F0498896ABD05EA0E3671B">
    <w:name w:val="F579B78C67F0498896ABD05EA0E3671B"/>
    <w:rsid w:val="00842D86"/>
  </w:style>
  <w:style w:type="paragraph" w:customStyle="1" w:styleId="1073BC1A0E5943448A59F75E90743C8B">
    <w:name w:val="1073BC1A0E5943448A59F75E90743C8B"/>
    <w:rsid w:val="00842D86"/>
  </w:style>
  <w:style w:type="character" w:styleId="PlaceholderText">
    <w:name w:val="Placeholder Text"/>
    <w:basedOn w:val="DefaultParagraphFont"/>
    <w:uiPriority w:val="99"/>
    <w:semiHidden/>
    <w:rsid w:val="005C4231"/>
    <w:rPr>
      <w:color w:val="808080"/>
    </w:rPr>
  </w:style>
  <w:style w:type="paragraph" w:customStyle="1" w:styleId="1CEEFD230CA64E2391495187914806A3">
    <w:name w:val="1CEEFD230CA64E2391495187914806A3"/>
    <w:rsid w:val="00842D86"/>
  </w:style>
  <w:style w:type="paragraph" w:customStyle="1" w:styleId="44899E7586C24EA685011CEA97DCC4E1">
    <w:name w:val="44899E7586C24EA685011CEA97DCC4E1"/>
    <w:rsid w:val="00842D86"/>
  </w:style>
  <w:style w:type="paragraph" w:customStyle="1" w:styleId="12A6121A18FE467680AB7C99694DDC23">
    <w:name w:val="12A6121A18FE467680AB7C99694DDC23"/>
    <w:rsid w:val="00842D86"/>
  </w:style>
  <w:style w:type="paragraph" w:customStyle="1" w:styleId="61BF7A2313144B43BF2A12C3A5E966AA">
    <w:name w:val="61BF7A2313144B43BF2A12C3A5E966AA"/>
    <w:rsid w:val="00842D86"/>
  </w:style>
  <w:style w:type="paragraph" w:customStyle="1" w:styleId="41C1D4BA7101486EBAE6A94014C4D165">
    <w:name w:val="41C1D4BA7101486EBAE6A94014C4D165"/>
    <w:rsid w:val="00842D86"/>
  </w:style>
  <w:style w:type="paragraph" w:customStyle="1" w:styleId="E9A903DBE8ED495884B68B878E4A783D">
    <w:name w:val="E9A903DBE8ED495884B68B878E4A783D"/>
    <w:rsid w:val="00842D86"/>
  </w:style>
  <w:style w:type="paragraph" w:customStyle="1" w:styleId="4A72764D41754D899FB8B9196EDA1FF2">
    <w:name w:val="4A72764D41754D899FB8B9196EDA1FF2"/>
    <w:rsid w:val="00842D86"/>
  </w:style>
  <w:style w:type="paragraph" w:customStyle="1" w:styleId="ED9FE2E2F1D24ACC95F3AF3BB7F4589B">
    <w:name w:val="ED9FE2E2F1D24ACC95F3AF3BB7F4589B"/>
    <w:rsid w:val="00842D86"/>
  </w:style>
  <w:style w:type="paragraph" w:customStyle="1" w:styleId="D9BAAE8BC10C42949149EDA914C3779C">
    <w:name w:val="D9BAAE8BC10C42949149EDA914C3779C"/>
    <w:rsid w:val="00842D86"/>
  </w:style>
  <w:style w:type="paragraph" w:customStyle="1" w:styleId="548A4F371D07489281A607F06A439CD8">
    <w:name w:val="548A4F371D07489281A607F06A439CD8"/>
    <w:rsid w:val="00842D86"/>
  </w:style>
  <w:style w:type="paragraph" w:customStyle="1" w:styleId="7ED944AD62844362895DE519B84E059C">
    <w:name w:val="7ED944AD62844362895DE519B84E059C"/>
    <w:rsid w:val="00842D86"/>
  </w:style>
  <w:style w:type="paragraph" w:customStyle="1" w:styleId="F6BCABA0A3F44B5FBA74946E9FBAC18E">
    <w:name w:val="F6BCABA0A3F44B5FBA74946E9FBAC18E"/>
    <w:rsid w:val="00842D86"/>
  </w:style>
  <w:style w:type="paragraph" w:customStyle="1" w:styleId="B1ABD73E2E154FC783A5F0D8FA085A13">
    <w:name w:val="B1ABD73E2E154FC783A5F0D8FA085A13"/>
    <w:rsid w:val="00842D86"/>
  </w:style>
  <w:style w:type="paragraph" w:customStyle="1" w:styleId="4B701715A98C4E6DB5619296739FD268">
    <w:name w:val="4B701715A98C4E6DB5619296739FD268"/>
    <w:rsid w:val="00842D86"/>
  </w:style>
  <w:style w:type="paragraph" w:customStyle="1" w:styleId="0365687F516241F7B9F7AA0BAE8523C7">
    <w:name w:val="0365687F516241F7B9F7AA0BAE8523C7"/>
    <w:rsid w:val="00842D86"/>
  </w:style>
  <w:style w:type="paragraph" w:customStyle="1" w:styleId="CA651F1383CA464284BB9B54FA23B8BE">
    <w:name w:val="CA651F1383CA464284BB9B54FA23B8BE"/>
    <w:rsid w:val="00842D86"/>
  </w:style>
  <w:style w:type="paragraph" w:customStyle="1" w:styleId="9AACC32CC8224EC0B23323EA316782A1">
    <w:name w:val="9AACC32CC8224EC0B23323EA316782A1"/>
    <w:rsid w:val="00842D86"/>
  </w:style>
  <w:style w:type="paragraph" w:customStyle="1" w:styleId="736940D660D64898B19CC8079DEA4872">
    <w:name w:val="736940D660D64898B19CC8079DEA4872"/>
    <w:rsid w:val="00842D86"/>
  </w:style>
  <w:style w:type="paragraph" w:customStyle="1" w:styleId="8F928609559642899C6C6D80D87D0DCD">
    <w:name w:val="8F928609559642899C6C6D80D87D0DCD"/>
    <w:rsid w:val="00842D86"/>
  </w:style>
  <w:style w:type="paragraph" w:customStyle="1" w:styleId="AEFB8F0884E5432BA8CD69D03E2A08FD">
    <w:name w:val="AEFB8F0884E5432BA8CD69D03E2A08FD"/>
    <w:rsid w:val="00842D86"/>
  </w:style>
  <w:style w:type="paragraph" w:customStyle="1" w:styleId="B7CFEC40BF1940318F1DA5A938E52367">
    <w:name w:val="B7CFEC40BF1940318F1DA5A938E52367"/>
    <w:rsid w:val="00842D86"/>
  </w:style>
  <w:style w:type="paragraph" w:customStyle="1" w:styleId="D16AEB58D10F4F5AB69CBFE2BF17F994">
    <w:name w:val="D16AEB58D10F4F5AB69CBFE2BF17F994"/>
    <w:rsid w:val="00842D86"/>
  </w:style>
  <w:style w:type="paragraph" w:customStyle="1" w:styleId="0AFB17EAAC54451694A94B03C6B15D3A">
    <w:name w:val="0AFB17EAAC54451694A94B03C6B15D3A"/>
    <w:rsid w:val="00842D86"/>
  </w:style>
  <w:style w:type="paragraph" w:customStyle="1" w:styleId="98BBAF048219433CA803C815C19F64CC">
    <w:name w:val="98BBAF048219433CA803C815C19F64CC"/>
    <w:rsid w:val="00842D86"/>
  </w:style>
  <w:style w:type="paragraph" w:customStyle="1" w:styleId="1CEEFD230CA64E2391495187914806A31">
    <w:name w:val="1CEEFD230CA64E2391495187914806A31"/>
    <w:rsid w:val="00E101EC"/>
    <w:pPr>
      <w:keepLines/>
      <w:tabs>
        <w:tab w:val="left" w:pos="426"/>
      </w:tabs>
      <w:spacing w:before="20" w:after="40" w:line="260" w:lineRule="atLeast"/>
    </w:pPr>
    <w:rPr>
      <w:rFonts w:ascii="Calibri" w:eastAsia="Times New Roman" w:hAnsi="Calibri" w:cs="Arial"/>
      <w:color w:val="FF0000"/>
      <w:sz w:val="18"/>
      <w:szCs w:val="21"/>
    </w:rPr>
  </w:style>
  <w:style w:type="paragraph" w:customStyle="1" w:styleId="9FA9CF9E4A6E425DBE0941255E9A5048">
    <w:name w:val="9FA9CF9E4A6E425DBE0941255E9A5048"/>
    <w:rsid w:val="00E101EC"/>
  </w:style>
  <w:style w:type="paragraph" w:customStyle="1" w:styleId="CBF9940C4C8C4562B3921C1C3032E774">
    <w:name w:val="CBF9940C4C8C4562B3921C1C3032E774"/>
    <w:rsid w:val="00E101EC"/>
  </w:style>
  <w:style w:type="paragraph" w:customStyle="1" w:styleId="4ADA065B47704C23A04165305B4E3ED0">
    <w:name w:val="4ADA065B47704C23A04165305B4E3ED0"/>
    <w:rsid w:val="00E101EC"/>
  </w:style>
  <w:style w:type="paragraph" w:customStyle="1" w:styleId="C096F8E541A3497FB66B6202D028D75A">
    <w:name w:val="C096F8E541A3497FB66B6202D028D75A"/>
    <w:rsid w:val="00E101EC"/>
  </w:style>
  <w:style w:type="paragraph" w:customStyle="1" w:styleId="129746489DCF4A558DFA8E3F717CFE51">
    <w:name w:val="129746489DCF4A558DFA8E3F717CFE51"/>
    <w:rsid w:val="00E101EC"/>
  </w:style>
  <w:style w:type="paragraph" w:customStyle="1" w:styleId="89BBB3869B4C4644A33123DBF7A960F6">
    <w:name w:val="89BBB3869B4C4644A33123DBF7A960F6"/>
    <w:rsid w:val="00E101EC"/>
  </w:style>
  <w:style w:type="paragraph" w:customStyle="1" w:styleId="1F41D735C1A24F21A089AFB7DD87A537">
    <w:name w:val="1F41D735C1A24F21A089AFB7DD87A537"/>
    <w:rsid w:val="00E101EC"/>
  </w:style>
  <w:style w:type="paragraph" w:customStyle="1" w:styleId="1DBECF453C814270945F8AD13CEA3C70">
    <w:name w:val="1DBECF453C814270945F8AD13CEA3C70"/>
    <w:rsid w:val="00E101EC"/>
  </w:style>
  <w:style w:type="paragraph" w:customStyle="1" w:styleId="A9A6A7756824435FABCD448C8EAD556D">
    <w:name w:val="A9A6A7756824435FABCD448C8EAD556D"/>
    <w:rsid w:val="00E101EC"/>
  </w:style>
  <w:style w:type="paragraph" w:customStyle="1" w:styleId="EA79A68D42794C5FA671ED7DFD2FE5BA">
    <w:name w:val="EA79A68D42794C5FA671ED7DFD2FE5BA"/>
    <w:rsid w:val="00E101EC"/>
  </w:style>
  <w:style w:type="paragraph" w:customStyle="1" w:styleId="8709B6A9A63E4E3AB27D1CE7C1E2F1D5">
    <w:name w:val="8709B6A9A63E4E3AB27D1CE7C1E2F1D5"/>
    <w:rsid w:val="00E101EC"/>
  </w:style>
  <w:style w:type="paragraph" w:customStyle="1" w:styleId="73B3F2A915264D8DB7DA3F676FF712CC">
    <w:name w:val="73B3F2A915264D8DB7DA3F676FF712CC"/>
    <w:rsid w:val="00E101EC"/>
  </w:style>
  <w:style w:type="paragraph" w:customStyle="1" w:styleId="4572D28CF5BA449F95FE287B98D82004">
    <w:name w:val="4572D28CF5BA449F95FE287B98D82004"/>
    <w:rsid w:val="00E101EC"/>
  </w:style>
  <w:style w:type="paragraph" w:customStyle="1" w:styleId="9268CC1F52B64229863D60A4ADF8D1D1">
    <w:name w:val="9268CC1F52B64229863D60A4ADF8D1D1"/>
    <w:rsid w:val="00E101EC"/>
  </w:style>
  <w:style w:type="paragraph" w:customStyle="1" w:styleId="4412C7B160454E149A741F81BA991B16">
    <w:name w:val="4412C7B160454E149A741F81BA991B16"/>
    <w:rsid w:val="00E101EC"/>
  </w:style>
  <w:style w:type="paragraph" w:customStyle="1" w:styleId="15F5C351A00F4D458E9EC4D2E871B717">
    <w:name w:val="15F5C351A00F4D458E9EC4D2E871B717"/>
    <w:rsid w:val="00E101EC"/>
  </w:style>
  <w:style w:type="paragraph" w:customStyle="1" w:styleId="5397364AF3C64999A0F64744B093908F">
    <w:name w:val="5397364AF3C64999A0F64744B093908F"/>
    <w:rsid w:val="00E101EC"/>
  </w:style>
  <w:style w:type="paragraph" w:customStyle="1" w:styleId="B9B40711A8274BCCAC3C598FF96DF928">
    <w:name w:val="B9B40711A8274BCCAC3C598FF96DF928"/>
    <w:rsid w:val="00E101EC"/>
  </w:style>
  <w:style w:type="paragraph" w:customStyle="1" w:styleId="1C889FE0EB4D44A1A0AEE2E4F5FA8278">
    <w:name w:val="1C889FE0EB4D44A1A0AEE2E4F5FA8278"/>
    <w:rsid w:val="00E101EC"/>
  </w:style>
  <w:style w:type="paragraph" w:customStyle="1" w:styleId="380ED9D243EB4151A44807461A2FA9B0">
    <w:name w:val="380ED9D243EB4151A44807461A2FA9B0"/>
    <w:rsid w:val="00E101EC"/>
  </w:style>
  <w:style w:type="paragraph" w:customStyle="1" w:styleId="E39EB44BA72B45888C683E28A2139A47">
    <w:name w:val="E39EB44BA72B45888C683E28A2139A47"/>
    <w:rsid w:val="00E101EC"/>
  </w:style>
  <w:style w:type="paragraph" w:customStyle="1" w:styleId="5E9C2F92EFDC4E16BE7B40E22623C4B3">
    <w:name w:val="5E9C2F92EFDC4E16BE7B40E22623C4B3"/>
    <w:rsid w:val="00E101EC"/>
  </w:style>
  <w:style w:type="paragraph" w:customStyle="1" w:styleId="B9592A9F7D5E4CDD8022A80C16923C1F">
    <w:name w:val="B9592A9F7D5E4CDD8022A80C16923C1F"/>
    <w:rsid w:val="00E101EC"/>
  </w:style>
  <w:style w:type="paragraph" w:customStyle="1" w:styleId="AEB9B622EAEF499BBC342E266F4DEDEF">
    <w:name w:val="AEB9B622EAEF499BBC342E266F4DEDEF"/>
    <w:rsid w:val="00E101EC"/>
  </w:style>
  <w:style w:type="paragraph" w:customStyle="1" w:styleId="66D118B26136450AA94DE2B1470E4173">
    <w:name w:val="66D118B26136450AA94DE2B1470E4173"/>
    <w:rsid w:val="00E101EC"/>
  </w:style>
  <w:style w:type="paragraph" w:customStyle="1" w:styleId="ED985FE2739A44369B5A675BBDDCD3C5">
    <w:name w:val="ED985FE2739A44369B5A675BBDDCD3C5"/>
    <w:rsid w:val="00E101EC"/>
  </w:style>
  <w:style w:type="paragraph" w:customStyle="1" w:styleId="481E11D1472C4DEBA5A8EB1D32F09C48">
    <w:name w:val="481E11D1472C4DEBA5A8EB1D32F09C48"/>
    <w:rsid w:val="00E101EC"/>
  </w:style>
  <w:style w:type="paragraph" w:customStyle="1" w:styleId="A528B0E2E95B456A8C58F3A0A975CFB2">
    <w:name w:val="A528B0E2E95B456A8C58F3A0A975CFB2"/>
    <w:rsid w:val="00E101EC"/>
  </w:style>
  <w:style w:type="paragraph" w:customStyle="1" w:styleId="66A239A791694A27A3A996DED2DC52D7">
    <w:name w:val="66A239A791694A27A3A996DED2DC52D7"/>
    <w:rsid w:val="00E101EC"/>
  </w:style>
  <w:style w:type="paragraph" w:customStyle="1" w:styleId="BB6B122464814D6A9132C7FFBF245A4A">
    <w:name w:val="BB6B122464814D6A9132C7FFBF245A4A"/>
    <w:rsid w:val="00E101EC"/>
  </w:style>
  <w:style w:type="paragraph" w:customStyle="1" w:styleId="FDF01D7306C146BC87A00FBD44C862C0">
    <w:name w:val="FDF01D7306C146BC87A00FBD44C862C0"/>
    <w:rsid w:val="00E101EC"/>
  </w:style>
  <w:style w:type="paragraph" w:customStyle="1" w:styleId="58D204873F354C17A5D1F7C29963B895">
    <w:name w:val="58D204873F354C17A5D1F7C29963B895"/>
    <w:rsid w:val="00E101EC"/>
  </w:style>
  <w:style w:type="paragraph" w:customStyle="1" w:styleId="E04CBACDAEDA4E24923EC6ADF4EBE512">
    <w:name w:val="E04CBACDAEDA4E24923EC6ADF4EBE512"/>
    <w:rsid w:val="00E101EC"/>
  </w:style>
  <w:style w:type="paragraph" w:customStyle="1" w:styleId="248158320AA34087A69AC5FEB3328F8B">
    <w:name w:val="248158320AA34087A69AC5FEB3328F8B"/>
    <w:rsid w:val="00E101EC"/>
  </w:style>
  <w:style w:type="paragraph" w:customStyle="1" w:styleId="055724D605404D6F9A882BE11E200E70">
    <w:name w:val="055724D605404D6F9A882BE11E200E70"/>
    <w:rsid w:val="00E101EC"/>
  </w:style>
  <w:style w:type="paragraph" w:customStyle="1" w:styleId="A1B2A7C36B7C4A84831D789229B57512">
    <w:name w:val="A1B2A7C36B7C4A84831D789229B57512"/>
    <w:rsid w:val="00E101EC"/>
  </w:style>
  <w:style w:type="paragraph" w:customStyle="1" w:styleId="601BA5E60DAC43B483A30231131A0605">
    <w:name w:val="601BA5E60DAC43B483A30231131A0605"/>
    <w:rsid w:val="00E101EC"/>
  </w:style>
  <w:style w:type="paragraph" w:customStyle="1" w:styleId="F6CBDAC474604453B18DEC3836F75436">
    <w:name w:val="F6CBDAC474604453B18DEC3836F75436"/>
    <w:rsid w:val="00E101EC"/>
  </w:style>
  <w:style w:type="paragraph" w:customStyle="1" w:styleId="1F984155125543BB8DEFE33412171A21">
    <w:name w:val="1F984155125543BB8DEFE33412171A21"/>
    <w:rsid w:val="00E101EC"/>
  </w:style>
  <w:style w:type="paragraph" w:customStyle="1" w:styleId="FFD237054FBA44B78D7F69C5DB5D6135">
    <w:name w:val="FFD237054FBA44B78D7F69C5DB5D6135"/>
    <w:rsid w:val="00E101EC"/>
  </w:style>
  <w:style w:type="paragraph" w:customStyle="1" w:styleId="3E723D1922F34049A0DA5A108708A1BC">
    <w:name w:val="3E723D1922F34049A0DA5A108708A1BC"/>
    <w:rsid w:val="00E101EC"/>
  </w:style>
  <w:style w:type="paragraph" w:customStyle="1" w:styleId="D5CBCBA86CD94E99953E245C92EB4BB5">
    <w:name w:val="D5CBCBA86CD94E99953E245C92EB4BB5"/>
    <w:rsid w:val="00E101EC"/>
  </w:style>
  <w:style w:type="paragraph" w:customStyle="1" w:styleId="0CEF7D2EAC294CA89166C0D401B26B37">
    <w:name w:val="0CEF7D2EAC294CA89166C0D401B26B37"/>
    <w:rsid w:val="00E101EC"/>
  </w:style>
  <w:style w:type="paragraph" w:customStyle="1" w:styleId="D9AE60CC197C4B9F9E6A8D4EBE93DA21">
    <w:name w:val="D9AE60CC197C4B9F9E6A8D4EBE93DA21"/>
    <w:rsid w:val="00E101EC"/>
  </w:style>
  <w:style w:type="paragraph" w:customStyle="1" w:styleId="5A5F24F9F00148D39C69402541CB9B6A">
    <w:name w:val="5A5F24F9F00148D39C69402541CB9B6A"/>
    <w:rsid w:val="00E101EC"/>
  </w:style>
  <w:style w:type="paragraph" w:customStyle="1" w:styleId="79BBB4F588D04C599F5B08F8CAB8F146">
    <w:name w:val="79BBB4F588D04C599F5B08F8CAB8F146"/>
    <w:rsid w:val="00E101EC"/>
  </w:style>
  <w:style w:type="paragraph" w:customStyle="1" w:styleId="56521B62B99C4D098210DF499AA6B7C4">
    <w:name w:val="56521B62B99C4D098210DF499AA6B7C4"/>
    <w:rsid w:val="00E101EC"/>
  </w:style>
  <w:style w:type="paragraph" w:customStyle="1" w:styleId="E775B58DBE8940A1918F2A62127F2D87">
    <w:name w:val="E775B58DBE8940A1918F2A62127F2D87"/>
    <w:rsid w:val="00E101EC"/>
  </w:style>
  <w:style w:type="paragraph" w:customStyle="1" w:styleId="13487FB82770484280AD602F50639D81">
    <w:name w:val="13487FB82770484280AD602F50639D81"/>
    <w:rsid w:val="00E101EC"/>
  </w:style>
  <w:style w:type="paragraph" w:customStyle="1" w:styleId="48058202AE874CC8ADE8B6249CC876FE">
    <w:name w:val="48058202AE874CC8ADE8B6249CC876FE"/>
    <w:rsid w:val="00E101EC"/>
  </w:style>
  <w:style w:type="paragraph" w:customStyle="1" w:styleId="AD265B9125F14AA98D220BBFA591E67C">
    <w:name w:val="AD265B9125F14AA98D220BBFA591E67C"/>
    <w:rsid w:val="00E101EC"/>
  </w:style>
  <w:style w:type="paragraph" w:customStyle="1" w:styleId="11BE1B5A7BC44833A8E9396179441BCB">
    <w:name w:val="11BE1B5A7BC44833A8E9396179441BCB"/>
    <w:rsid w:val="00E101EC"/>
  </w:style>
  <w:style w:type="paragraph" w:customStyle="1" w:styleId="0F68368318C942C7BBBFF0BB6E8B516D">
    <w:name w:val="0F68368318C942C7BBBFF0BB6E8B516D"/>
    <w:rsid w:val="00E101EC"/>
  </w:style>
  <w:style w:type="paragraph" w:customStyle="1" w:styleId="2D5D854FE75A4DC3814879EB346BAB83">
    <w:name w:val="2D5D854FE75A4DC3814879EB346BAB83"/>
    <w:rsid w:val="00E101EC"/>
  </w:style>
  <w:style w:type="paragraph" w:customStyle="1" w:styleId="02C3335105F046F28B5C512733AFCEF6">
    <w:name w:val="02C3335105F046F28B5C512733AFCEF6"/>
    <w:rsid w:val="00E101EC"/>
  </w:style>
  <w:style w:type="paragraph" w:customStyle="1" w:styleId="F38A6BFA010E4633BA5AFDEC53A2A645">
    <w:name w:val="F38A6BFA010E4633BA5AFDEC53A2A645"/>
    <w:rsid w:val="00E101EC"/>
  </w:style>
  <w:style w:type="paragraph" w:customStyle="1" w:styleId="89939F65018D43A6A70310F9CC6F2959">
    <w:name w:val="89939F65018D43A6A70310F9CC6F2959"/>
    <w:rsid w:val="00E101EC"/>
  </w:style>
  <w:style w:type="paragraph" w:customStyle="1" w:styleId="4ACABF98AF8743578278580B0D9E6B51">
    <w:name w:val="4ACABF98AF8743578278580B0D9E6B51"/>
    <w:rsid w:val="00E101EC"/>
  </w:style>
  <w:style w:type="paragraph" w:customStyle="1" w:styleId="187F10F7C4BF406EA82DC5BFD2C3B338">
    <w:name w:val="187F10F7C4BF406EA82DC5BFD2C3B338"/>
    <w:rsid w:val="00E101EC"/>
  </w:style>
  <w:style w:type="paragraph" w:customStyle="1" w:styleId="D46843109F5340C8A591978572CC684C">
    <w:name w:val="D46843109F5340C8A591978572CC684C"/>
    <w:rsid w:val="00E101EC"/>
  </w:style>
  <w:style w:type="paragraph" w:customStyle="1" w:styleId="476915C527514F5D9D901B490E4BA633">
    <w:name w:val="476915C527514F5D9D901B490E4BA633"/>
    <w:rsid w:val="00E101EC"/>
  </w:style>
  <w:style w:type="paragraph" w:customStyle="1" w:styleId="C349C34AF92441CAB9A82A6F93D9C8BA">
    <w:name w:val="C349C34AF92441CAB9A82A6F93D9C8BA"/>
    <w:rsid w:val="00E101EC"/>
  </w:style>
  <w:style w:type="paragraph" w:customStyle="1" w:styleId="C9447B6AE5534FB8BEE54FBA7E7EF349">
    <w:name w:val="C9447B6AE5534FB8BEE54FBA7E7EF349"/>
    <w:rsid w:val="00E101EC"/>
  </w:style>
  <w:style w:type="paragraph" w:customStyle="1" w:styleId="F550F63324144221830B9B6FB2CB6F58">
    <w:name w:val="F550F63324144221830B9B6FB2CB6F58"/>
    <w:rsid w:val="00E101EC"/>
  </w:style>
  <w:style w:type="paragraph" w:customStyle="1" w:styleId="D6584EF63A314907BB3760BA3A2B8EA8">
    <w:name w:val="D6584EF63A314907BB3760BA3A2B8EA8"/>
    <w:rsid w:val="00E101EC"/>
  </w:style>
  <w:style w:type="paragraph" w:customStyle="1" w:styleId="C5979CAB933D460B9F7AC5226E7B8FCC">
    <w:name w:val="C5979CAB933D460B9F7AC5226E7B8FCC"/>
    <w:rsid w:val="00E101EC"/>
  </w:style>
  <w:style w:type="paragraph" w:customStyle="1" w:styleId="59B16991D99E4CC6AB9CDDAD7FD7E241">
    <w:name w:val="59B16991D99E4CC6AB9CDDAD7FD7E241"/>
    <w:rsid w:val="00E101EC"/>
  </w:style>
  <w:style w:type="paragraph" w:customStyle="1" w:styleId="DA3828E885854E5FBA2BB230215AC3CB">
    <w:name w:val="DA3828E885854E5FBA2BB230215AC3CB"/>
    <w:rsid w:val="00E101EC"/>
  </w:style>
  <w:style w:type="paragraph" w:customStyle="1" w:styleId="C315BC9ADCF544D58EB1E31F6A5C0D0A">
    <w:name w:val="C315BC9ADCF544D58EB1E31F6A5C0D0A"/>
    <w:rsid w:val="00E101EC"/>
  </w:style>
  <w:style w:type="paragraph" w:customStyle="1" w:styleId="4B3A6A7E931346E19C6687408935179B">
    <w:name w:val="4B3A6A7E931346E19C6687408935179B"/>
    <w:rsid w:val="00E101EC"/>
  </w:style>
  <w:style w:type="paragraph" w:customStyle="1" w:styleId="9951A1CEDEF746458520064436DA1881">
    <w:name w:val="9951A1CEDEF746458520064436DA1881"/>
    <w:rsid w:val="00E101EC"/>
  </w:style>
  <w:style w:type="paragraph" w:customStyle="1" w:styleId="E18BA5940F1E4944B1D6778C84E8C09D">
    <w:name w:val="E18BA5940F1E4944B1D6778C84E8C09D"/>
    <w:rsid w:val="00E101EC"/>
  </w:style>
  <w:style w:type="paragraph" w:customStyle="1" w:styleId="3FF7142242804CF1B86B2209B6BC77CB">
    <w:name w:val="3FF7142242804CF1B86B2209B6BC77CB"/>
    <w:rsid w:val="00E101EC"/>
  </w:style>
  <w:style w:type="paragraph" w:customStyle="1" w:styleId="D565B0C0AB7A401093CC805B9FDC3D4C">
    <w:name w:val="D565B0C0AB7A401093CC805B9FDC3D4C"/>
    <w:rsid w:val="00E101EC"/>
  </w:style>
  <w:style w:type="paragraph" w:customStyle="1" w:styleId="4B5855257FAE434C9864586767F385DE">
    <w:name w:val="4B5855257FAE434C9864586767F385DE"/>
    <w:rsid w:val="00E101EC"/>
  </w:style>
  <w:style w:type="paragraph" w:customStyle="1" w:styleId="B8DE20B2810346E0ADE4D35CE312FE99">
    <w:name w:val="B8DE20B2810346E0ADE4D35CE312FE99"/>
    <w:rsid w:val="00E101EC"/>
  </w:style>
  <w:style w:type="paragraph" w:customStyle="1" w:styleId="5410EC083DA14241A70F4B2B520D6F27">
    <w:name w:val="5410EC083DA14241A70F4B2B520D6F27"/>
    <w:rsid w:val="00E101EC"/>
  </w:style>
  <w:style w:type="paragraph" w:customStyle="1" w:styleId="59FB280AD6A14A1EB58E4F18155AB1FE">
    <w:name w:val="59FB280AD6A14A1EB58E4F18155AB1FE"/>
    <w:rsid w:val="00E101EC"/>
  </w:style>
  <w:style w:type="paragraph" w:customStyle="1" w:styleId="D2858E79EE7B410FAED004D8271453F9">
    <w:name w:val="D2858E79EE7B410FAED004D8271453F9"/>
    <w:rsid w:val="00E101EC"/>
  </w:style>
  <w:style w:type="paragraph" w:customStyle="1" w:styleId="C6EBB8F8860547E2B30EDB72A01DE2B4">
    <w:name w:val="C6EBB8F8860547E2B30EDB72A01DE2B4"/>
    <w:rsid w:val="00E101EC"/>
  </w:style>
  <w:style w:type="paragraph" w:customStyle="1" w:styleId="02A6306194F24D9890D4184E25B5C14E">
    <w:name w:val="02A6306194F24D9890D4184E25B5C14E"/>
    <w:rsid w:val="00E101EC"/>
  </w:style>
  <w:style w:type="paragraph" w:customStyle="1" w:styleId="CC79D143A6D84AAD832BA2D7254253DB">
    <w:name w:val="CC79D143A6D84AAD832BA2D7254253DB"/>
    <w:rsid w:val="00E101EC"/>
  </w:style>
  <w:style w:type="paragraph" w:customStyle="1" w:styleId="5A5E0104306B4937A63E8A4FBCAE51C7">
    <w:name w:val="5A5E0104306B4937A63E8A4FBCAE51C7"/>
    <w:rsid w:val="00E101EC"/>
  </w:style>
  <w:style w:type="paragraph" w:customStyle="1" w:styleId="8B5BA8A8ED4B4EAE97693A2F903B3E9E">
    <w:name w:val="8B5BA8A8ED4B4EAE97693A2F903B3E9E"/>
    <w:rsid w:val="00E101EC"/>
  </w:style>
  <w:style w:type="paragraph" w:customStyle="1" w:styleId="4AC2ACA03AAB4294B2DC9F06E5A01CBC">
    <w:name w:val="4AC2ACA03AAB4294B2DC9F06E5A01CBC"/>
    <w:rsid w:val="00E101EC"/>
  </w:style>
  <w:style w:type="paragraph" w:customStyle="1" w:styleId="E01812EB6A2743FDA556D0FDB1C4B15F">
    <w:name w:val="E01812EB6A2743FDA556D0FDB1C4B15F"/>
    <w:rsid w:val="00E101EC"/>
  </w:style>
  <w:style w:type="paragraph" w:customStyle="1" w:styleId="C12F867E34C0458E9A8F0B206384C9EE">
    <w:name w:val="C12F867E34C0458E9A8F0B206384C9EE"/>
    <w:rsid w:val="00E101EC"/>
  </w:style>
  <w:style w:type="paragraph" w:customStyle="1" w:styleId="D098132B02D04219B4F733730EE6A8B8">
    <w:name w:val="D098132B02D04219B4F733730EE6A8B8"/>
    <w:rsid w:val="00E101EC"/>
  </w:style>
  <w:style w:type="paragraph" w:customStyle="1" w:styleId="EF20C1B116644F429DF1531E41363B6F">
    <w:name w:val="EF20C1B116644F429DF1531E41363B6F"/>
    <w:rsid w:val="00E101EC"/>
  </w:style>
  <w:style w:type="paragraph" w:customStyle="1" w:styleId="06E9023BD09C44079FD5EF8E253B8CBC">
    <w:name w:val="06E9023BD09C44079FD5EF8E253B8CBC"/>
    <w:rsid w:val="00E101EC"/>
  </w:style>
  <w:style w:type="paragraph" w:customStyle="1" w:styleId="A3C9487F308E4B5CB1C45C53D5C10EF3">
    <w:name w:val="A3C9487F308E4B5CB1C45C53D5C10EF3"/>
    <w:rsid w:val="00E101EC"/>
  </w:style>
  <w:style w:type="paragraph" w:customStyle="1" w:styleId="BFA40EF2C0CF4E3E8CC9976BB37DC4E3">
    <w:name w:val="BFA40EF2C0CF4E3E8CC9976BB37DC4E3"/>
    <w:rsid w:val="00E101EC"/>
  </w:style>
  <w:style w:type="paragraph" w:customStyle="1" w:styleId="DC5F33DCEBE44EB5AE0239C9129089CE">
    <w:name w:val="DC5F33DCEBE44EB5AE0239C9129089CE"/>
    <w:rsid w:val="00E101EC"/>
  </w:style>
  <w:style w:type="paragraph" w:customStyle="1" w:styleId="E08B3ED9ACEB4A72A1CD85C6FACBB164">
    <w:name w:val="E08B3ED9ACEB4A72A1CD85C6FACBB164"/>
    <w:rsid w:val="00E101EC"/>
  </w:style>
  <w:style w:type="paragraph" w:customStyle="1" w:styleId="A3C9487F308E4B5CB1C45C53D5C10EF31">
    <w:name w:val="A3C9487F308E4B5CB1C45C53D5C10EF31"/>
    <w:rsid w:val="00E101EC"/>
    <w:pPr>
      <w:keepLines/>
      <w:spacing w:before="80" w:after="80" w:line="260" w:lineRule="atLeast"/>
    </w:pPr>
    <w:rPr>
      <w:rFonts w:ascii="Calibri" w:eastAsia="Times New Roman" w:hAnsi="Calibri" w:cs="Times New Roman"/>
      <w:color w:val="1B0069"/>
      <w:szCs w:val="21"/>
      <w:lang w:eastAsia="en-US"/>
    </w:rPr>
  </w:style>
  <w:style w:type="paragraph" w:customStyle="1" w:styleId="BFA40EF2C0CF4E3E8CC9976BB37DC4E31">
    <w:name w:val="BFA40EF2C0CF4E3E8CC9976BB37DC4E31"/>
    <w:rsid w:val="00E101EC"/>
    <w:pPr>
      <w:keepLines/>
      <w:spacing w:before="80" w:after="80" w:line="260" w:lineRule="atLeast"/>
    </w:pPr>
    <w:rPr>
      <w:rFonts w:ascii="Calibri" w:eastAsia="Times New Roman" w:hAnsi="Calibri" w:cs="Times New Roman"/>
      <w:color w:val="1B0069"/>
      <w:szCs w:val="21"/>
      <w:lang w:eastAsia="en-US"/>
    </w:rPr>
  </w:style>
  <w:style w:type="paragraph" w:customStyle="1" w:styleId="37C84E4A089847668C738D27952DBD1A">
    <w:name w:val="37C84E4A089847668C738D27952DBD1A"/>
    <w:rsid w:val="00133E1B"/>
  </w:style>
  <w:style w:type="paragraph" w:customStyle="1" w:styleId="4194E18F3D22496B9A7E94178035C2D8">
    <w:name w:val="4194E18F3D22496B9A7E94178035C2D8"/>
    <w:rsid w:val="00133E1B"/>
  </w:style>
  <w:style w:type="paragraph" w:customStyle="1" w:styleId="C5EBD5CA06EB44D68BC0C741EBFB042E">
    <w:name w:val="C5EBD5CA06EB44D68BC0C741EBFB042E"/>
    <w:rsid w:val="00133E1B"/>
  </w:style>
  <w:style w:type="paragraph" w:customStyle="1" w:styleId="ED71120D7A3D44CDB92F2A6DD73DCE8A">
    <w:name w:val="ED71120D7A3D44CDB92F2A6DD73DCE8A"/>
    <w:rsid w:val="0090555E"/>
    <w:pPr>
      <w:spacing w:after="160" w:line="259" w:lineRule="auto"/>
    </w:pPr>
  </w:style>
  <w:style w:type="paragraph" w:customStyle="1" w:styleId="A32BE33F365B45D5B5F7C47F6A65E502">
    <w:name w:val="A32BE33F365B45D5B5F7C47F6A65E502"/>
    <w:rsid w:val="0090555E"/>
    <w:pPr>
      <w:spacing w:after="160" w:line="259" w:lineRule="auto"/>
    </w:pPr>
  </w:style>
  <w:style w:type="paragraph" w:customStyle="1" w:styleId="0A443AB0A8D94910814B53A0213CA548">
    <w:name w:val="0A443AB0A8D94910814B53A0213CA548"/>
    <w:rsid w:val="0090555E"/>
    <w:pPr>
      <w:spacing w:after="160" w:line="259" w:lineRule="auto"/>
    </w:pPr>
  </w:style>
  <w:style w:type="paragraph" w:customStyle="1" w:styleId="9355F97B0C194582A16FBA9401C23755">
    <w:name w:val="9355F97B0C194582A16FBA9401C23755"/>
    <w:rsid w:val="0090555E"/>
    <w:pPr>
      <w:spacing w:after="160" w:line="259" w:lineRule="auto"/>
    </w:pPr>
  </w:style>
  <w:style w:type="paragraph" w:customStyle="1" w:styleId="2C3134D05F834DA7BA9596BD0CD84411">
    <w:name w:val="2C3134D05F834DA7BA9596BD0CD84411"/>
    <w:rsid w:val="0090555E"/>
    <w:pPr>
      <w:spacing w:after="160" w:line="259" w:lineRule="auto"/>
    </w:pPr>
  </w:style>
  <w:style w:type="paragraph" w:customStyle="1" w:styleId="3E210CB8E1694DFBBC62EDD422065E4C">
    <w:name w:val="3E210CB8E1694DFBBC62EDD422065E4C"/>
    <w:rsid w:val="0090555E"/>
    <w:pPr>
      <w:spacing w:after="160" w:line="259" w:lineRule="auto"/>
    </w:pPr>
  </w:style>
  <w:style w:type="paragraph" w:customStyle="1" w:styleId="BBA836F590FF45A387842109C45B7C07">
    <w:name w:val="BBA836F590FF45A387842109C45B7C07"/>
    <w:rsid w:val="0090555E"/>
    <w:pPr>
      <w:spacing w:after="160" w:line="259" w:lineRule="auto"/>
    </w:pPr>
  </w:style>
  <w:style w:type="paragraph" w:customStyle="1" w:styleId="B789914B5AFF43A0B6CB08BFC18929D6">
    <w:name w:val="B789914B5AFF43A0B6CB08BFC18929D6"/>
    <w:rsid w:val="0090555E"/>
    <w:pPr>
      <w:spacing w:after="160" w:line="259" w:lineRule="auto"/>
    </w:pPr>
  </w:style>
  <w:style w:type="paragraph" w:customStyle="1" w:styleId="736D0D90E33040A1A6F4EEED893B6735">
    <w:name w:val="736D0D90E33040A1A6F4EEED893B6735"/>
    <w:rsid w:val="0090555E"/>
    <w:pPr>
      <w:spacing w:after="160" w:line="259" w:lineRule="auto"/>
    </w:pPr>
  </w:style>
  <w:style w:type="paragraph" w:customStyle="1" w:styleId="E38BC4F26AD141EBA7879FDB53E6FAA7">
    <w:name w:val="E38BC4F26AD141EBA7879FDB53E6FAA7"/>
    <w:rsid w:val="0090555E"/>
    <w:pPr>
      <w:spacing w:after="160" w:line="259" w:lineRule="auto"/>
    </w:pPr>
  </w:style>
  <w:style w:type="paragraph" w:customStyle="1" w:styleId="051E9593B9EE4E0EA6326FD27746DEC3">
    <w:name w:val="051E9593B9EE4E0EA6326FD27746DEC3"/>
    <w:rsid w:val="0090555E"/>
    <w:pPr>
      <w:spacing w:after="160" w:line="259" w:lineRule="auto"/>
    </w:pPr>
  </w:style>
  <w:style w:type="paragraph" w:customStyle="1" w:styleId="95F7B475B941493484B92EB96862945F">
    <w:name w:val="95F7B475B941493484B92EB96862945F"/>
    <w:rsid w:val="0090555E"/>
    <w:pPr>
      <w:spacing w:after="160" w:line="259" w:lineRule="auto"/>
    </w:pPr>
  </w:style>
  <w:style w:type="paragraph" w:customStyle="1" w:styleId="DA6A9F4FB4554960B1DEDA745984DBD7">
    <w:name w:val="DA6A9F4FB4554960B1DEDA745984DBD7"/>
    <w:rsid w:val="0090555E"/>
    <w:pPr>
      <w:spacing w:after="160" w:line="259" w:lineRule="auto"/>
    </w:pPr>
  </w:style>
  <w:style w:type="paragraph" w:customStyle="1" w:styleId="5B84CBDC35E34DF2BFE61043B143B79C">
    <w:name w:val="5B84CBDC35E34DF2BFE61043B143B79C"/>
    <w:rsid w:val="0090555E"/>
    <w:pPr>
      <w:spacing w:after="160" w:line="259" w:lineRule="auto"/>
    </w:pPr>
  </w:style>
  <w:style w:type="paragraph" w:customStyle="1" w:styleId="D3452E7389294BDC88B6C4450729B36E">
    <w:name w:val="D3452E7389294BDC88B6C4450729B36E"/>
    <w:rsid w:val="0090555E"/>
    <w:pPr>
      <w:spacing w:after="160" w:line="259" w:lineRule="auto"/>
    </w:pPr>
  </w:style>
  <w:style w:type="paragraph" w:customStyle="1" w:styleId="B1105A4EB9E347E78FE2736F66E18C67">
    <w:name w:val="B1105A4EB9E347E78FE2736F66E18C67"/>
    <w:rsid w:val="0090555E"/>
    <w:pPr>
      <w:spacing w:after="160" w:line="259" w:lineRule="auto"/>
    </w:pPr>
  </w:style>
  <w:style w:type="paragraph" w:customStyle="1" w:styleId="02C3B257C9A84DE3AC95047F761F16EE">
    <w:name w:val="02C3B257C9A84DE3AC95047F761F16EE"/>
    <w:rsid w:val="00CE16B5"/>
  </w:style>
  <w:style w:type="paragraph" w:customStyle="1" w:styleId="E286D169BFC6463D9CAA85C31A8A4235">
    <w:name w:val="E286D169BFC6463D9CAA85C31A8A4235"/>
    <w:rsid w:val="00CE16B5"/>
  </w:style>
  <w:style w:type="paragraph" w:customStyle="1" w:styleId="E64133D1B051403889A81FD508C732AB">
    <w:name w:val="E64133D1B051403889A81FD508C732AB"/>
    <w:rsid w:val="00CE16B5"/>
  </w:style>
  <w:style w:type="paragraph" w:customStyle="1" w:styleId="2604F596ED3E4F53AD2468E42AB1E44A">
    <w:name w:val="2604F596ED3E4F53AD2468E42AB1E44A"/>
    <w:rsid w:val="00CE16B5"/>
  </w:style>
  <w:style w:type="paragraph" w:customStyle="1" w:styleId="6950A201DB9D49E3AC9DB673DDF6417D">
    <w:name w:val="6950A201DB9D49E3AC9DB673DDF6417D"/>
    <w:rsid w:val="00CE16B5"/>
  </w:style>
  <w:style w:type="paragraph" w:customStyle="1" w:styleId="BAF3AE0A54C04E4FB4A29E21CBCF4D47">
    <w:name w:val="BAF3AE0A54C04E4FB4A29E21CBCF4D47"/>
    <w:rsid w:val="00CE16B5"/>
  </w:style>
  <w:style w:type="paragraph" w:customStyle="1" w:styleId="26A2156CB52A4744ACE8F8A8F1996961">
    <w:name w:val="26A2156CB52A4744ACE8F8A8F1996961"/>
    <w:rsid w:val="00CE16B5"/>
  </w:style>
  <w:style w:type="paragraph" w:customStyle="1" w:styleId="E9EA8CA948D8455785C6A4E3D39EA346">
    <w:name w:val="E9EA8CA948D8455785C6A4E3D39EA346"/>
    <w:rsid w:val="00CE16B5"/>
  </w:style>
  <w:style w:type="paragraph" w:customStyle="1" w:styleId="799BE8684ED344C3A226E6FCE0A98FE9">
    <w:name w:val="799BE8684ED344C3A226E6FCE0A98FE9"/>
    <w:rsid w:val="00CE16B5"/>
  </w:style>
  <w:style w:type="paragraph" w:customStyle="1" w:styleId="4975FAF8AADE4FA88E8A6CA9FCA4BFD5">
    <w:name w:val="4975FAF8AADE4FA88E8A6CA9FCA4BFD5"/>
    <w:rsid w:val="00CE16B5"/>
  </w:style>
  <w:style w:type="paragraph" w:customStyle="1" w:styleId="4BB4D9FFA7D640CA984A2DA444D53B3B">
    <w:name w:val="4BB4D9FFA7D640CA984A2DA444D53B3B"/>
    <w:rsid w:val="00CE16B5"/>
  </w:style>
  <w:style w:type="paragraph" w:customStyle="1" w:styleId="E2A0DBC9B93140F8B5EA608B214A72EE">
    <w:name w:val="E2A0DBC9B93140F8B5EA608B214A72EE"/>
    <w:rsid w:val="00CE16B5"/>
  </w:style>
  <w:style w:type="paragraph" w:customStyle="1" w:styleId="7E30E187664F411197B0A3E08B2E9CA4">
    <w:name w:val="7E30E187664F411197B0A3E08B2E9CA4"/>
    <w:rsid w:val="00CE16B5"/>
  </w:style>
  <w:style w:type="paragraph" w:customStyle="1" w:styleId="D8220E510B2744B8AD110A655AF8F430">
    <w:name w:val="D8220E510B2744B8AD110A655AF8F430"/>
    <w:rsid w:val="00CE16B5"/>
  </w:style>
  <w:style w:type="paragraph" w:customStyle="1" w:styleId="654CF82A9E0747B992E400533AFD1BEF">
    <w:name w:val="654CF82A9E0747B992E400533AFD1BEF"/>
    <w:rsid w:val="00CE16B5"/>
  </w:style>
  <w:style w:type="paragraph" w:customStyle="1" w:styleId="9710878D255B49588ECC23E70CE6E161">
    <w:name w:val="9710878D255B49588ECC23E70CE6E161"/>
    <w:rsid w:val="00CE16B5"/>
  </w:style>
  <w:style w:type="paragraph" w:customStyle="1" w:styleId="F3B5428A9C91430E84D1B6D41119A585">
    <w:name w:val="F3B5428A9C91430E84D1B6D41119A585"/>
    <w:rsid w:val="00CE16B5"/>
  </w:style>
  <w:style w:type="paragraph" w:customStyle="1" w:styleId="4AD77B3AC4494C91BCDB839976261FFF">
    <w:name w:val="4AD77B3AC4494C91BCDB839976261FFF"/>
    <w:rsid w:val="00CE16B5"/>
  </w:style>
  <w:style w:type="paragraph" w:customStyle="1" w:styleId="7C5EC853FD9845C2A441062D850BBACC">
    <w:name w:val="7C5EC853FD9845C2A441062D850BBACC"/>
    <w:rsid w:val="00CE16B5"/>
  </w:style>
  <w:style w:type="paragraph" w:customStyle="1" w:styleId="7E2108CFAE7541CBA41DF3DA2D884411">
    <w:name w:val="7E2108CFAE7541CBA41DF3DA2D884411"/>
    <w:rsid w:val="00CE16B5"/>
  </w:style>
  <w:style w:type="paragraph" w:customStyle="1" w:styleId="E42A3419141B4DB5A679661FBA47DCC3">
    <w:name w:val="E42A3419141B4DB5A679661FBA47DCC3"/>
    <w:rsid w:val="00CE16B5"/>
  </w:style>
  <w:style w:type="paragraph" w:customStyle="1" w:styleId="E3F2CD7CFA2744D687E58A77BA6B0E7C">
    <w:name w:val="E3F2CD7CFA2744D687E58A77BA6B0E7C"/>
    <w:rsid w:val="00CE16B5"/>
  </w:style>
  <w:style w:type="paragraph" w:customStyle="1" w:styleId="B303384D8E374C36AF74CF5572CC0FAB">
    <w:name w:val="B303384D8E374C36AF74CF5572CC0FAB"/>
    <w:rsid w:val="00CE16B5"/>
  </w:style>
  <w:style w:type="paragraph" w:customStyle="1" w:styleId="7E9C57D701654983A384570F9B110828">
    <w:name w:val="7E9C57D701654983A384570F9B110828"/>
    <w:rsid w:val="00CE16B5"/>
  </w:style>
  <w:style w:type="paragraph" w:customStyle="1" w:styleId="19543B8948884E2CA97EE8274B291E1B">
    <w:name w:val="19543B8948884E2CA97EE8274B291E1B"/>
    <w:rsid w:val="00CE16B5"/>
  </w:style>
  <w:style w:type="paragraph" w:customStyle="1" w:styleId="BCDBF6DEF1474E2C8E423DBA6C942E29">
    <w:name w:val="BCDBF6DEF1474E2C8E423DBA6C942E29"/>
    <w:rsid w:val="00CE16B5"/>
  </w:style>
  <w:style w:type="paragraph" w:customStyle="1" w:styleId="B1A02509DD4846F8912C0C0BC0ABD982">
    <w:name w:val="B1A02509DD4846F8912C0C0BC0ABD982"/>
    <w:rsid w:val="00CE16B5"/>
  </w:style>
  <w:style w:type="paragraph" w:customStyle="1" w:styleId="DDE0C5991309421E90C32D32E882FBB1">
    <w:name w:val="DDE0C5991309421E90C32D32E882FBB1"/>
    <w:rsid w:val="00CE16B5"/>
  </w:style>
  <w:style w:type="paragraph" w:customStyle="1" w:styleId="10F653EF882E4CE890548C2A80375A09">
    <w:name w:val="10F653EF882E4CE890548C2A80375A09"/>
    <w:rsid w:val="00CE16B5"/>
  </w:style>
  <w:style w:type="paragraph" w:customStyle="1" w:styleId="324763D740F640FDB970B7E9790D4E4D">
    <w:name w:val="324763D740F640FDB970B7E9790D4E4D"/>
    <w:rsid w:val="00CE16B5"/>
  </w:style>
  <w:style w:type="paragraph" w:customStyle="1" w:styleId="2A07EA74F4924B399B72EFBB61E62C73">
    <w:name w:val="2A07EA74F4924B399B72EFBB61E62C73"/>
    <w:rsid w:val="00CE16B5"/>
  </w:style>
  <w:style w:type="paragraph" w:customStyle="1" w:styleId="751D5CE090FF42BAAF4D30820FB37CCB">
    <w:name w:val="751D5CE090FF42BAAF4D30820FB37CCB"/>
    <w:rsid w:val="00CE16B5"/>
  </w:style>
  <w:style w:type="paragraph" w:customStyle="1" w:styleId="50258BCD2124405DA882995FCAFCE68A">
    <w:name w:val="50258BCD2124405DA882995FCAFCE68A"/>
    <w:rsid w:val="00CE16B5"/>
  </w:style>
  <w:style w:type="paragraph" w:customStyle="1" w:styleId="F782FABC89D74463A17320C553BF172F">
    <w:name w:val="F782FABC89D74463A17320C553BF172F"/>
    <w:rsid w:val="00CE16B5"/>
  </w:style>
  <w:style w:type="paragraph" w:customStyle="1" w:styleId="6F6F35573725467F896E381FA5476AE4">
    <w:name w:val="6F6F35573725467F896E381FA5476AE4"/>
    <w:rsid w:val="00CE16B5"/>
  </w:style>
  <w:style w:type="paragraph" w:customStyle="1" w:styleId="1440DD4E09E74991B0AA8A6F2604FC62">
    <w:name w:val="1440DD4E09E74991B0AA8A6F2604FC62"/>
    <w:rsid w:val="00CE16B5"/>
  </w:style>
  <w:style w:type="paragraph" w:customStyle="1" w:styleId="F6623938B19E4469B0D0B2F521ED830B">
    <w:name w:val="F6623938B19E4469B0D0B2F521ED830B"/>
    <w:rsid w:val="00CE16B5"/>
  </w:style>
  <w:style w:type="paragraph" w:customStyle="1" w:styleId="1AE14877B3304ABF9640F6FC3EC2CC6F">
    <w:name w:val="1AE14877B3304ABF9640F6FC3EC2CC6F"/>
    <w:rsid w:val="00CE16B5"/>
  </w:style>
  <w:style w:type="paragraph" w:customStyle="1" w:styleId="F8A5C5A2F7E4421DABD8BD76BD14F603">
    <w:name w:val="F8A5C5A2F7E4421DABD8BD76BD14F603"/>
    <w:rsid w:val="00CE16B5"/>
  </w:style>
  <w:style w:type="paragraph" w:customStyle="1" w:styleId="A7A6A37072BC4BCAA91718AD9EEACAAA">
    <w:name w:val="A7A6A37072BC4BCAA91718AD9EEACAAA"/>
    <w:rsid w:val="00CE16B5"/>
  </w:style>
  <w:style w:type="paragraph" w:customStyle="1" w:styleId="90A3C89332B947CB9D3DFFA2BE4782EA">
    <w:name w:val="90A3C89332B947CB9D3DFFA2BE4782EA"/>
    <w:rsid w:val="00CE16B5"/>
  </w:style>
  <w:style w:type="paragraph" w:customStyle="1" w:styleId="D2EDB7008BF445B9A7EA06D8A4093222">
    <w:name w:val="D2EDB7008BF445B9A7EA06D8A4093222"/>
    <w:rsid w:val="00CE16B5"/>
  </w:style>
  <w:style w:type="paragraph" w:customStyle="1" w:styleId="4605CF954C374A0E9C3C4DC37549B6CC">
    <w:name w:val="4605CF954C374A0E9C3C4DC37549B6CC"/>
    <w:rsid w:val="00CE16B5"/>
  </w:style>
  <w:style w:type="paragraph" w:customStyle="1" w:styleId="1C2C4A67A6C4473A9C8FDFF9D4F28011">
    <w:name w:val="1C2C4A67A6C4473A9C8FDFF9D4F28011"/>
    <w:rsid w:val="00CE16B5"/>
  </w:style>
  <w:style w:type="paragraph" w:customStyle="1" w:styleId="D9F5772B39574DDC9910DEC16A752F04">
    <w:name w:val="D9F5772B39574DDC9910DEC16A752F04"/>
    <w:rsid w:val="00CE16B5"/>
  </w:style>
  <w:style w:type="paragraph" w:customStyle="1" w:styleId="45496C9F9F0C480D9BAA95CE65EDF59A">
    <w:name w:val="45496C9F9F0C480D9BAA95CE65EDF59A"/>
    <w:rsid w:val="00CE16B5"/>
  </w:style>
  <w:style w:type="paragraph" w:customStyle="1" w:styleId="8D5CC5A3E7F3407383CA057C560CF5B8">
    <w:name w:val="8D5CC5A3E7F3407383CA057C560CF5B8"/>
    <w:rsid w:val="00CE16B5"/>
  </w:style>
  <w:style w:type="paragraph" w:customStyle="1" w:styleId="E085D51A221C473A965A73407FB7FDFD">
    <w:name w:val="E085D51A221C473A965A73407FB7FDFD"/>
    <w:rsid w:val="00CE16B5"/>
  </w:style>
  <w:style w:type="paragraph" w:customStyle="1" w:styleId="195A808FE28F40CB83C90E6E8F2E5837">
    <w:name w:val="195A808FE28F40CB83C90E6E8F2E5837"/>
    <w:rsid w:val="005C4231"/>
    <w:pPr>
      <w:spacing w:after="160" w:line="259" w:lineRule="auto"/>
    </w:pPr>
  </w:style>
  <w:style w:type="paragraph" w:customStyle="1" w:styleId="792BD3667C3549F1A52047B4B56F31EA">
    <w:name w:val="792BD3667C3549F1A52047B4B56F31EA"/>
    <w:rsid w:val="005C4231"/>
    <w:pPr>
      <w:spacing w:after="160" w:line="259" w:lineRule="auto"/>
    </w:pPr>
  </w:style>
  <w:style w:type="paragraph" w:customStyle="1" w:styleId="792BD3667C3549F1A52047B4B56F31EA1">
    <w:name w:val="792BD3667C3549F1A52047B4B56F31EA1"/>
    <w:rsid w:val="005C4231"/>
    <w:pPr>
      <w:keepLines/>
      <w:spacing w:before="160" w:after="60" w:line="260" w:lineRule="atLeast"/>
    </w:pPr>
    <w:rPr>
      <w:rFonts w:ascii="Calibri" w:eastAsia="Times New Roman" w:hAnsi="Calibri" w:cs="Times New Roman"/>
      <w:szCs w:val="21"/>
      <w:lang w:eastAsia="en-US"/>
    </w:rPr>
  </w:style>
  <w:style w:type="paragraph" w:customStyle="1" w:styleId="DA6A9F4FB4554960B1DEDA745984DBD71">
    <w:name w:val="DA6A9F4FB4554960B1DEDA745984DBD71"/>
    <w:rsid w:val="005C4231"/>
    <w:pPr>
      <w:keepLines/>
      <w:tabs>
        <w:tab w:val="left" w:pos="426"/>
      </w:tabs>
      <w:spacing w:before="20" w:after="40" w:line="260" w:lineRule="atLeast"/>
    </w:pPr>
    <w:rPr>
      <w:rFonts w:ascii="Calibri" w:eastAsia="Times New Roman" w:hAnsi="Calibri" w:cs="Arial"/>
      <w:color w:val="FF0000"/>
      <w:sz w:val="18"/>
      <w:szCs w:val="21"/>
    </w:rPr>
  </w:style>
  <w:style w:type="paragraph" w:customStyle="1" w:styleId="792BD3667C3549F1A52047B4B56F31EA2">
    <w:name w:val="792BD3667C3549F1A52047B4B56F31EA2"/>
    <w:rsid w:val="005C4231"/>
    <w:pPr>
      <w:keepLines/>
      <w:spacing w:before="160" w:after="60" w:line="260" w:lineRule="atLeast"/>
    </w:pPr>
    <w:rPr>
      <w:rFonts w:ascii="Calibri" w:eastAsia="Times New Roman" w:hAnsi="Calibri" w:cs="Times New Roman"/>
      <w:szCs w:val="21"/>
      <w:lang w:eastAsia="en-US"/>
    </w:rPr>
  </w:style>
  <w:style w:type="paragraph" w:customStyle="1" w:styleId="DA6A9F4FB4554960B1DEDA745984DBD72">
    <w:name w:val="DA6A9F4FB4554960B1DEDA745984DBD72"/>
    <w:rsid w:val="005C4231"/>
    <w:pPr>
      <w:keepLines/>
      <w:tabs>
        <w:tab w:val="left" w:pos="426"/>
      </w:tabs>
      <w:spacing w:before="20" w:after="40" w:line="260" w:lineRule="atLeast"/>
    </w:pPr>
    <w:rPr>
      <w:rFonts w:ascii="Calibri" w:eastAsia="Times New Roman" w:hAnsi="Calibri" w:cs="Arial"/>
      <w:color w:val="FF0000"/>
      <w:sz w:val="18"/>
      <w:szCs w:val="21"/>
    </w:rPr>
  </w:style>
  <w:style w:type="paragraph" w:customStyle="1" w:styleId="9B0971CF4FCE459ABE5B4F08DAF77A24">
    <w:name w:val="9B0971CF4FCE459ABE5B4F08DAF77A24"/>
    <w:rsid w:val="005C4231"/>
    <w:pPr>
      <w:spacing w:after="160" w:line="259" w:lineRule="auto"/>
    </w:pPr>
  </w:style>
  <w:style w:type="paragraph" w:customStyle="1" w:styleId="792BD3667C3549F1A52047B4B56F31EA3">
    <w:name w:val="792BD3667C3549F1A52047B4B56F31EA3"/>
    <w:rsid w:val="005C4231"/>
    <w:pPr>
      <w:keepLines/>
      <w:tabs>
        <w:tab w:val="left" w:pos="426"/>
      </w:tabs>
      <w:spacing w:before="20" w:after="40" w:line="260" w:lineRule="atLeast"/>
    </w:pPr>
    <w:rPr>
      <w:rFonts w:ascii="Calibri" w:eastAsia="Times New Roman" w:hAnsi="Calibri" w:cs="Arial"/>
      <w:color w:val="FF0000"/>
      <w:sz w:val="18"/>
      <w:szCs w:val="21"/>
    </w:rPr>
  </w:style>
  <w:style w:type="paragraph" w:customStyle="1" w:styleId="9B0971CF4FCE459ABE5B4F08DAF77A241">
    <w:name w:val="9B0971CF4FCE459ABE5B4F08DAF77A241"/>
    <w:rsid w:val="005C4231"/>
    <w:pPr>
      <w:keepLines/>
      <w:tabs>
        <w:tab w:val="left" w:pos="426"/>
      </w:tabs>
      <w:spacing w:before="20" w:after="40" w:line="260" w:lineRule="atLeast"/>
    </w:pPr>
    <w:rPr>
      <w:rFonts w:ascii="Calibri" w:eastAsia="Times New Roman" w:hAnsi="Calibri" w:cs="Arial"/>
      <w:color w:val="FF0000"/>
      <w:sz w:val="18"/>
      <w:szCs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42AB04253213F4D9BB80CC8B1E22498" ma:contentTypeVersion="0" ma:contentTypeDescription="Create a new document." ma:contentTypeScope="" ma:versionID="900a0c4c4ac4606ca72b59ebd305a302">
  <xsd:schema xmlns:xsd="http://www.w3.org/2001/XMLSchema" xmlns:xs="http://www.w3.org/2001/XMLSchema" xmlns:p="http://schemas.microsoft.com/office/2006/metadata/properties" targetNamespace="http://schemas.microsoft.com/office/2006/metadata/properties" ma:root="true" ma:fieldsID="a46a5732bef3d9b5f1ebe15e90839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C9384-44C5-4993-B728-D8D03255A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886AF9F-2882-4BC4-A1A8-639F32963F43}">
  <ds:schemaRefs>
    <ds:schemaRef ds:uri="http://schemas.microsoft.com/office/2006/metadata/longProperties"/>
  </ds:schemaRefs>
</ds:datastoreItem>
</file>

<file path=customXml/itemProps3.xml><?xml version="1.0" encoding="utf-8"?>
<ds:datastoreItem xmlns:ds="http://schemas.openxmlformats.org/officeDocument/2006/customXml" ds:itemID="{49AF682B-935A-4511-B6C9-C165A6FCE2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F63155-DE66-442C-86F1-134EAB40ED43}">
  <ds:schemaRefs>
    <ds:schemaRef ds:uri="http://schemas.microsoft.com/sharepoint/v3/contenttype/forms"/>
  </ds:schemaRefs>
</ds:datastoreItem>
</file>

<file path=customXml/itemProps5.xml><?xml version="1.0" encoding="utf-8"?>
<ds:datastoreItem xmlns:ds="http://schemas.openxmlformats.org/officeDocument/2006/customXml" ds:itemID="{5CE21927-EA92-4D3D-AF0E-339FCA1AE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VocEd_ASMG_v11.dotm</Template>
  <TotalTime>0</TotalTime>
  <Pages>37</Pages>
  <Words>5278</Words>
  <Characters>30085</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Foundations of Financial Planning</vt:lpstr>
    </vt:vector>
  </TitlesOfParts>
  <Company>Bluefire Corporation</Company>
  <LinksUpToDate>false</LinksUpToDate>
  <CharactersWithSpaces>35293</CharactersWithSpaces>
  <SharedDoc>false</SharedDoc>
  <HLinks>
    <vt:vector size="12" baseType="variant">
      <vt:variant>
        <vt:i4>6291513</vt:i4>
      </vt:variant>
      <vt:variant>
        <vt:i4>72</vt:i4>
      </vt:variant>
      <vt:variant>
        <vt:i4>0</vt:i4>
      </vt:variant>
      <vt:variant>
        <vt:i4>5</vt:i4>
      </vt:variant>
      <vt:variant>
        <vt:lpwstr>http://www.canstar.com.au/</vt:lpwstr>
      </vt:variant>
      <vt:variant>
        <vt:lpwstr/>
      </vt:variant>
      <vt:variant>
        <vt:i4>8126519</vt:i4>
      </vt:variant>
      <vt:variant>
        <vt:i4>69</vt:i4>
      </vt:variant>
      <vt:variant>
        <vt:i4>0</vt:i4>
      </vt:variant>
      <vt:variant>
        <vt:i4>5</vt:i4>
      </vt:variant>
      <vt:variant>
        <vt:lpwstr>http://www.morningstar.com.au/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Foundations of Financial Planning</dc:title>
  <dc:creator>Ramona Lay</dc:creator>
  <cp:lastModifiedBy>pradeep Prabhu</cp:lastModifiedBy>
  <cp:revision>2</cp:revision>
  <cp:lastPrinted>2014-06-04T22:47:00Z</cp:lastPrinted>
  <dcterms:created xsi:type="dcterms:W3CDTF">2018-07-19T03:21:00Z</dcterms:created>
  <dcterms:modified xsi:type="dcterms:W3CDTF">2018-07-19T03:21:00Z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0x010100042AB04253213F4D9BB80CC8B1E22498</vt:lpwstr>
  </property>
  <property fmtid="{D5CDD505-2E9C-101B-9397-08002B2CF9AE}" pid="4" name="IsMyDocuments">
    <vt:lpwstr>1</vt:lpwstr>
  </property>
</Properties>
</file>